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662B1" w:rsidR="00495DD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95DD2" w:rsidP="00B662B1" w:rsidR="00495DD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5DD2" w:rsidP="00B662B1" w:rsidR="00495DD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95DD2" w:rsidP="00B662B1" w:rsidR="00495DD2" w:rsidRPr="009077C2">
            <w:pPr>
              <w:jc w:val="center"/>
            </w:pPr>
            <w:r>
              <w:t xml:space="preserve">Trgovački sud u Osijeku   </w:t>
            </w:r>
          </w:p>
          <w:p w:rsidRDefault="00495DD2" w:rsidP="00B662B1" w:rsidR="00495DD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662B1" w:rsidR="00495DD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95DD2" w:rsidP="00B662B1" w:rsidR="00495DD2" w:rsidRPr="00974EE9">
            <w:pPr>
              <w:pStyle w:val="VSVerzija"/>
              <w:jc w:val="center"/>
            </w:pPr>
            <w:r>
              <w:t>Poslovni broj: 13 St-957/16-</w:t>
            </w:r>
            <w:r w:rsidR="003A58F7">
              <w:t>20</w:t>
            </w:r>
          </w:p>
        </w:tc>
      </w:tr>
    </w:tbl>
    <w:p w14:textId="16a2bb5" w14:paraId="16a2bb5" w:rsidRDefault="00495DD2" w:rsidP="00495DD2" w:rsidR="00495DD2">
      <w:pPr>
        <w:jc w:val="both"/>
        <w15:collapsed w:val="false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center"/>
      </w:pPr>
      <w:r>
        <w:t>R E P U B L I K A  H R V A T S K A</w:t>
      </w:r>
    </w:p>
    <w:p w:rsidRDefault="00495DD2" w:rsidP="00495DD2" w:rsidR="00495DD2">
      <w:pPr>
        <w:jc w:val="center"/>
      </w:pPr>
    </w:p>
    <w:p w:rsidRDefault="00495DD2" w:rsidP="00495DD2" w:rsidR="00495DD2">
      <w:pPr>
        <w:jc w:val="center"/>
      </w:pPr>
      <w:r>
        <w:t>R J E Š E N J E</w:t>
      </w:r>
    </w:p>
    <w:p w:rsidRDefault="0078577F" w:rsidP="0078577F" w:rsidR="0078577F">
      <w:pPr>
        <w:jc w:val="both"/>
      </w:pPr>
    </w:p>
    <w:p w:rsidRDefault="0078577F" w:rsidP="0078577F" w:rsidR="0078577F">
      <w:pPr>
        <w:jc w:val="both"/>
      </w:pPr>
    </w:p>
    <w:p w:rsidRDefault="0078577F" w:rsidP="003A58F7" w:rsidR="0078577F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3A58F7">
        <w:rPr>
          <w:color w:val="000000"/>
        </w:rPr>
        <w:t>NOĆNI SAN jednostavno društvo s ograničenom odgovornošću za ugostiteljstvo i usluge, u stečaju,  Osijek, Kninska 1, MBS: 030143254, OIB: 91888915655.</w:t>
      </w:r>
      <w:r>
        <w:rPr>
          <w:bCs/>
        </w:rPr>
        <w:t>, dana</w:t>
      </w:r>
      <w:r w:rsidR="003A58F7">
        <w:rPr>
          <w:bCs/>
        </w:rPr>
        <w:t xml:space="preserve"> 22. siječnja 2019. </w:t>
      </w:r>
    </w:p>
    <w:p w:rsidRDefault="0078577F" w:rsidP="0078577F" w:rsidR="0078577F">
      <w:pPr>
        <w:ind w:firstLine="1004" w:left="-284"/>
        <w:jc w:val="both"/>
      </w:pPr>
      <w:r>
        <w:t xml:space="preserve">    </w:t>
      </w:r>
    </w:p>
    <w:p w:rsidRDefault="0078577F" w:rsidP="0078577F" w:rsidR="0078577F">
      <w:pPr>
        <w:jc w:val="center"/>
      </w:pPr>
      <w:r>
        <w:t>r i j e š i o  j e</w:t>
      </w:r>
    </w:p>
    <w:p w:rsidRDefault="0078577F" w:rsidP="0078577F" w:rsidR="0078577F">
      <w:pPr>
        <w:pStyle w:val="Tijeloteksta"/>
      </w:pPr>
      <w:r>
        <w:tab/>
      </w:r>
    </w:p>
    <w:p w:rsidRDefault="0078577F" w:rsidP="0078577F" w:rsidR="0078577F">
      <w:pPr>
        <w:pStyle w:val="Tijeloteksta"/>
      </w:pPr>
    </w:p>
    <w:p w:rsidRDefault="0078577F" w:rsidP="0078577F" w:rsidR="0078577F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756B8E">
        <w:t>Šimi Bošnjak dipl. iur.  iz Osijeka, Vukovarska cesta 56, OIB 38523531471</w:t>
      </w:r>
      <w:r>
        <w:t xml:space="preserve">, odobrava se na ime nagrade i na ime naknade troškova iznos od 3.500,00 kn bruto, za obnašanje dužnosti privremenog stečajnog upravitelja nad stečajnim dužnikom </w:t>
      </w:r>
      <w:r w:rsidR="003A58F7">
        <w:rPr>
          <w:color w:val="000000"/>
        </w:rPr>
        <w:t>NOĆNI SAN jednostavno društvo s ograničenom odgovornošću za ugostiteljstvo i usluge, Osijek, Kninska 1, MBS: 030143254, OIB: 91888915655.</w:t>
      </w:r>
    </w:p>
    <w:p w:rsidRDefault="0078577F" w:rsidP="0078577F" w:rsidR="0078577F">
      <w:pPr>
        <w:pStyle w:val="Tijeloteksta"/>
        <w:ind w:left="1065"/>
      </w:pPr>
    </w:p>
    <w:p w:rsidRDefault="0078577F" w:rsidP="0078577F" w:rsidR="0078577F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756B8E">
        <w:t>Šime Bošnjak dipl. iur.  iz Osijeka, Vukovarska cesta 56, OIB 38523531471</w:t>
      </w:r>
      <w:r>
        <w:t>: HR</w:t>
      </w:r>
      <w:r w:rsidR="00756B8E">
        <w:t>0325000093120151185</w:t>
      </w:r>
      <w:r>
        <w:t xml:space="preserve">, sa kontovnika 8500 Fond za pokriće troškova stečajnog postupka. </w:t>
      </w:r>
    </w:p>
    <w:p w:rsidRDefault="0078577F" w:rsidP="0078577F" w:rsidR="0078577F">
      <w:pPr>
        <w:pStyle w:val="Tijeloteksta"/>
        <w:ind w:left="1065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78577F" w:rsidP="0078577F" w:rsidR="0078577F">
      <w:pPr>
        <w:pStyle w:val="Odlomakpopisa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A58F7">
        <w:rPr>
          <w:bCs/>
        </w:rPr>
        <w:t>957/16-7 od 9.7.2018.</w:t>
      </w:r>
      <w:r>
        <w:rPr>
          <w:bCs/>
        </w:rPr>
        <w:t xml:space="preserve"> pokrenut je prethodni postupak nad dužnikom</w:t>
      </w:r>
      <w:r>
        <w:rPr>
          <w:color w:val="000000"/>
        </w:rPr>
        <w:t xml:space="preserve"> </w:t>
      </w:r>
      <w:r w:rsidR="00DB1513">
        <w:rPr>
          <w:color w:val="000000"/>
        </w:rPr>
        <w:t>NOĆNI SAN jednostavno društvo s ograničenom odgovornošću za ugostiteljstvo i usluge, Osijek, Kninska 1</w:t>
      </w:r>
      <w:r>
        <w:rPr>
          <w:bCs/>
        </w:rPr>
        <w:t xml:space="preserve">. Istim rješenjem imenovan  je privremeni stečajni upravitelj </w:t>
      </w:r>
      <w:r w:rsidR="00756B8E">
        <w:rPr>
          <w:bCs/>
        </w:rPr>
        <w:t>Šimo Bošnjak dipl. iur. iz Osijeka</w:t>
      </w:r>
      <w:r>
        <w:rPr>
          <w:bCs/>
        </w:rPr>
        <w:t xml:space="preserve">,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0D285E" w:rsidP="0078577F" w:rsidR="0078577F">
      <w:pPr>
        <w:jc w:val="right"/>
      </w:pPr>
      <w:r>
        <w:t>Poslovni broj: 13 St-957/16-20</w:t>
      </w:r>
    </w:p>
    <w:p w:rsidRDefault="0078577F" w:rsidP="0078577F" w:rsidR="0078577F">
      <w:pPr>
        <w:jc w:val="right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 sastavio je i dostavio svoje pisano izvješće od </w:t>
      </w:r>
      <w:r w:rsidR="00DB1513">
        <w:rPr>
          <w:bCs/>
        </w:rPr>
        <w:t>31.7.2018.</w:t>
      </w:r>
      <w:r>
        <w:rPr>
          <w:bCs/>
        </w:rPr>
        <w:t xml:space="preserve"> te je nazočio ročištu radi izjašnjenja o prijedlogu i raspravi o pretpostavkama za otvaranje stečajnog postupka održanom dana </w:t>
      </w:r>
      <w:r w:rsidR="00DB1513">
        <w:rPr>
          <w:bCs/>
        </w:rPr>
        <w:t>26.9.2018.</w:t>
      </w:r>
      <w:r>
        <w:rPr>
          <w:bCs/>
        </w:rPr>
        <w:t xml:space="preserve">  godine. </w:t>
      </w:r>
    </w:p>
    <w:p w:rsidRDefault="0078577F" w:rsidP="0078577F" w:rsidR="0078577F">
      <w:pPr>
        <w:jc w:val="both"/>
      </w:pPr>
    </w:p>
    <w:p w:rsidRDefault="00DB1513" w:rsidP="00DB1513" w:rsidR="00DB1513" w:rsidRPr="00A930D6">
      <w:pPr>
        <w:pStyle w:val="Tijeloteksta"/>
        <w:ind w:firstLine="708"/>
      </w:pPr>
      <w:r>
        <w:rPr>
          <w:bCs/>
        </w:rPr>
        <w:t>Dana 7.1.2019.  privremeni stečajni upravitelj u spis je dostavio zahtjev za određivanje nagrade za obavljene poslove privremenog stečajnog upravitelja.</w:t>
      </w:r>
    </w:p>
    <w:p w:rsidRDefault="00DB1513" w:rsidP="0078577F" w:rsidR="00DB1513">
      <w:pPr>
        <w:jc w:val="both"/>
      </w:pPr>
    </w:p>
    <w:p w:rsidRDefault="0078577F" w:rsidP="0078577F" w:rsidR="0078577F">
      <w:pPr>
        <w:ind w:firstLine="708"/>
        <w:jc w:val="both"/>
        <w:rPr>
          <w:bCs/>
        </w:rPr>
      </w:pPr>
      <w:r>
        <w:t>Uzimajući u obzir obujam p</w:t>
      </w:r>
      <w:r w:rsidR="00756B8E">
        <w:t>oslova i rad privremene stečajnog upravitelja</w:t>
      </w:r>
      <w:r>
        <w:t>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pStyle w:val="Tijeloteksta"/>
        <w:rPr>
          <w:sz w:val="20"/>
          <w:szCs w:val="20"/>
        </w:rPr>
      </w:pPr>
    </w:p>
    <w:p w:rsidRDefault="0078577F" w:rsidP="0078577F" w:rsidR="0078577F">
      <w:pPr>
        <w:pStyle w:val="Tijeloteksta"/>
        <w:jc w:val="center"/>
      </w:pPr>
      <w:r>
        <w:t xml:space="preserve">U Osijeku </w:t>
      </w:r>
      <w:r w:rsidR="009E531E">
        <w:t xml:space="preserve">22. siječanj 2019. </w:t>
      </w:r>
      <w:r>
        <w:t xml:space="preserve"> </w:t>
      </w:r>
    </w:p>
    <w:p w:rsidRDefault="0078577F" w:rsidP="0078577F" w:rsidR="0078577F">
      <w:pPr>
        <w:pStyle w:val="Tijeloteksta"/>
        <w:jc w:val="center"/>
      </w:pPr>
    </w:p>
    <w:p w:rsidRDefault="009E531E" w:rsidP="0078577F" w:rsidR="009E531E">
      <w:pPr>
        <w:pStyle w:val="Tijeloteksta"/>
        <w:jc w:val="center"/>
      </w:pP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8577F" w:rsidP="0078577F" w:rsidR="0078577F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</w:pPr>
      <w:r>
        <w:t>UPUTA O PRAVNOM LIJEKU:</w:t>
      </w:r>
    </w:p>
    <w:p w:rsidRDefault="0078577F" w:rsidP="0078577F" w:rsidR="0078577F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  <w:r>
        <w:t>DNA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756B8E">
        <w:t xml:space="preserve">Šimo Bošnjak  </w:t>
      </w:r>
      <w:r>
        <w:t xml:space="preserve">     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9E531E" w:rsidP="0078577F" w:rsidR="0078577F">
      <w:pPr>
        <w:pStyle w:val="Tijeloteksta"/>
        <w:numPr>
          <w:ilvl w:val="0"/>
          <w:numId w:val="21"/>
        </w:numPr>
        <w:jc w:val="left"/>
      </w:pPr>
      <w:r>
        <w:t>kal.13/2</w:t>
      </w: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jc w:val="center"/>
      </w:pPr>
    </w:p>
    <w:p w:rsidRDefault="0078577F" w:rsidP="0078577F" w:rsidR="0078577F">
      <w:pPr>
        <w:jc w:val="right"/>
      </w:pPr>
    </w:p>
    <w:p w:rsidRDefault="0078577F" w:rsidP="0078577F" w:rsidR="0078577F">
      <w:pPr>
        <w:jc w:val="right"/>
      </w:pPr>
    </w:p>
    <w:p w:rsidRDefault="005A2E90" w:rsidP="0078577F" w:rsidR="005A2E90" w:rsidRPr="0078577F"/>
    <w:sectPr w:rsidSect="00254F96" w:rsidR="005A2E90" w:rsidRPr="0078577F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C0D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285E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B72C2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5DC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2707"/>
    <w:rsid w:val="002D0EE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057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A58F7"/>
    <w:rsid w:val="003A5C5B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5DD2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2ED7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403E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519A"/>
    <w:rsid w:val="00656375"/>
    <w:rsid w:val="00656BD9"/>
    <w:rsid w:val="0066576B"/>
    <w:rsid w:val="0066786D"/>
    <w:rsid w:val="00673710"/>
    <w:rsid w:val="00682B76"/>
    <w:rsid w:val="00684A25"/>
    <w:rsid w:val="0068514F"/>
    <w:rsid w:val="0069449B"/>
    <w:rsid w:val="006A3D23"/>
    <w:rsid w:val="006A56C2"/>
    <w:rsid w:val="006B3616"/>
    <w:rsid w:val="006B58BA"/>
    <w:rsid w:val="006B7CCC"/>
    <w:rsid w:val="006C0552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6B8E"/>
    <w:rsid w:val="00757D03"/>
    <w:rsid w:val="00760964"/>
    <w:rsid w:val="00761510"/>
    <w:rsid w:val="00764EF6"/>
    <w:rsid w:val="007762A0"/>
    <w:rsid w:val="0078379B"/>
    <w:rsid w:val="0078577F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E531E"/>
    <w:rsid w:val="009F0022"/>
    <w:rsid w:val="00A025E8"/>
    <w:rsid w:val="00A07AC6"/>
    <w:rsid w:val="00A11620"/>
    <w:rsid w:val="00A22F9B"/>
    <w:rsid w:val="00A30AE4"/>
    <w:rsid w:val="00A371A6"/>
    <w:rsid w:val="00A376E3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61DE"/>
    <w:rsid w:val="00C374FA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B151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2FA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47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347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2018.</izvorni_sadrzaj>
    <derivirana_varijabla naziv="DomainObject.Predmet.DatumRjesavanja_1">23.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St-957/2016</izvorni_sadrzaj>
    <derivirana_varijabla naziv="DomainObject.Predmet.OznakaBroj_1">St-957/2016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tt-18/7254-2</izvorni_sadrzaj>
    <derivirana_varijabla naziv="DomainObject.Predmet.PrimjedbaSuca_1">subjekt brisan rj tt-18/7254-2</derivirana_varijabla>
  </DomainObject.Predmet.PrimjedbaSuca>
  <DomainObject.Predmet.ProtustrankaFormated>
    <izvorni_sadrzaj>  NOĆNI SAN jednostavno društvo s ograničenom odgovornošću za ugostiteljstvo i usluge</izvorni_sadrzaj>
    <derivirana_varijabla naziv="DomainObject.Predmet.ProtustrankaFormated_1">  NOĆNI SAN jednostavno društvo s ograničenom odgovornošću za ugostiteljstvo i usluge</derivirana_varijabla>
  </DomainObject.Predmet.ProtustrankaFormated>
  <DomainObject.Predmet.ProtustrankaFormatedOIB>
    <izvorni_sadrzaj>  NOĆNI SAN jednostavno društvo s ograničenom odgovornošću za ugostiteljstvo i usluge, OIB 91888915655</izvorni_sadrzaj>
    <derivirana_varijabla naziv="DomainObject.Predmet.ProtustrankaFormatedOIB_1">  NOĆNI SAN jednostavno društvo s ograničenom odgovornošću za ugostiteljstvo i usluge, OIB 91888915655</derivirana_varijabla>
  </DomainObject.Predmet.ProtustrankaFormatedOIB>
  <DomainObject.Predmet.ProtustrankaFormatedWithAdress>
    <izvorni_sadrzaj> NOĆNI SAN jednostavno društvo s ograničenom odgovornošću za ugostiteljstvo i usluge, Kninska 1, 31000 Osijek</izvorni_sadrzaj>
    <derivirana_varijabla naziv="DomainObject.Predmet.ProtustrankaFormatedWithAdress_1"> NOĆNI SAN jednostavno društvo s ograničenom odgovornošću za ugostiteljstvo i usluge, Kninska 1, 31000 Osijek</derivirana_varijabla>
  </DomainObject.Predmet.ProtustrankaFormatedWithAdress>
  <DomainObject.Predmet.ProtustrankaFormatedWithAdressOIB>
    <izvorni_sadrzaj> NOĆNI SAN jednostavno društvo s ograničenom odgovornošću za ugostiteljstvo i usluge, OIB 91888915655, Kninska 1, 31000 Osijek</izvorni_sadrzaj>
    <derivirana_varijabla naziv="DomainObject.Predmet.ProtustrankaFormatedWithAdressOIB_1"> NOĆNI SAN jednostavno društvo s ograničenom odgovornošću za ugostiteljstvo i usluge, OIB 91888915655, Kninska 1, 31000 Osijek</derivirana_varijabla>
  </DomainObject.Predmet.ProtustrankaFormatedWithAdressOIB>
  <DomainObject.Predmet.ProtustrankaWithAdress>
    <izvorni_sadrzaj>NOĆNI SAN jednostavno društvo s ograničenom odgovornošću za ugostiteljstvo i usluge Kninska 1, 31000 Osijek</izvorni_sadrzaj>
    <derivirana_varijabla naziv="DomainObject.Predmet.ProtustrankaWithAdress_1">NOĆNI SAN jednostavno društvo s ograničenom odgovornošću za ugostiteljstvo i usluge Kninska 1, 31000 Osijek</derivirana_varijabla>
  </DomainObject.Predmet.ProtustrankaWithAdress>
  <DomainObject.Predmet.ProtustrankaWithAdressOIB>
    <izvorni_sadrzaj>NOĆNI SAN jednostavno društvo s ograničenom odgovornošću za ugostiteljstvo i usluge, OIB 91888915655, Kninska 1, 31000 Osijek</izvorni_sadrzaj>
    <derivirana_varijabla naziv="DomainObject.Predmet.ProtustrankaWithAdressOIB_1">NOĆNI SAN jednostavno društvo s ograničenom odgovornošću za ugostiteljstvo i usluge, OIB 91888915655, Kninska 1, 31000 Osijek</derivirana_varijabla>
  </DomainObject.Predmet.ProtustrankaWithAdressOIB>
  <DomainObject.Predmet.ProtustrankaNazivFormated>
    <izvorni_sadrzaj>NOĆNI SAN jednostavno društvo s ograničenom odgovornošću za ugostiteljstvo i usluge</izvorni_sadrzaj>
    <derivirana_varijabla naziv="DomainObject.Predmet.ProtustrankaNazivFormated_1">NOĆNI SAN jednostavno društvo s ograničenom odgovornošću za ugostiteljstvo i usluge</derivirana_varijabla>
  </DomainObject.Predmet.ProtustrankaNazivFormated>
  <DomainObject.Predmet.ProtustrankaNazivFormatedOIB>
    <izvorni_sadrzaj>NOĆNI SAN jednostavno društvo s ograničenom odgovornošću za ugostiteljstvo i usluge, OIB 91888915655</izvorni_sadrzaj>
    <derivirana_varijabla naziv="DomainObject.Predmet.ProtustrankaNazivFormatedOIB_1">NOĆNI SAN jednostavno društvo s ograničenom odgovornošću za ugostiteljstvo i usluge, OIB 91888915655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NOĆNI SAN jednostavno društvo s ograničenom odgovornošću za ugostiteljstvo i usluge</item>
    </izvorni_sadrzaj>
    <derivirana_varijabla naziv="DomainObject.Predmet.ProtuStrankaListFormated_1">
      <item>NOĆNI SAN jednostavno društvo s ograničenom odgovornošću za ugostiteljstvo i usluge</item>
    </derivirana_varijabla>
  </DomainObject.Predmet.ProtuStrankaListFormated>
  <DomainObject.Predmet.ProtuStrankaListFormatedOIB>
    <izvorni_sadrzaj>
      <item>NOĆNI SAN jednostavno društvo s ograničenom odgovornošću za ugostiteljstvo i usluge, OIB 91888915655</item>
    </izvorni_sadrzaj>
    <derivirana_varijabla naziv="DomainObject.Predmet.ProtuStrankaListFormatedOIB_1">
      <item>NOĆNI SAN jednostavno društvo s ograničenom odgovornošću za ugostiteljstvo i usluge, OIB 91888915655</item>
    </derivirana_varijabla>
  </DomainObject.Predmet.ProtuStrankaListFormatedOIB>
  <DomainObject.Predmet.ProtuStrankaListFormatedWithAdress>
    <izvorni_sadrzaj>
      <item>NOĆNI SAN jednostavno društvo s ograničenom odgovornošću za ugostiteljstvo i usluge, Kninska 1, 31000 Osijek</item>
    </izvorni_sadrzaj>
    <derivirana_varijabla naziv="DomainObject.Predmet.ProtuStrankaListFormatedWithAdress_1">
      <item>NOĆNI SAN jednostavno društvo s ograničenom odgovornošću za ugostiteljstvo i usluge, Kninska 1, 31000 Osijek</item>
    </derivirana_varijabla>
  </DomainObject.Predmet.ProtuStrankaListFormatedWithAdress>
  <DomainObject.Predmet.ProtuStrankaListFormatedWithAdressOIB>
    <izvorni_sadrzaj>
      <item>NOĆNI SAN jednostavno društvo s ograničenom odgovornošću za ugostiteljstvo i usluge, OIB 91888915655, Kninska 1, 31000 Osijek</item>
    </izvorni_sadrzaj>
    <derivirana_varijabla naziv="DomainObject.Predmet.ProtuStrankaListFormatedWithAdressOIB_1">
      <item>NOĆNI SAN jednostavno društvo s ograničenom odgovornošću za ugostiteljstvo i usluge, OIB 91888915655, Kninska 1, 31000 Osijek</item>
    </derivirana_varijabla>
  </DomainObject.Predmet.ProtuStrankaListFormatedWithAdressOIB>
  <DomainObject.Predmet.ProtuStrankaListNazivFormated>
    <izvorni_sadrzaj>
      <item>NOĆNI SAN jednostavno društvo s ograničenom odgovornošću za ugostiteljstvo i usluge</item>
    </izvorni_sadrzaj>
    <derivirana_varijabla naziv="DomainObject.Predmet.ProtuStrankaListNazivFormated_1">
      <item>NOĆNI SAN jednostavno društvo s ograničenom odgovornošću za ugostiteljstvo i usluge</item>
    </derivirana_varijabla>
  </DomainObject.Predmet.ProtuStrankaListNazivFormated>
  <DomainObject.Predmet.ProtuStrankaListNazivFormatedOIB>
    <izvorni_sadrzaj>
      <item>NOĆNI SAN jednostavno društvo s ograničenom odgovornošću za ugostiteljstvo i usluge, OIB 91888915655</item>
    </izvorni_sadrzaj>
    <derivirana_varijabla naziv="DomainObject.Predmet.ProtuStrankaListNazivFormatedOIB_1">
      <item>NOĆNI SAN jednostavno društvo s ograničenom odgovornošću za ugostiteljstvo i usluge, OIB 91888915655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NOĆNI SAN jednostavno društvo s ograničenom odgovornošću za ugostiteljstvo i usluge</izvorni_sadrzaj>
    <derivirana_varijabla naziv="DomainObject.Predmet.ProtustrankaIDrugi_1">NOĆNI SAN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NOĆNI SAN jednostavno društvo s ograničenom odgovornošću za ugostiteljstvo i usluge, OIB 91888915655, Kninska 1, 31000 Osijek</izvorni_sadrzaj>
    <derivirana_varijabla naziv="DomainObject.Predmet.ProtustrankaIDrugiAdressOIB_1">NOĆNI SAN jednostavno društvo s ograničenom odgovornošću za ugostiteljstvo i usluge, OIB 91888915655, Kninska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2018.</izvorni_sadrzaj>
    <derivirana_varijabla naziv="DomainObject.Predmet.OdlukaRjesenje.DatumDonosenjaOdluke_1">23. listopada 2018.</derivirana_varijabla>
  </DomainObject.Predmet.OdlukaRjesenje.DatumDonosenjaOdluke>
  <DomainObject.Predmet.OdlukaRjesenje.DatumPravomocnosti>
    <izvorni_sadrzaj>9. studenog 2018.</izvorni_sadrzaj>
    <derivirana_varijabla naziv="DomainObject.Predmet.OdlukaRjesenje.DatumPravomocnosti_1">9. studenog 2018.</derivirana_varijabla>
  </DomainObject.Predmet.OdlukaRjesenje.DatumPravomocnosti>
  <DomainObject.Predmet.OdlukaRjesenje.Oznaka>
    <izvorni_sadrzaj>St-957/2016-14</izvorni_sadrzaj>
    <derivirana_varijabla naziv="DomainObject.Predmet.OdlukaRjesenje.Oznaka_1">St-957/2016-14</derivirana_varijabla>
  </DomainObject.Predmet.OdlukaRjesenje.Oznaka>
  <DomainObject.Predmet.SudioniciListNaziv>
    <izvorni_sadrzaj>
      <item>FINA RC OSIJEK</item>
      <item>NOĆNI SAN jednostavno društvo s ograničenom odgovornošću za ugostiteljstvo i usluge</item>
    </izvorni_sadrzaj>
    <derivirana_varijabla naziv="DomainObject.Predmet.SudioniciListNaziv_1">
      <item>FINA RC OSIJEK</item>
      <item>NOĆNI SAN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NOĆNI SAN jednostavno društvo s ograničenom odgovornošću za ugostiteljstvo i usluge, OIB 91888915655, Kninska 1,31000 Osijek</item>
    </izvorni_sadrzaj>
    <derivirana_varijabla naziv="DomainObject.Predmet.SudioniciListAdressOIB_1">
      <item>FINA RC OSIJEK, OIB 85821130368</item>
      <item>NOĆNI SAN jednostavno društvo s ograničenom odgovornošću za ugostiteljstvo i usluge, OIB 91888915655, Kninska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91888915655</item>
    </izvorni_sadrzaj>
    <derivirana_varijabla naziv="DomainObject.Predmet.SudioniciListNazivOIB_1">
      <item>, OIB 85821130368</item>
      <item>, OIB 91888915655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St-957/2016-14</izvorni_sadrzaj>
    <derivirana_varijabla naziv="DomainObject.PredzadnjaOdlukaIzPredmeta.Oznaka_1">St-957/2016-14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9CDCD-7CE3-4E16-891F-6EA0F2281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2603</properties:Characters>
  <properties:Lines>96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2019-01-22T10:57:00Z</dcterms:created>
  <dc:creator>hermanj</dc:creator>
  <cp:lastModifiedBy>Maja Kocijan</cp:lastModifiedBy>
  <cp:lastPrinted>2019-01-22T11:13:00Z</cp:lastPrinted>
  <dcterms:modified xmlns:xsi="http://www.w3.org/2001/XMLSchema-instance" xsi:type="dcterms:W3CDTF">2019-01-22T11:16:00Z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(Šimo Bošnjak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