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6c5c" w14:paraId="af96c5c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Posl.br.7.St-630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537AC5">
        <w:rPr>
          <w:b/>
          <w:sz w:val="22"/>
          <w:szCs w:val="22"/>
        </w:rPr>
        <w:t>KULTURNO UMJETNIČKA UDRUGA "NERETVANSKI GUSAR", OIB: 88687855453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537AC5">
        <w:rPr>
          <w:b/>
          <w:sz w:val="22"/>
          <w:szCs w:val="22"/>
        </w:rPr>
        <w:t>KULTURNO UMJETNIČKA UDRUGA "NERETVANSKI GUSAR", OIB: 88687855453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513373">
        <w:rPr>
          <w:sz w:val="22"/>
          <w:szCs w:val="22"/>
        </w:rPr>
        <w:t xml:space="preserve">67.262,52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B7207"/>
    <w:rsid w:val="000E02C6"/>
    <w:rsid w:val="00154DA5"/>
    <w:rsid w:val="00166031"/>
    <w:rsid w:val="00167F2F"/>
    <w:rsid w:val="001924E7"/>
    <w:rsid w:val="001D333B"/>
    <w:rsid w:val="003F7AB1"/>
    <w:rsid w:val="00447F0F"/>
    <w:rsid w:val="004E2A1F"/>
    <w:rsid w:val="00513373"/>
    <w:rsid w:val="00537AC5"/>
    <w:rsid w:val="005D3F65"/>
    <w:rsid w:val="00677989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C5A5C"/>
    <w:rsid w:val="00A1036C"/>
    <w:rsid w:val="00A92812"/>
    <w:rsid w:val="00AC519C"/>
    <w:rsid w:val="00B77B32"/>
    <w:rsid w:val="00C50B4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St-630/2015-5</izvorni_sadrzaj>
    <derivirana_varijabla naziv="DomainObject.Oznaka_1">St-630/2015-5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UMJETNIČKA UDRUGA 'NERETVANSKI GUSARI'</izvorni_sadrzaj>
    <derivirana_varijabla naziv="DomainObject.Predmet.ProtustrankaFormated_1">  KULTURNO UMJETNIČKA UDRUGA 'NERETVANSKI GUSARI'</derivirana_varijabla>
  </DomainObject.Predmet.ProtustrankaFormated>
  <DomainObject.Predmet.ProtustrankaFormatedOIB>
    <izvorni_sadrzaj>  KULTURNO UMJETNIČKA UDRUGA 'NERETVANSKI GUSARI', OIB 88687855453</izvorni_sadrzaj>
    <derivirana_varijabla naziv="DomainObject.Predmet.ProtustrankaFormatedOIB_1">  KULTURNO UMJETNIČKA UDRUGA 'NERETVANSKI GUSARI', OIB 88687855453</derivirana_varijabla>
  </DomainObject.Predmet.ProtustrankaFormatedOIB>
  <DomainObject.Predmet.ProtustrankaFormatedWithAdress>
    <izvorni_sadrzaj> KULTURNO UMJETNIČKA UDRUGA 'NERETVANSKI GUSARI', Riva 1, 20355 Opuzen</izvorni_sadrzaj>
    <derivirana_varijabla naziv="DomainObject.Predmet.ProtustrankaFormatedWithAdress_1"> KULTURNO UMJETNIČKA UDRUGA 'NERETVANSKI GUSARI', Riva 1, 20355 Opuzen</derivirana_varijabla>
  </DomainObject.Predmet.ProtustrankaFormatedWithAdress>
  <DomainObject.Predmet.ProtustrankaFormatedWithAdressOIB>
    <izvorni_sadrzaj> KULTURNO UMJETNIČKA UDRUGA 'NERETVANSKI GUSARI', OIB 88687855453, Riva 1, 20355 Opuzen</izvorni_sadrzaj>
    <derivirana_varijabla naziv="DomainObject.Predmet.ProtustrankaFormatedWithAdressOIB_1"> KULTURNO UMJETNIČKA UDRUGA 'NERETVANSKI GUSARI', OIB 88687855453, Riva 1, 20355 Opuzen</derivirana_varijabla>
  </DomainObject.Predmet.ProtustrankaFormatedWithAdressOIB>
  <DomainObject.Predmet.ProtustrankaWithAdress>
    <izvorni_sadrzaj>KULTURNO UMJETNIČKA UDRUGA 'NERETVANSKI GUSARI' Riva 1, 20355 Opuzen</izvorni_sadrzaj>
    <derivirana_varijabla naziv="DomainObject.Predmet.ProtustrankaWithAdress_1">KULTURNO UMJETNIČKA UDRUGA 'NERETVANSKI GUSARI' Riva 1, 20355 Opuzen</derivirana_varijabla>
  </DomainObject.Predmet.ProtustrankaWithAdress>
  <DomainObject.Predmet.ProtustrankaWithAdressOIB>
    <izvorni_sadrzaj>KULTURNO UMJETNIČKA UDRUGA 'NERETVANSKI GUSARI', OIB 88687855453, Riva 1, 20355 Opuzen</izvorni_sadrzaj>
    <derivirana_varijabla naziv="DomainObject.Predmet.ProtustrankaWithAdressOIB_1">KULTURNO UMJETNIČKA UDRUGA 'NERETVANSKI GUSARI', OIB 88687855453, Riva 1, 20355 Opuzen</derivirana_varijabla>
  </DomainObject.Predmet.ProtustrankaWithAdressOIB>
  <DomainObject.Predmet.ProtustrankaNazivFormated>
    <izvorni_sadrzaj>KULTURNO UMJETNIČKA UDRUGA 'NERETVANSKI GUSARI'</izvorni_sadrzaj>
    <derivirana_varijabla naziv="DomainObject.Predmet.ProtustrankaNazivFormated_1">KULTURNO UMJETNIČKA UDRUGA 'NERETVANSKI GUSARI'</derivirana_varijabla>
  </DomainObject.Predmet.ProtustrankaNazivFormated>
  <DomainObject.Predmet.ProtustrankaNazivFormatedOIB>
    <izvorni_sadrzaj>KULTURNO UMJETNIČKA UDRUGA 'NERETVANSKI GUSARI', OIB 88687855453</izvorni_sadrzaj>
    <derivirana_varijabla naziv="DomainObject.Predmet.ProtustrankaNazivFormatedOIB_1">KULTURNO UMJETNIČKA UDRUGA 'NERETVANSKI GUSARI', OIB 88687855453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67262.52</izvorni_sadrzaj>
    <derivirana_varijabla naziv="DomainObject.Predmet.TrenutnaVrijednost_1">67262.52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KULTURNO UMJETNIČKA UDRUGA 'NERETVANSKI GUSARI'</item>
    </izvorni_sadrzaj>
    <derivirana_varijabla naziv="DomainObject.Predmet.ProtuStrankaListFormated_1">
      <item>KULTURNO UMJETNIČKA UDRUGA 'NERETVANSKI GUSARI'</item>
    </derivirana_varijabla>
  </DomainObject.Predmet.ProtuStrankaListFormated>
  <DomainObject.Predmet.ProtuStrankaListFormatedOIB>
    <izvorni_sadrzaj>
      <item>KULTURNO UMJETNIČKA UDRUGA 'NERETVANSKI GUSARI', OIB 88687855453</item>
    </izvorni_sadrzaj>
    <derivirana_varijabla naziv="DomainObject.Predmet.ProtuStrankaListFormatedOIB_1">
      <item>KULTURNO UMJETNIČKA UDRUGA 'NERETVANSKI GUSARI', OIB 88687855453</item>
    </derivirana_varijabla>
  </DomainObject.Predmet.ProtuStrankaListFormatedOIB>
  <DomainObject.Predmet.ProtuStrankaListFormatedWithAdress>
    <izvorni_sadrzaj>
      <item>KULTURNO UMJETNIČKA UDRUGA 'NERETVANSKI GUSARI', Riva 1, 20355 Opuzen</item>
    </izvorni_sadrzaj>
    <derivirana_varijabla naziv="DomainObject.Predmet.ProtuStrankaListFormatedWithAdress_1">
      <item>KULTURNO UMJETNIČKA UDRUGA 'NERETVANSKI GUSARI', Riva 1, 20355 Opuzen</item>
    </derivirana_varijabla>
  </DomainObject.Predmet.ProtuStrankaListFormatedWithAdress>
  <DomainObject.Predmet.ProtuStrankaListFormatedWithAdressOIB>
    <izvorni_sadrzaj>
      <item>KULTURNO UMJETNIČKA UDRUGA 'NERETVANSKI GUSARI', OIB 88687855453, Riva 1, 20355 Opuzen</item>
    </izvorni_sadrzaj>
    <derivirana_varijabla naziv="DomainObject.Predmet.ProtuStrankaListFormatedWithAdressOIB_1">
      <item>KULTURNO UMJETNIČKA UDRUGA 'NERETVANSKI GUSARI', OIB 88687855453, Riva 1, 20355 Opuzen</item>
    </derivirana_varijabla>
  </DomainObject.Predmet.ProtuStrankaListFormatedWithAdressOIB>
  <DomainObject.Predmet.ProtuStrankaListNazivFormated>
    <izvorni_sadrzaj>
      <item>KULTURNO UMJETNIČKA UDRUGA 'NERETVANSKI GUSARI'</item>
    </izvorni_sadrzaj>
    <derivirana_varijabla naziv="DomainObject.Predmet.ProtuStrankaListNazivFormated_1">
      <item>KULTURNO UMJETNIČKA UDRUGA 'NERETVANSKI GUSARI'</item>
    </derivirana_varijabla>
  </DomainObject.Predmet.ProtuStrankaListNazivFormated>
  <DomainObject.Predmet.ProtuStrankaListNazivFormatedOIB>
    <izvorni_sadrzaj>
      <item>KULTURNO UMJETNIČKA UDRUGA 'NERETVANSKI GUSARI', OIB 88687855453</item>
    </izvorni_sadrzaj>
    <derivirana_varijabla naziv="DomainObject.Predmet.ProtuStrankaListNazivFormatedOIB_1">
      <item>KULTURNO UMJETNIČKA UDRUGA 'NERETVANSKI GUSARI', OIB 88687855453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St-630/2015-5</izvorni_sadrzaj>
    <derivirana_varijabla naziv="DomainObject.PoslovniBrojDokumenta_1">St-630/2015-5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KULTURNO UMJETNIČKA UDRUGA 'NERETVANSKI GUSARI'</izvorni_sadrzaj>
    <derivirana_varijabla naziv="DomainObject.Predmet.ProtustrankaIDrugi_1">KULTURNO UMJETNIČKA UDRUGA 'NERETVANSKI GUSARI'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KULTURNO UMJETNIČKA UDRUGA 'NERETVANSKI GUSARI', OIB 88687855453, Riva 1, 20355 Opuzen</izvorni_sadrzaj>
    <derivirana_varijabla naziv="DomainObject.Predmet.ProtustrankaIDrugiAdressOIB_1">KULTURNO UMJETNIČKA UDRUGA 'NERETVANSKI GUSARI', OIB 88687855453, Riva 1,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KULTURNO UMJETNIČKA UDRUGA 'NERETVANSKI GUSARI'</item>
    </izvorni_sadrzaj>
    <derivirana_varijabla naziv="DomainObject.Predmet.SudioniciListNaziv_1">
      <item>FINA RC SPLIT, PODRUŽNICA DUBROVNIK</item>
      <item>KULTURNO UMJETNIČKA UDRUGA 'NERETVANSKI GUSARI'</item>
    </derivirana_varijabla>
  </DomainObject.Predmet.SudioniciListNaziv>
  <DomainObject.Predmet.SudioniciListAdressOIB>
    <izvorni_sadrzaj>
      <item>FINA RC SPLIT, PODRUŽNICA DUBROVNIK, OIB 85821130368, VUKOVARSKA 2,20000 Dubrovnik</item>
      <item>KULTURNO UMJETNIČKA UDRUGA 'NERETVANSKI GUSARI', OIB 88687855453, Riva 1,20355 Opuzen</item>
    </izvorni_sadrzaj>
    <derivirana_varijabla naziv="DomainObject.Predmet.SudioniciListAdressOIB_1">
      <item>FINA RC SPLIT, PODRUŽNICA DUBROVNIK, OIB 85821130368, VUKOVARSKA 2,20000 Dubrovnik</item>
      <item>KULTURNO UMJETNIČKA UDRUGA 'NERETVANSKI GUSARI', OIB 88687855453, Riva 1,20355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88687855453</item>
    </izvorni_sadrzaj>
    <derivirana_varijabla naziv="DomainObject.Predmet.SudioniciListNazivOIB_1">
      <item>, OIB 85821130368</item>
      <item>, OIB 88687855453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1616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2016-01-21T07:11:00Z</dcterms:created>
  <dc:creator>Mirjana Mihović</dc:creator>
  <cp:lastModifiedBy>Mara Marčinko</cp:lastModifiedBy>
  <cp:lastPrinted>2016-01-21T08:25:00Z</cp:lastPrinted>
  <dcterms:modified xmlns:xsi="http://www.w3.org/2001/XMLSchema-instance" xsi:type="dcterms:W3CDTF">2016-01-21T08:25:00Z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