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02d3" w14:paraId="da602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C65553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C65553">
        <w:rPr>
          <w:rFonts w:hAnsi="Times New Roman" w:ascii="Times New Roman"/>
          <w:szCs w:val="24"/>
          <w:lang w:val="hr-HR"/>
        </w:rPr>
        <w:t>Ul. Pavla Vitezovića 1</w:t>
      </w:r>
      <w:r w:rsidR="0093114E">
        <w:rPr>
          <w:rFonts w:hAnsi="Times New Roman" w:ascii="Times New Roman"/>
          <w:szCs w:val="24"/>
          <w:lang w:val="hr-HR"/>
        </w:rPr>
        <w:t xml:space="preserve">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66E88">
        <w:rPr>
          <w:rFonts w:hAnsi="Times New Roman" w:ascii="Times New Roman"/>
          <w:szCs w:val="24"/>
          <w:lang w:val="hr-HR"/>
        </w:rPr>
        <w:t>FITNES C</w:t>
      </w:r>
      <w:r w:rsidR="003E7306">
        <w:rPr>
          <w:rFonts w:hAnsi="Times New Roman" w:ascii="Times New Roman"/>
          <w:szCs w:val="24"/>
          <w:lang w:val="hr-HR"/>
        </w:rPr>
        <w:t>E</w:t>
      </w:r>
      <w:r w:rsidR="00666E88">
        <w:rPr>
          <w:rFonts w:hAnsi="Times New Roman" w:ascii="Times New Roman"/>
          <w:szCs w:val="24"/>
          <w:lang w:val="hr-HR"/>
        </w:rPr>
        <w:t>NTAR I CENTAR BORILAČKIH SPORTOVA "SHARK GYM" KARLOVAC, Karlovac, Mekušanska cesta 62,</w:t>
      </w:r>
      <w:r w:rsidR="0093114E">
        <w:rPr>
          <w:rFonts w:hAnsi="Times New Roman" w:ascii="Times New Roman"/>
          <w:szCs w:val="24"/>
          <w:lang w:val="hr-HR"/>
        </w:rPr>
        <w:t xml:space="preserve"> OIB: </w:t>
      </w:r>
      <w:r w:rsidR="00666E88">
        <w:rPr>
          <w:rFonts w:hAnsi="Times New Roman" w:ascii="Times New Roman"/>
          <w:szCs w:val="24"/>
          <w:lang w:val="hr-HR"/>
        </w:rPr>
        <w:t>28823728516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3E7306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66E88">
        <w:rPr>
          <w:rFonts w:hAnsi="Times New Roman" w:ascii="Times New Roman"/>
          <w:szCs w:val="24"/>
          <w:lang w:val="hr-HR"/>
        </w:rPr>
        <w:t>FITNES C</w:t>
      </w:r>
      <w:r w:rsidR="00E12D76">
        <w:rPr>
          <w:rFonts w:hAnsi="Times New Roman" w:ascii="Times New Roman"/>
          <w:szCs w:val="24"/>
          <w:lang w:val="hr-HR"/>
        </w:rPr>
        <w:t>E</w:t>
      </w:r>
      <w:r w:rsidR="00666E88">
        <w:rPr>
          <w:rFonts w:hAnsi="Times New Roman" w:ascii="Times New Roman"/>
          <w:szCs w:val="24"/>
          <w:lang w:val="hr-HR"/>
        </w:rPr>
        <w:t>NTAR I CENTAR BORILAČKIH SPORTOVA "SHARK GYM" KARLOVAC, Karlovac, Mekušanska cesta 62, OIB: 28823728516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C65553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66E88">
        <w:rPr>
          <w:rFonts w:hAnsi="Times New Roman" w:ascii="Times New Roman"/>
          <w:lang w:val="hr-HR"/>
        </w:rPr>
        <w:t>309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666E88">
        <w:rPr>
          <w:rFonts w:hAnsi="Times New Roman" w:ascii="Times New Roman"/>
          <w:lang w:val="hr-HR"/>
        </w:rPr>
        <w:t>15.140,55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3E7306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2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666E88">
      <w:rPr>
        <w:rFonts w:hAnsi="Times New Roman" w:ascii="Times New Roman"/>
        <w:lang w:val="hr-HR"/>
      </w:rPr>
      <w:t>657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666E88">
      <w:rPr>
        <w:rFonts w:hAnsi="Times New Roman" w:ascii="Times New Roman"/>
        <w:lang w:val="hr-HR"/>
      </w:rPr>
      <w:t>657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52A9"/>
    <w:rsid w:val="00254A72"/>
    <w:rsid w:val="002D1974"/>
    <w:rsid w:val="00323050"/>
    <w:rsid w:val="00390741"/>
    <w:rsid w:val="003A618D"/>
    <w:rsid w:val="003E7306"/>
    <w:rsid w:val="0042162E"/>
    <w:rsid w:val="004650D4"/>
    <w:rsid w:val="00490B9C"/>
    <w:rsid w:val="004C624F"/>
    <w:rsid w:val="004D5D86"/>
    <w:rsid w:val="004F526B"/>
    <w:rsid w:val="004F5C62"/>
    <w:rsid w:val="00532B71"/>
    <w:rsid w:val="005940E9"/>
    <w:rsid w:val="005A77EB"/>
    <w:rsid w:val="006356C5"/>
    <w:rsid w:val="00666E88"/>
    <w:rsid w:val="00767FA3"/>
    <w:rsid w:val="007A29F9"/>
    <w:rsid w:val="00840E3D"/>
    <w:rsid w:val="00853513"/>
    <w:rsid w:val="0093114E"/>
    <w:rsid w:val="00997BA9"/>
    <w:rsid w:val="009C4248"/>
    <w:rsid w:val="009E13D0"/>
    <w:rsid w:val="00A95334"/>
    <w:rsid w:val="00AB6F20"/>
    <w:rsid w:val="00AB7883"/>
    <w:rsid w:val="00AF40B4"/>
    <w:rsid w:val="00B03169"/>
    <w:rsid w:val="00B9650B"/>
    <w:rsid w:val="00C46D2C"/>
    <w:rsid w:val="00C65553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12D76"/>
    <w:rsid w:val="00E24A24"/>
    <w:rsid w:val="00E91177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D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D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D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D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D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D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D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D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St-657/2016-2</izvorni_sadrzaj>
    <derivirana_varijabla naziv="DomainObject.Oznaka_1">St-657/2016-2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centar i centar borilačkih sportova  Shark gym  Karlovac</izvorni_sadrzaj>
    <derivirana_varijabla naziv="DomainObject.Predmet.ProtustrankaFormated_1">  Fitnes centar i centar borilačkih sportova  Shark gym  Karlovac</derivirana_varijabla>
  </DomainObject.Predmet.ProtustrankaFormated>
  <DomainObject.Predmet.ProtustrankaFormatedOIB>
    <izvorni_sadrzaj>  Fitnes centar i centar borilačkih sportova  Shark gym  Karlovac, OIB 28823728516</izvorni_sadrzaj>
    <derivirana_varijabla naziv="DomainObject.Predmet.ProtustrankaFormatedOIB_1">  Fitnes centar i centar borilačkih sportova  Shark gym  Karlovac, OIB 28823728516</derivirana_varijabla>
  </DomainObject.Predmet.ProtustrankaFormatedOIB>
  <DomainObject.Predmet.ProtustrankaFormatedWithAdress>
    <izvorni_sadrzaj> Fitnes centar i centar borilačkih sportova  Shark gym  Karlovac, Mekušanska cesta 62, 47000 Karlovac</izvorni_sadrzaj>
    <derivirana_varijabla naziv="DomainObject.Predmet.ProtustrankaFormatedWithAdress_1"> Fitnes centar i centar borilačkih sportova  Shark gym  Karlovac, Mekušanska cesta 62, 47000 Karlovac</derivirana_varijabla>
  </DomainObject.Predmet.ProtustrankaFormatedWithAdress>
  <DomainObject.Predmet.ProtustrankaFormatedWithAdressOIB>
    <izvorni_sadrzaj> Fitnes centar i centar borilačkih sportova  Shark gym  Karlovac, OIB 28823728516, Mekušanska cesta 62, 47000 Karlovac</izvorni_sadrzaj>
    <derivirana_varijabla naziv="DomainObject.Predmet.ProtustrankaFormatedWithAdressOIB_1"> Fitnes centar i centar borilačkih sportova  Shark gym  Karlovac, OIB 28823728516, Mekušanska cesta 62, 47000 Karlovac</derivirana_varijabla>
  </DomainObject.Predmet.ProtustrankaFormatedWithAdressOIB>
  <DomainObject.Predmet.ProtustrankaWithAdress>
    <izvorni_sadrzaj>Fitnes centar i centar borilačkih sportova  Shark gym  Karlovac Mekušanska cesta 62, 47000 Karlovac</izvorni_sadrzaj>
    <derivirana_varijabla naziv="DomainObject.Predmet.ProtustrankaWithAdress_1">Fitnes centar i centar borilačkih sportova  Shark gym  Karlovac Mekušanska cesta 62, 47000 Karlovac</derivirana_varijabla>
  </DomainObject.Predmet.ProtustrankaWithAdress>
  <DomainObject.Predmet.ProtustrankaWithAdressOIB>
    <izvorni_sadrzaj>Fitnes centar i centar borilačkih sportova  Shark gym  Karlovac, OIB 28823728516, Mekušanska cesta 62, 47000 Karlovac</izvorni_sadrzaj>
    <derivirana_varijabla naziv="DomainObject.Predmet.ProtustrankaWithAdressOIB_1">Fitnes centar i centar borilačkih sportova  Shark gym  Karlovac, OIB 28823728516, Mekušanska cesta 62, 47000 Karlovac</derivirana_varijabla>
  </DomainObject.Predmet.ProtustrankaWithAdressOIB>
  <DomainObject.Predmet.ProtustrankaNazivFormated>
    <izvorni_sadrzaj>Fitnes centar i centar borilačkih sportova  Shark gym  Karlovac</izvorni_sadrzaj>
    <derivirana_varijabla naziv="DomainObject.Predmet.ProtustrankaNazivFormated_1">Fitnes centar i centar borilačkih sportova  Shark gym  Karlovac</derivirana_varijabla>
  </DomainObject.Predmet.ProtustrankaNazivFormated>
  <DomainObject.Predmet.ProtustrankaNazivFormatedOIB>
    <izvorni_sadrzaj>Fitnes centar i centar borilačkih sportova  Shark gym  Karlovac, OIB 28823728516</izvorni_sadrzaj>
    <derivirana_varijabla naziv="DomainObject.Predmet.ProtustrankaNazivFormatedOIB_1">Fitnes centar i centar borilačkih sportova  Shark gym  Karlovac, OIB 28823728516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Fitnes centar i centar borilačkih sportova  Shark gym  Karlovac</item>
    </izvorni_sadrzaj>
    <derivirana_varijabla naziv="DomainObject.Predmet.ProtuStrankaListFormated_1">
      <item>Fitnes centar i centar borilačkih sportova  Shark gym  Karlovac</item>
    </derivirana_varijabla>
  </DomainObject.Predmet.ProtuStrankaListFormated>
  <DomainObject.Predmet.ProtuStrankaListFormatedOIB>
    <izvorni_sadrzaj>
      <item>Fitnes centar i centar borilačkih sportova  Shark gym  Karlovac, OIB 28823728516</item>
    </izvorni_sadrzaj>
    <derivirana_varijabla naziv="DomainObject.Predmet.ProtuStrankaListFormatedOIB_1">
      <item>Fitnes centar i centar borilačkih sportova  Shark gym  Karlovac, OIB 28823728516</item>
    </derivirana_varijabla>
  </DomainObject.Predmet.ProtuStrankaListFormatedOIB>
  <DomainObject.Predmet.ProtuStrankaListFormatedWithAdress>
    <izvorni_sadrzaj>
      <item>Fitnes centar i centar borilačkih sportova  Shark gym  Karlovac, Mekušanska cesta 62, 47000 Karlovac</item>
    </izvorni_sadrzaj>
    <derivirana_varijabla naziv="DomainObject.Predmet.ProtuStrankaListFormatedWithAdress_1">
      <item>Fitnes centar i centar borilačkih sportova  Shark gym  Karlovac, Mekušanska cesta 62, 47000 Karlovac</item>
    </derivirana_varijabla>
  </DomainObject.Predmet.ProtuStrankaListFormatedWithAdress>
  <DomainObject.Predmet.ProtuStrankaListFormatedWithAdressOIB>
    <izvorni_sadrzaj>
      <item>Fitnes centar i centar borilačkih sportova  Shark gym  Karlovac, OIB 28823728516, Mekušanska cesta 62, 47000 Karlovac</item>
    </izvorni_sadrzaj>
    <derivirana_varijabla naziv="DomainObject.Predmet.ProtuStrankaListFormatedWithAdressOIB_1">
      <item>Fitnes centar i centar borilačkih sportova  Shark gym  Karlovac, OIB 28823728516, Mekušanska cesta 62, 47000 Karlovac</item>
    </derivirana_varijabla>
  </DomainObject.Predmet.ProtuStrankaListFormatedWithAdressOIB>
  <DomainObject.Predmet.ProtuStrankaListNazivFormated>
    <izvorni_sadrzaj>
      <item>Fitnes centar i centar borilačkih sportova  Shark gym  Karlovac</item>
    </izvorni_sadrzaj>
    <derivirana_varijabla naziv="DomainObject.Predmet.ProtuStrankaListNazivFormated_1">
      <item>Fitnes centar i centar borilačkih sportova  Shark gym  Karlovac</item>
    </derivirana_varijabla>
  </DomainObject.Predmet.ProtuStrankaListNazivFormated>
  <DomainObject.Predmet.ProtuStrankaListNazivFormatedOIB>
    <izvorni_sadrzaj>
      <item>Fitnes centar i centar borilačkih sportova  Shark gym  Karlovac, OIB 28823728516</item>
    </izvorni_sadrzaj>
    <derivirana_varijabla naziv="DomainObject.Predmet.ProtuStrankaListNazivFormatedOIB_1">
      <item>Fitnes centar i centar borilačkih sportova  Shark gym  Karlovac, OIB 28823728516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St-657/2016-2</izvorni_sadrzaj>
    <derivirana_varijabla naziv="DomainObject.PoslovniBrojDokumenta_1">St-657/2016-2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Fitnes centar i centar borilačkih sportova  Shark gym  Karlovac</izvorni_sadrzaj>
    <derivirana_varijabla naziv="DomainObject.Predmet.ProtustrankaIDrugi_1">Fitnes centar i centar borilačkih sportova  Shark gym 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Fitnes centar i centar borilačkih sportova  Shark gym  Karlovac, OIB 28823728516, Mekušanska cesta 62, 47000 Karlovac</izvorni_sadrzaj>
    <derivirana_varijabla naziv="DomainObject.Predmet.ProtustrankaIDrugiAdressOIB_1">Fitnes centar i centar borilačkih sportova  Shark gym  Karlovac, OIB 28823728516, Mekušanska cesta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Fitnes centar i centar borilačkih sportova  Shark gym  Karlovac</item>
    </izvorni_sadrzaj>
    <derivirana_varijabla naziv="DomainObject.Predmet.SudioniciListNaziv_1">
      <item>Fina, regionalni centar Zagreb, podružnica Karlovac</item>
      <item>Fitnes centar i centar borilačkih sportova  Shark gym 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Fitnes centar i centar borilačkih sportova  Shark gym  Karlovac, OIB 28823728516, Mekušanska cesta 62,47000 Karlovac</item>
    </izvorni_sadrzaj>
    <derivirana_varijabla naziv="DomainObject.Predmet.SudioniciListAdressOIB_1">
      <item>Fina, regionalni centar Zagreb, podružnica Karlovac, OIB 85821130368, Vitezovićeva 1,47000 Karlovac</item>
      <item>Fitnes centar i centar borilačkih sportova  Shark gym  Karlovac, OIB 28823728516, Mekušanska cesta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28823728516</item>
    </izvorni_sadrzaj>
    <derivirana_varijabla naziv="DomainObject.Predmet.SudioniciListNazivOIB_1">
      <item>, OIB 85821130368</item>
      <item>, OIB 28823728516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374</properties:Words>
  <properties:Characters>2001</properties:Characters>
  <properties:Lines>66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2016-02-05T10:30:00Z</dcterms:created>
  <dc:creator>Sudsko vijeæe</dc:creator>
  <cp:lastModifiedBy>Romana Krsnik</cp:lastModifiedBy>
  <cp:lastPrinted>2016-02-12T07:07:00Z</cp:lastPrinted>
  <dcterms:modified xmlns:xsi="http://www.w3.org/2001/XMLSchema-instance" xsi:type="dcterms:W3CDTF">2016-02-12T07:07:00Z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St-657/2016-2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