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5f90" w14:paraId="a815f90" w:rsidRDefault="0072367A" w:rsidP="0072367A" w:rsidR="0072367A" w:rsidRPr="00C070B5">
      <w:pPr>
        <w15:collapsed w:val="false"/>
        <w:rPr>
          <w:lang w:eastAsia="en-US"/>
        </w:rPr>
      </w:pPr>
      <w:bookmarkStart w:name="_GoBack" w:id="0"/>
      <w:bookmarkEnd w:id="0"/>
      <w:r w:rsidRPr="00C070B5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7A" w:rsidP="0072367A" w:rsidR="0072367A" w:rsidRPr="00C070B5">
      <w:pPr>
        <w:rPr>
          <w:lang w:eastAsia="en-US"/>
        </w:rPr>
      </w:pPr>
      <w:r w:rsidRPr="00C070B5">
        <w:rPr>
          <w:lang w:eastAsia="en-US" w:val="pl-PL"/>
        </w:rPr>
        <w:t>REPUBLIKA HRVATSKA</w:t>
      </w:r>
      <w:r w:rsidRPr="00C070B5">
        <w:rPr>
          <w:lang w:eastAsia="en-US" w:val="pl-PL"/>
        </w:rPr>
        <w:tab/>
      </w:r>
      <w:r w:rsidRPr="00C070B5">
        <w:rPr>
          <w:lang w:eastAsia="en-US" w:val="pl-PL"/>
        </w:rPr>
        <w:tab/>
      </w:r>
      <w:r w:rsidRPr="00C070B5">
        <w:rPr>
          <w:lang w:eastAsia="en-US" w:val="pl-PL"/>
        </w:rPr>
        <w:tab/>
      </w:r>
      <w:r w:rsidRPr="00C070B5">
        <w:rPr>
          <w:lang w:eastAsia="en-US" w:val="pl-PL"/>
        </w:rPr>
        <w:tab/>
      </w:r>
      <w:r w:rsidRPr="00C070B5">
        <w:rPr>
          <w:lang w:eastAsia="en-US" w:val="pl-PL"/>
        </w:rPr>
        <w:tab/>
      </w:r>
    </w:p>
    <w:p w:rsidRDefault="0072367A" w:rsidP="0072367A" w:rsidR="0072367A" w:rsidRPr="00C070B5">
      <w:pPr>
        <w:rPr>
          <w:lang w:eastAsia="en-US" w:val="pl-PL"/>
        </w:rPr>
      </w:pPr>
      <w:r w:rsidRPr="00C070B5">
        <w:rPr>
          <w:lang w:eastAsia="en-US" w:val="pl-PL"/>
        </w:rPr>
        <w:t>TRGOVAČKI SUD U ZAGREBU</w:t>
      </w:r>
    </w:p>
    <w:p w:rsidRDefault="0072367A" w:rsidP="0072367A" w:rsidR="00C070B5">
      <w:pPr>
        <w:jc w:val="both"/>
        <w:rPr>
          <w:lang w:eastAsia="en-US" w:val="pt-BR"/>
        </w:rPr>
      </w:pPr>
      <w:r w:rsidRPr="00C070B5">
        <w:rPr>
          <w:lang w:eastAsia="en-US" w:val="pt-BR"/>
        </w:rPr>
        <w:t>Zagreb, Amruševa 2/II</w:t>
      </w:r>
      <w:r w:rsidRPr="00C070B5">
        <w:rPr>
          <w:lang w:eastAsia="en-US" w:val="pt-BR"/>
        </w:rPr>
        <w:tab/>
      </w:r>
      <w:r w:rsidRPr="00C070B5">
        <w:rPr>
          <w:lang w:eastAsia="en-US" w:val="pt-BR"/>
        </w:rPr>
        <w:tab/>
      </w:r>
    </w:p>
    <w:p w:rsidRDefault="0072367A" w:rsidP="0072367A" w:rsidR="0072367A" w:rsidRPr="00C070B5">
      <w:pPr>
        <w:jc w:val="both"/>
        <w:rPr>
          <w:lang w:eastAsia="en-US" w:val="pt-BR"/>
        </w:rPr>
      </w:pPr>
      <w:r w:rsidRPr="00C070B5">
        <w:rPr>
          <w:lang w:eastAsia="en-US" w:val="pt-BR"/>
        </w:rPr>
        <w:tab/>
      </w:r>
      <w:r w:rsidRPr="00C070B5">
        <w:rPr>
          <w:lang w:eastAsia="en-US" w:val="pt-BR"/>
        </w:rPr>
        <w:tab/>
      </w:r>
      <w:r w:rsidRPr="00C070B5">
        <w:rPr>
          <w:lang w:eastAsia="en-US" w:val="pt-BR"/>
        </w:rPr>
        <w:tab/>
      </w:r>
      <w:r w:rsidRPr="00C070B5">
        <w:rPr>
          <w:lang w:eastAsia="en-US" w:val="pt-BR"/>
        </w:rPr>
        <w:tab/>
        <w:t xml:space="preserve">  </w:t>
      </w:r>
    </w:p>
    <w:p w:rsidRDefault="0072367A" w:rsidP="0072367A" w:rsidR="0072367A" w:rsidRPr="00C070B5">
      <w:pPr>
        <w:jc w:val="center"/>
        <w:rPr>
          <w:lang w:eastAsia="en-US" w:val="pt-BR"/>
        </w:rPr>
      </w:pPr>
    </w:p>
    <w:p w:rsidRDefault="0072367A" w:rsidP="0072367A" w:rsidR="0072367A" w:rsidRPr="00C070B5">
      <w:pPr>
        <w:jc w:val="center"/>
        <w:rPr>
          <w:lang w:eastAsia="en-US" w:val="pt-BR"/>
        </w:rPr>
      </w:pPr>
      <w:r w:rsidRPr="00C070B5">
        <w:rPr>
          <w:lang w:eastAsia="en-US" w:val="pt-BR"/>
        </w:rPr>
        <w:t>R E P U B L I K A   H R VA T S K A</w:t>
      </w:r>
    </w:p>
    <w:p w:rsidRDefault="0072367A" w:rsidP="0072367A" w:rsidR="0072367A" w:rsidRPr="00C070B5">
      <w:pPr>
        <w:jc w:val="center"/>
        <w:rPr>
          <w:lang w:eastAsia="en-US" w:val="pt-BR"/>
        </w:rPr>
      </w:pPr>
      <w:r w:rsidRPr="00C070B5">
        <w:rPr>
          <w:lang w:eastAsia="en-US" w:val="pt-BR"/>
        </w:rPr>
        <w:t xml:space="preserve">  R J E Š E N J E</w:t>
      </w:r>
    </w:p>
    <w:p w:rsidRDefault="0072367A" w:rsidP="00C070B5" w:rsidR="0072367A" w:rsidRPr="00C070B5">
      <w:pPr>
        <w:tabs>
          <w:tab w:pos="2066" w:val="left"/>
        </w:tabs>
        <w:jc w:val="both"/>
        <w:rPr>
          <w:b/>
          <w:lang w:eastAsia="en-US"/>
        </w:rPr>
      </w:pPr>
      <w:r w:rsidRPr="00C070B5">
        <w:rPr>
          <w:b/>
          <w:lang w:eastAsia="en-US"/>
        </w:rPr>
        <w:tab/>
      </w:r>
    </w:p>
    <w:p w:rsidRDefault="0072367A" w:rsidP="0072367A" w:rsidR="0072367A" w:rsidRPr="00C070B5">
      <w:pPr>
        <w:jc w:val="both"/>
        <w:rPr>
          <w:rFonts w:eastAsiaTheme="minorHAnsi"/>
          <w:lang w:eastAsia="en-US"/>
        </w:rPr>
      </w:pPr>
      <w:r w:rsidRPr="00C070B5">
        <w:rPr>
          <w:rFonts w:eastAsiaTheme="minorHAnsi"/>
          <w:lang w:eastAsia="en-US" w:val="pt-BR"/>
        </w:rPr>
        <w:t xml:space="preserve">Trgovački sud u Zagrebu, po sucu Nikoli Ribariću, u stečajnom predmetu nad dužnikom  </w:t>
      </w:r>
      <w:r w:rsidRPr="00C070B5">
        <w:rPr>
          <w:rFonts w:eastAsiaTheme="minorHAnsi"/>
          <w:lang w:eastAsia="en-US"/>
        </w:rPr>
        <w:t>GLOBUS STP d.o.o. u stečaju, OIB: 34088588183, Zagreb (Grad Zagreb), Siget 18/b7,</w:t>
      </w:r>
      <w:r w:rsidRPr="00C070B5">
        <w:rPr>
          <w:rFonts w:eastAsiaTheme="minorHAnsi"/>
          <w:lang w:eastAsia="en-US" w:val="pt-BR"/>
        </w:rPr>
        <w:t xml:space="preserve"> dana 7. svibnja 2019.</w:t>
      </w:r>
      <w:r w:rsidRPr="00C070B5">
        <w:rPr>
          <w:rFonts w:eastAsiaTheme="minorHAnsi"/>
          <w:lang w:eastAsia="en-US"/>
        </w:rPr>
        <w:t>,</w:t>
      </w:r>
    </w:p>
    <w:p w:rsidRDefault="00707D5C" w:rsidP="00E029B4" w:rsidR="00707D5C" w:rsidRPr="00C070B5">
      <w:pPr>
        <w:jc w:val="center"/>
      </w:pPr>
    </w:p>
    <w:p w:rsidRDefault="00F1797B" w:rsidP="00E029B4" w:rsidR="00F1797B" w:rsidRPr="00C070B5">
      <w:pPr>
        <w:jc w:val="center"/>
      </w:pPr>
      <w:r w:rsidRPr="00C070B5">
        <w:t>r i j e š i o     j e</w:t>
      </w:r>
    </w:p>
    <w:p w:rsidRDefault="00F1797B" w:rsidP="00F1797B" w:rsidR="00F1797B" w:rsidRPr="00C070B5"/>
    <w:p w:rsidRDefault="00865301" w:rsidP="00624264" w:rsidR="00E029B4" w:rsidRPr="00C070B5">
      <w:pPr>
        <w:pStyle w:val="BodyText21"/>
        <w:ind w:firstLine="0" w:left="0"/>
        <w:rPr>
          <w:rFonts w:hAnsi="Times New Roman" w:ascii="Times New Roman"/>
          <w:szCs w:val="24"/>
        </w:rPr>
      </w:pPr>
      <w:r w:rsidRPr="00C070B5">
        <w:rPr>
          <w:rFonts w:hAnsi="Times New Roman" w:ascii="Times New Roman"/>
          <w:szCs w:val="24"/>
        </w:rPr>
        <w:t>I</w:t>
      </w:r>
      <w:r w:rsidRPr="00C070B5">
        <w:rPr>
          <w:rFonts w:hAnsi="Times New Roman" w:ascii="Times New Roman"/>
          <w:szCs w:val="24"/>
        </w:rPr>
        <w:tab/>
      </w:r>
      <w:r w:rsidR="00C53B7E" w:rsidRPr="00C070B5">
        <w:rPr>
          <w:rFonts w:hAnsi="Times New Roman" w:ascii="Times New Roman"/>
          <w:szCs w:val="24"/>
        </w:rPr>
        <w:t>Određuje se nagrada</w:t>
      </w:r>
      <w:r w:rsidR="00DC07DD" w:rsidRPr="00C070B5">
        <w:rPr>
          <w:rFonts w:hAnsi="Times New Roman" w:ascii="Times New Roman"/>
          <w:szCs w:val="24"/>
        </w:rPr>
        <w:t xml:space="preserve"> stečajno</w:t>
      </w:r>
      <w:r w:rsidR="0096219C" w:rsidRPr="00C070B5">
        <w:rPr>
          <w:rFonts w:hAnsi="Times New Roman" w:ascii="Times New Roman"/>
          <w:szCs w:val="24"/>
        </w:rPr>
        <w:t xml:space="preserve">m upravitelju </w:t>
      </w:r>
      <w:r w:rsidR="00C070B5">
        <w:rPr>
          <w:rFonts w:hAnsi="Times New Roman" w:ascii="Times New Roman"/>
          <w:szCs w:val="24"/>
        </w:rPr>
        <w:t xml:space="preserve">Marijani Sabljić, </w:t>
      </w:r>
      <w:r w:rsidR="0072367A" w:rsidRPr="00C070B5">
        <w:rPr>
          <w:rFonts w:hAnsi="Times New Roman" w:ascii="Times New Roman"/>
          <w:szCs w:val="24"/>
        </w:rPr>
        <w:t>Zagreb, Ulica grada Chicaga 18, OIB: 67071032106</w:t>
      </w:r>
      <w:r w:rsidR="00F303A8" w:rsidRPr="00C070B5">
        <w:rPr>
          <w:rFonts w:hAnsi="Times New Roman" w:ascii="Times New Roman"/>
          <w:szCs w:val="24"/>
        </w:rPr>
        <w:t xml:space="preserve">, </w:t>
      </w:r>
      <w:r w:rsidR="00063CD6" w:rsidRPr="00C070B5">
        <w:rPr>
          <w:rFonts w:hAnsi="Times New Roman" w:ascii="Times New Roman"/>
          <w:szCs w:val="24"/>
        </w:rPr>
        <w:t>u</w:t>
      </w:r>
      <w:r w:rsidR="00DC07DD" w:rsidRPr="00C070B5">
        <w:rPr>
          <w:rFonts w:hAnsi="Times New Roman" w:ascii="Times New Roman"/>
          <w:szCs w:val="24"/>
        </w:rPr>
        <w:t xml:space="preserve"> iznosu od </w:t>
      </w:r>
      <w:r w:rsidR="0096219C" w:rsidRPr="00C070B5">
        <w:rPr>
          <w:rFonts w:hAnsi="Times New Roman" w:ascii="Times New Roman"/>
          <w:szCs w:val="24"/>
        </w:rPr>
        <w:t>3</w:t>
      </w:r>
      <w:r w:rsidR="009B34DB" w:rsidRPr="00C070B5">
        <w:rPr>
          <w:rFonts w:hAnsi="Times New Roman" w:ascii="Times New Roman"/>
          <w:szCs w:val="24"/>
        </w:rPr>
        <w:t>.000,00 kn</w:t>
      </w:r>
      <w:r w:rsidR="0096219C" w:rsidRPr="00C070B5">
        <w:rPr>
          <w:rFonts w:hAnsi="Times New Roman" w:ascii="Times New Roman"/>
          <w:szCs w:val="24"/>
        </w:rPr>
        <w:t xml:space="preserve"> bruto</w:t>
      </w:r>
      <w:r w:rsidR="00F1797B" w:rsidRPr="00C070B5">
        <w:rPr>
          <w:rFonts w:hAnsi="Times New Roman" w:ascii="Times New Roman"/>
          <w:szCs w:val="24"/>
        </w:rPr>
        <w:t>.</w:t>
      </w:r>
    </w:p>
    <w:p w:rsidRDefault="00D15576" w:rsidP="00624264" w:rsidR="00D15576" w:rsidRPr="00C070B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E1B85" w:rsidP="00AE1B85" w:rsidR="00AE1B85" w:rsidRPr="00C070B5"/>
    <w:p w:rsidRDefault="00F959D6" w:rsidP="00F8182B" w:rsidR="00DC07DD" w:rsidRPr="00C070B5">
      <w:pPr>
        <w:jc w:val="both"/>
      </w:pPr>
      <w:r w:rsidRPr="00C070B5">
        <w:t>II    Nalaže se računovodstvu suda da iznos od 3.000,00 kuna bruto,</w:t>
      </w:r>
      <w:r w:rsidR="0072367A" w:rsidRPr="00C070B5">
        <w:t xml:space="preserve"> po pravomoćnosti rješenja</w:t>
      </w:r>
      <w:r w:rsidRPr="00C070B5">
        <w:t xml:space="preserve"> isplati stečajnom upravitelju </w:t>
      </w:r>
      <w:r w:rsidR="0072367A" w:rsidRPr="00C070B5">
        <w:t>Marijani Sabljić,  Zagreb, Ulica grada Chicaga 18, OIB: 67071032106</w:t>
      </w:r>
      <w:r w:rsidRPr="00C070B5">
        <w:t xml:space="preserve">, iz sredstava Fonda za pokriće troškova stečajnog postupka, </w:t>
      </w:r>
      <w:r w:rsidR="00F8182B" w:rsidRPr="00C070B5">
        <w:t>na broj računa: IBAN: HR 74 234 000 9311 0878719, otvoren kod PBZ d.d.</w:t>
      </w:r>
    </w:p>
    <w:p w:rsidRDefault="0072367A" w:rsidP="00AE1B85" w:rsidR="0072367A" w:rsidRPr="00C070B5"/>
    <w:p w:rsidRDefault="00F1797B" w:rsidP="002D4CBC" w:rsidR="00F1797B" w:rsidRPr="00C070B5">
      <w:pPr>
        <w:jc w:val="center"/>
      </w:pPr>
      <w:r w:rsidRPr="00C070B5">
        <w:t>Obrazloženje</w:t>
      </w:r>
    </w:p>
    <w:p w:rsidRDefault="00F1797B" w:rsidP="00F1797B" w:rsidR="00F1797B" w:rsidRPr="00C070B5"/>
    <w:p w:rsidRDefault="00DC07DD" w:rsidP="00972A55" w:rsidR="00DC07DD" w:rsidRPr="00C070B5">
      <w:pPr>
        <w:ind w:firstLine="720"/>
        <w:jc w:val="both"/>
      </w:pPr>
      <w:r w:rsidRPr="00C070B5">
        <w:t xml:space="preserve">Sud je u ovom stečajnom postupku rješenjem od </w:t>
      </w:r>
      <w:r w:rsidR="00624264" w:rsidRPr="00C070B5">
        <w:t>1</w:t>
      </w:r>
      <w:r w:rsidRPr="00C070B5">
        <w:t>.</w:t>
      </w:r>
      <w:r w:rsidR="00E764F6" w:rsidRPr="00C070B5">
        <w:t xml:space="preserve"> </w:t>
      </w:r>
      <w:r w:rsidR="00F8182B" w:rsidRPr="00C070B5">
        <w:t>ožujka</w:t>
      </w:r>
      <w:r w:rsidR="0096219C" w:rsidRPr="00C070B5">
        <w:t xml:space="preserve"> 201</w:t>
      </w:r>
      <w:r w:rsidR="00E764F6" w:rsidRPr="00C070B5">
        <w:t>8</w:t>
      </w:r>
      <w:r w:rsidRPr="00C070B5">
        <w:t xml:space="preserve">. imenovao </w:t>
      </w:r>
      <w:r w:rsidR="00F8182B" w:rsidRPr="00C070B5">
        <w:t xml:space="preserve">Marijanu Sabljić </w:t>
      </w:r>
      <w:r w:rsidRPr="00C070B5">
        <w:t>stečajn</w:t>
      </w:r>
      <w:r w:rsidR="00F8182B" w:rsidRPr="00C070B5">
        <w:t>om upraviteljicom</w:t>
      </w:r>
      <w:r w:rsidRPr="00C070B5">
        <w:rPr>
          <w:bCs/>
          <w:lang w:val="pt-BR"/>
        </w:rPr>
        <w:t>.</w:t>
      </w:r>
    </w:p>
    <w:p w:rsidRDefault="00624264" w:rsidP="002D4CBC" w:rsidR="00624264" w:rsidRPr="00C070B5">
      <w:pPr>
        <w:ind w:firstLine="708"/>
        <w:jc w:val="both"/>
        <w:rPr>
          <w:bCs/>
          <w:lang w:val="pt-BR"/>
        </w:rPr>
      </w:pPr>
    </w:p>
    <w:p w:rsidRDefault="00624264" w:rsidP="002D4CBC" w:rsidR="00624264" w:rsidRPr="00C070B5">
      <w:pPr>
        <w:ind w:firstLine="708"/>
        <w:jc w:val="both"/>
        <w:rPr>
          <w:bCs/>
          <w:lang w:val="pt-BR"/>
        </w:rPr>
      </w:pPr>
      <w:r w:rsidRPr="00C070B5">
        <w:rPr>
          <w:bCs/>
          <w:lang w:val="pt-BR"/>
        </w:rPr>
        <w:t xml:space="preserve">Podneskom od </w:t>
      </w:r>
      <w:r w:rsidR="00A21F8C" w:rsidRPr="00C070B5">
        <w:rPr>
          <w:bCs/>
          <w:lang w:val="pt-BR"/>
        </w:rPr>
        <w:t>29</w:t>
      </w:r>
      <w:r w:rsidR="00E764F6" w:rsidRPr="00C070B5">
        <w:rPr>
          <w:bCs/>
          <w:lang w:val="pt-BR"/>
        </w:rPr>
        <w:t>.</w:t>
      </w:r>
      <w:r w:rsidR="00A21F8C" w:rsidRPr="00C070B5">
        <w:rPr>
          <w:bCs/>
          <w:lang w:val="pt-BR"/>
        </w:rPr>
        <w:t xml:space="preserve"> travnja</w:t>
      </w:r>
      <w:r w:rsidR="00153015" w:rsidRPr="00C070B5">
        <w:rPr>
          <w:bCs/>
          <w:lang w:val="pt-BR"/>
        </w:rPr>
        <w:t xml:space="preserve"> 201</w:t>
      </w:r>
      <w:r w:rsidR="00A21F8C" w:rsidRPr="00C070B5">
        <w:rPr>
          <w:bCs/>
          <w:lang w:val="pt-BR"/>
        </w:rPr>
        <w:t>9</w:t>
      </w:r>
      <w:r w:rsidR="00153015" w:rsidRPr="00C070B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A21F8C" w:rsidRPr="00C070B5">
        <w:rPr>
          <w:bCs/>
          <w:lang w:val="pt-BR"/>
        </w:rPr>
        <w:t>3</w:t>
      </w:r>
      <w:r w:rsidR="00153015" w:rsidRPr="00C070B5">
        <w:rPr>
          <w:bCs/>
          <w:lang w:val="pt-BR"/>
        </w:rPr>
        <w:t>.000,00 kuna bruto.</w:t>
      </w:r>
    </w:p>
    <w:p w:rsidRDefault="00153015" w:rsidP="002D4CBC" w:rsidR="00153015" w:rsidRPr="00C070B5">
      <w:pPr>
        <w:ind w:firstLine="708"/>
        <w:jc w:val="both"/>
        <w:rPr>
          <w:bCs/>
          <w:lang w:val="pt-BR"/>
        </w:rPr>
      </w:pPr>
    </w:p>
    <w:p w:rsidRDefault="00153015" w:rsidP="00F34EE0" w:rsidR="00A21F8C" w:rsidRPr="00C070B5">
      <w:pPr>
        <w:ind w:firstLine="708"/>
        <w:jc w:val="both"/>
        <w:rPr>
          <w:bCs/>
          <w:lang w:val="pt-BR"/>
        </w:rPr>
      </w:pPr>
      <w:r w:rsidRPr="00C070B5">
        <w:rPr>
          <w:bCs/>
          <w:lang w:val="pt-BR"/>
        </w:rPr>
        <w:t>Uvidom u predmet sud je utvrdio kako je s</w:t>
      </w:r>
      <w:r w:rsidR="00E75CE5" w:rsidRPr="00C070B5">
        <w:rPr>
          <w:bCs/>
          <w:lang w:val="pt-BR"/>
        </w:rPr>
        <w:t xml:space="preserve">tečajni upravitelj </w:t>
      </w:r>
      <w:r w:rsidR="00F34EE0" w:rsidRPr="00C070B5">
        <w:rPr>
          <w:bCs/>
          <w:lang w:val="pt-BR"/>
        </w:rPr>
        <w:t>dostavio</w:t>
      </w:r>
      <w:r w:rsidR="00DC07DD" w:rsidRPr="00C070B5">
        <w:rPr>
          <w:bCs/>
          <w:lang w:val="pt-BR"/>
        </w:rPr>
        <w:t xml:space="preserve"> sudu</w:t>
      </w:r>
      <w:r w:rsidR="00F34EE0" w:rsidRPr="00C070B5">
        <w:rPr>
          <w:bCs/>
          <w:lang w:val="pt-BR"/>
        </w:rPr>
        <w:t>,</w:t>
      </w:r>
      <w:r w:rsidR="00DC07DD" w:rsidRPr="00C070B5">
        <w:rPr>
          <w:bCs/>
          <w:lang w:val="pt-BR"/>
        </w:rPr>
        <w:t xml:space="preserve"> u skladu s čl. 227. Stečajnog zakona (“Narodne novine” broj 71/15, dalje: SZ)</w:t>
      </w:r>
      <w:r w:rsidR="00F34EE0" w:rsidRPr="00C070B5">
        <w:rPr>
          <w:bCs/>
          <w:lang w:val="pt-BR"/>
        </w:rPr>
        <w:t>,</w:t>
      </w:r>
      <w:r w:rsidR="00DC07DD" w:rsidRPr="00C070B5">
        <w:rPr>
          <w:bCs/>
          <w:lang w:val="pt-BR"/>
        </w:rPr>
        <w:t xml:space="preserve"> izvješće o gospodarskom položaju stečajnog dužnika</w:t>
      </w:r>
      <w:r w:rsidR="00F34EE0" w:rsidRPr="00C070B5">
        <w:rPr>
          <w:bCs/>
          <w:lang w:val="pt-BR"/>
        </w:rPr>
        <w:t xml:space="preserve"> zajedno sa</w:t>
      </w:r>
      <w:r w:rsidR="00DC07DD" w:rsidRPr="00C070B5">
        <w:rPr>
          <w:bCs/>
          <w:lang w:val="pt-BR"/>
        </w:rPr>
        <w:t xml:space="preserve"> popis</w:t>
      </w:r>
      <w:r w:rsidR="00F34EE0" w:rsidRPr="00C070B5">
        <w:rPr>
          <w:bCs/>
          <w:lang w:val="pt-BR"/>
        </w:rPr>
        <w:t>om</w:t>
      </w:r>
      <w:r w:rsidR="00DC07DD" w:rsidRPr="00C070B5">
        <w:rPr>
          <w:bCs/>
          <w:lang w:val="pt-BR"/>
        </w:rPr>
        <w:t xml:space="preserve"> predmeta stečajne mase, popis</w:t>
      </w:r>
      <w:r w:rsidR="00F34EE0" w:rsidRPr="00C070B5">
        <w:rPr>
          <w:bCs/>
          <w:lang w:val="pt-BR"/>
        </w:rPr>
        <w:t>om</w:t>
      </w:r>
      <w:r w:rsidR="00DC07DD" w:rsidRPr="00C070B5">
        <w:rPr>
          <w:bCs/>
          <w:lang w:val="pt-BR"/>
        </w:rPr>
        <w:t xml:space="preserve"> vjerovnika, pregled</w:t>
      </w:r>
      <w:r w:rsidR="00F34EE0" w:rsidRPr="00C070B5">
        <w:rPr>
          <w:bCs/>
          <w:lang w:val="pt-BR"/>
        </w:rPr>
        <w:t>om</w:t>
      </w:r>
      <w:r w:rsidR="00DC07DD" w:rsidRPr="00C070B5">
        <w:rPr>
          <w:bCs/>
          <w:lang w:val="pt-BR"/>
        </w:rPr>
        <w:t xml:space="preserve"> imovine i obveza stečajn</w:t>
      </w:r>
      <w:r w:rsidR="007D375F" w:rsidRPr="00C070B5">
        <w:rPr>
          <w:bCs/>
          <w:lang w:val="pt-BR"/>
        </w:rPr>
        <w:t>og dužnika, predračun</w:t>
      </w:r>
      <w:r w:rsidR="00F34EE0" w:rsidRPr="00C070B5">
        <w:rPr>
          <w:bCs/>
          <w:lang w:val="pt-BR"/>
        </w:rPr>
        <w:t>om</w:t>
      </w:r>
      <w:r w:rsidR="007D375F" w:rsidRPr="00C070B5">
        <w:rPr>
          <w:bCs/>
          <w:lang w:val="pt-BR"/>
        </w:rPr>
        <w:t xml:space="preserve"> troškova i tablicu prija</w:t>
      </w:r>
      <w:r w:rsidR="001B5B78" w:rsidRPr="00C070B5">
        <w:rPr>
          <w:bCs/>
          <w:lang w:val="pt-BR"/>
        </w:rPr>
        <w:t>v</w:t>
      </w:r>
      <w:r w:rsidR="00A21F8C" w:rsidRPr="00C070B5">
        <w:rPr>
          <w:bCs/>
          <w:lang w:val="pt-BR"/>
        </w:rPr>
        <w:t>ljenih tražbina te je, potom, 15</w:t>
      </w:r>
      <w:r w:rsidR="007D375F" w:rsidRPr="00C070B5">
        <w:rPr>
          <w:bCs/>
          <w:lang w:val="pt-BR"/>
        </w:rPr>
        <w:t>.</w:t>
      </w:r>
      <w:r w:rsidR="00A21F8C" w:rsidRPr="00C070B5">
        <w:rPr>
          <w:bCs/>
          <w:lang w:val="pt-BR"/>
        </w:rPr>
        <w:t xml:space="preserve"> svibnja</w:t>
      </w:r>
      <w:r w:rsidR="00F34EE0" w:rsidRPr="00C070B5">
        <w:rPr>
          <w:bCs/>
          <w:lang w:val="pt-BR"/>
        </w:rPr>
        <w:t xml:space="preserve"> 201</w:t>
      </w:r>
      <w:r w:rsidR="001B5B78" w:rsidRPr="00C070B5">
        <w:rPr>
          <w:bCs/>
          <w:lang w:val="pt-BR"/>
        </w:rPr>
        <w:t>8</w:t>
      </w:r>
      <w:r w:rsidR="00F34EE0" w:rsidRPr="00C070B5">
        <w:rPr>
          <w:bCs/>
          <w:lang w:val="pt-BR"/>
        </w:rPr>
        <w:t>. pristupi</w:t>
      </w:r>
      <w:r w:rsidR="00A21F8C" w:rsidRPr="00C070B5">
        <w:rPr>
          <w:bCs/>
          <w:lang w:val="pt-BR"/>
        </w:rPr>
        <w:t>la</w:t>
      </w:r>
      <w:r w:rsidR="007D375F" w:rsidRPr="00C070B5">
        <w:rPr>
          <w:bCs/>
          <w:lang w:val="pt-BR"/>
        </w:rPr>
        <w:t xml:space="preserve"> na ispitno i izvještajno ročište na kojem su ispitane sve, u roku, prijavljene tražbine</w:t>
      </w:r>
      <w:r w:rsidR="00285718" w:rsidRPr="00C070B5">
        <w:rPr>
          <w:bCs/>
          <w:lang w:val="pt-BR"/>
        </w:rPr>
        <w:t xml:space="preserve">. </w:t>
      </w:r>
    </w:p>
    <w:p w:rsidRDefault="005D2B51" w:rsidP="00F34EE0" w:rsidR="005D2B51" w:rsidRPr="00C070B5">
      <w:pPr>
        <w:ind w:firstLine="708"/>
        <w:jc w:val="both"/>
        <w:rPr>
          <w:bCs/>
          <w:lang w:val="pt-BR"/>
        </w:rPr>
      </w:pPr>
    </w:p>
    <w:p w:rsidRDefault="00A21F8C" w:rsidP="00F34EE0" w:rsidR="00A21F8C" w:rsidRPr="00C070B5">
      <w:pPr>
        <w:ind w:firstLine="708"/>
        <w:jc w:val="both"/>
        <w:rPr>
          <w:bCs/>
          <w:lang w:val="pt-BR"/>
        </w:rPr>
      </w:pPr>
      <w:r w:rsidRPr="00C070B5">
        <w:rPr>
          <w:bCs/>
          <w:lang w:val="pt-BR"/>
        </w:rPr>
        <w:t>Stečajni postupak je zaključen Rješenjem suda od 10. prosinca 2018. godine, pravomoćno s danom 27. prosinca 2018. godine, pozivom na odredbu članka 293. Sz-a (nedostatnost stečajne mase).</w:t>
      </w:r>
    </w:p>
    <w:p w:rsidRDefault="005D2B51" w:rsidP="002D4CBC" w:rsidR="005D2B51" w:rsidRPr="00C070B5">
      <w:pPr>
        <w:ind w:firstLine="708"/>
        <w:jc w:val="both"/>
        <w:rPr>
          <w:bCs/>
          <w:lang w:val="pt-BR"/>
        </w:rPr>
      </w:pPr>
    </w:p>
    <w:p w:rsidRDefault="00991604" w:rsidP="00991604" w:rsidR="00960166" w:rsidRPr="00C070B5">
      <w:pPr>
        <w:ind w:firstLine="708"/>
        <w:jc w:val="both"/>
        <w:rPr>
          <w:bCs/>
        </w:rPr>
      </w:pPr>
      <w:r w:rsidRPr="00C070B5">
        <w:rPr>
          <w:bCs/>
        </w:rPr>
        <w:t>Prema odredbi čl. 94. st. 1. SZ-a stečajni upravitelj ima pravo na nagradu za svoj rad, te na naknadu stvarnih troškova</w:t>
      </w:r>
      <w:r w:rsidR="00954E9A" w:rsidRPr="00C070B5">
        <w:rPr>
          <w:bCs/>
        </w:rPr>
        <w:t>.</w:t>
      </w:r>
      <w:r w:rsidRPr="00C070B5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(čl. 94. st. 2. SZ-a). Naknadu troškova rješenjem </w:t>
      </w:r>
      <w:r w:rsidRPr="00C070B5">
        <w:rPr>
          <w:bCs/>
        </w:rPr>
        <w:lastRenderedPageBreak/>
        <w:t>određuje sud na temelju pisanoga, obrazloženoga i dokumentiranoga izvješća stečajnoga upravitelja (čl. 94. st. 3. SZ-a).</w:t>
      </w:r>
    </w:p>
    <w:p w:rsidRDefault="00991604" w:rsidP="00991604" w:rsidR="00991604" w:rsidRPr="00C070B5">
      <w:pPr>
        <w:ind w:firstLine="708"/>
        <w:jc w:val="both"/>
        <w:rPr>
          <w:bCs/>
        </w:rPr>
      </w:pPr>
    </w:p>
    <w:p w:rsidRDefault="00991604" w:rsidP="00991604" w:rsidR="00991604" w:rsidRPr="00C070B5">
      <w:pPr>
        <w:ind w:firstLine="708"/>
        <w:jc w:val="both"/>
        <w:rPr>
          <w:bCs/>
        </w:rPr>
      </w:pPr>
      <w:r w:rsidRPr="00C070B5">
        <w:rPr>
          <w:bCs/>
        </w:rPr>
        <w:t>Prema čl. 5. Uredbe o kriterijima i načinu obračuna i plaćanja nagrada stečajnim upraviteljima („Narodne novine“ broj 105/15, dalje: Uredba) sud rješenjem utvrđuje visinu nagrade, uzimajući u obzir obujam i složenost poslova, rad stečajnoga upravitelja na ispitivanju tražbina te vrijednost unovčene stečajne mase.</w:t>
      </w:r>
    </w:p>
    <w:p w:rsidRDefault="00991604" w:rsidP="00991604" w:rsidR="00991604" w:rsidRPr="00C070B5">
      <w:pPr>
        <w:ind w:firstLine="708"/>
        <w:jc w:val="both"/>
        <w:rPr>
          <w:bCs/>
        </w:rPr>
      </w:pPr>
    </w:p>
    <w:p w:rsidRDefault="008A39EE" w:rsidP="00991604" w:rsidR="00013A29" w:rsidRPr="00C070B5">
      <w:pPr>
        <w:ind w:firstLine="708"/>
        <w:jc w:val="both"/>
        <w:rPr>
          <w:bCs/>
        </w:rPr>
      </w:pPr>
      <w:r w:rsidRPr="00C070B5">
        <w:rPr>
          <w:bCs/>
        </w:rPr>
        <w:t>S obzirom na to da navedenom Uredbom nije određen iznos visine nagrade za obujam i složenost poslova te ispitivanje tražbina, a kako u ovom postupku nije uno</w:t>
      </w:r>
      <w:r w:rsidR="00954E9A" w:rsidRPr="00C070B5">
        <w:rPr>
          <w:bCs/>
        </w:rPr>
        <w:t>včena imovina stečajnog dužnika</w:t>
      </w:r>
      <w:r w:rsidR="00013A29" w:rsidRPr="00C070B5">
        <w:rPr>
          <w:bCs/>
        </w:rPr>
        <w:t xml:space="preserve">, </w:t>
      </w:r>
      <w:r w:rsidRPr="00C070B5">
        <w:rPr>
          <w:bCs/>
        </w:rPr>
        <w:t xml:space="preserve">sud je kao kriterij za određivanje nagrade stečajnom upravitelju za obavljene poslove uzeo u obzir čl. 4. Uredbe prema kojemu privremenom stečajnom upravitelju pripada pravo na jednokratnu nagradu za poslove obavljene u prethodnom postupku u iznosu od 3.000,00 kuna do 20.000,00 kuna. </w:t>
      </w:r>
    </w:p>
    <w:p w:rsidRDefault="00013A29" w:rsidP="00991604" w:rsidR="00013A29" w:rsidRPr="00C070B5">
      <w:pPr>
        <w:ind w:firstLine="708"/>
        <w:jc w:val="both"/>
        <w:rPr>
          <w:bCs/>
        </w:rPr>
      </w:pPr>
    </w:p>
    <w:p w:rsidRDefault="008A39EE" w:rsidP="00991604" w:rsidR="008A39EE" w:rsidRPr="00C070B5">
      <w:pPr>
        <w:ind w:firstLine="708"/>
        <w:jc w:val="both"/>
        <w:rPr>
          <w:bCs/>
          <w:lang w:val="pt-BR"/>
        </w:rPr>
      </w:pPr>
      <w:r w:rsidRPr="00C070B5">
        <w:rPr>
          <w:bCs/>
        </w:rPr>
        <w:t>Kako je sud u stečajnim postupcima ovog suda</w:t>
      </w:r>
      <w:r w:rsidR="00827F02" w:rsidRPr="00C070B5">
        <w:rPr>
          <w:bCs/>
        </w:rPr>
        <w:t xml:space="preserve"> rješenjima</w:t>
      </w:r>
      <w:r w:rsidRPr="00C070B5">
        <w:rPr>
          <w:bCs/>
        </w:rPr>
        <w:t xml:space="preserve"> poslovni broj St-</w:t>
      </w:r>
      <w:r w:rsidR="004D7839" w:rsidRPr="00C070B5">
        <w:rPr>
          <w:bCs/>
        </w:rPr>
        <w:t>6272/1</w:t>
      </w:r>
      <w:r w:rsidR="00F83274" w:rsidRPr="00C070B5">
        <w:rPr>
          <w:bCs/>
        </w:rPr>
        <w:t>6</w:t>
      </w:r>
      <w:r w:rsidR="004D7839" w:rsidRPr="00C070B5">
        <w:rPr>
          <w:bCs/>
        </w:rPr>
        <w:t xml:space="preserve"> od 1. ožujka 2017. i St-3682/16 od</w:t>
      </w:r>
      <w:r w:rsidR="00827F02" w:rsidRPr="00C070B5">
        <w:rPr>
          <w:bCs/>
        </w:rPr>
        <w:t xml:space="preserve"> </w:t>
      </w:r>
      <w:r w:rsidR="004D7839" w:rsidRPr="00C070B5">
        <w:rPr>
          <w:bCs/>
        </w:rPr>
        <w:t>3</w:t>
      </w:r>
      <w:r w:rsidR="00827F02" w:rsidRPr="00C070B5">
        <w:rPr>
          <w:bCs/>
        </w:rPr>
        <w:t>.</w:t>
      </w:r>
      <w:r w:rsidR="004D7839" w:rsidRPr="00C070B5">
        <w:rPr>
          <w:bCs/>
        </w:rPr>
        <w:t xml:space="preserve"> ožujka</w:t>
      </w:r>
      <w:r w:rsidR="00827F02" w:rsidRPr="00C070B5">
        <w:rPr>
          <w:bCs/>
        </w:rPr>
        <w:t xml:space="preserve"> 2017. za radnje poduzete u prethodnom postupku</w:t>
      </w:r>
      <w:r w:rsidR="00461EE6" w:rsidRPr="00C070B5">
        <w:rPr>
          <w:bCs/>
        </w:rPr>
        <w:t>,</w:t>
      </w:r>
      <w:r w:rsidR="00827F02" w:rsidRPr="00C070B5">
        <w:rPr>
          <w:bCs/>
        </w:rPr>
        <w:t xml:space="preserve"> npr. sastavljanje izvješća, prikupljanje podataka o imovini i obvezama dužnika, predračun</w:t>
      </w:r>
      <w:r w:rsidR="00954E9A" w:rsidRPr="00C070B5">
        <w:rPr>
          <w:bCs/>
        </w:rPr>
        <w:t>a</w:t>
      </w:r>
      <w:r w:rsidR="00827F02" w:rsidRPr="00C070B5">
        <w:rPr>
          <w:bCs/>
        </w:rPr>
        <w:t xml:space="preserve"> troškova prethodnog i stečajnog postupka, pristup</w:t>
      </w:r>
      <w:r w:rsidR="00954E9A" w:rsidRPr="00C070B5">
        <w:rPr>
          <w:bCs/>
        </w:rPr>
        <w:t>a</w:t>
      </w:r>
      <w:r w:rsidR="00827F02" w:rsidRPr="00C070B5">
        <w:rPr>
          <w:bCs/>
        </w:rPr>
        <w:t xml:space="preserve"> na ročište radi i očitovanja o prijedlogu za otvaranje stečajnog postupka i ročište radi rasprave o uvjetima za otvaranje stečaj</w:t>
      </w:r>
      <w:r w:rsidR="00461EE6" w:rsidRPr="00C070B5">
        <w:rPr>
          <w:bCs/>
        </w:rPr>
        <w:t xml:space="preserve">nog postupka, </w:t>
      </w:r>
      <w:r w:rsidR="00827F02" w:rsidRPr="00C070B5">
        <w:rPr>
          <w:bCs/>
        </w:rPr>
        <w:t>odredio nagradu privremenim stečajnim upraviteljima u iznosu od 3.000,00 kn</w:t>
      </w:r>
      <w:r w:rsidR="00461EE6" w:rsidRPr="00C070B5">
        <w:rPr>
          <w:bCs/>
        </w:rPr>
        <w:t xml:space="preserve"> bruto</w:t>
      </w:r>
      <w:r w:rsidR="00827F02" w:rsidRPr="00C070B5">
        <w:rPr>
          <w:bCs/>
        </w:rPr>
        <w:t>, tako u konkretnom slučaju stečajno</w:t>
      </w:r>
      <w:r w:rsidR="004D7839" w:rsidRPr="00C070B5">
        <w:rPr>
          <w:bCs/>
        </w:rPr>
        <w:t>m upravitelju</w:t>
      </w:r>
      <w:r w:rsidR="00827F02" w:rsidRPr="00C070B5">
        <w:rPr>
          <w:bCs/>
        </w:rPr>
        <w:t xml:space="preserve"> pripada nagrada za sastavljanje izvješća o gospodarskom položaju stečajnog dužnika, izradu </w:t>
      </w:r>
      <w:r w:rsidR="00827F02" w:rsidRPr="00C070B5">
        <w:rPr>
          <w:bCs/>
          <w:lang w:val="pt-BR"/>
        </w:rPr>
        <w:t>pregleda imovine i obveza, predračuna troškova</w:t>
      </w:r>
      <w:r w:rsidR="00B90BF5" w:rsidRPr="00C070B5">
        <w:rPr>
          <w:bCs/>
          <w:lang w:val="pt-BR"/>
        </w:rPr>
        <w:t xml:space="preserve">, ispitivanje </w:t>
      </w:r>
      <w:r w:rsidR="004645FF" w:rsidRPr="00C070B5">
        <w:rPr>
          <w:bCs/>
          <w:lang w:val="pt-BR"/>
        </w:rPr>
        <w:t xml:space="preserve">tražbina </w:t>
      </w:r>
      <w:r w:rsidR="00B90BF5" w:rsidRPr="00C070B5">
        <w:rPr>
          <w:bCs/>
          <w:lang w:val="pt-BR"/>
        </w:rPr>
        <w:t>i sastavljajne</w:t>
      </w:r>
      <w:r w:rsidR="00827F02" w:rsidRPr="00C070B5">
        <w:rPr>
          <w:bCs/>
          <w:lang w:val="pt-BR"/>
        </w:rPr>
        <w:t xml:space="preserve"> tablic</w:t>
      </w:r>
      <w:r w:rsidR="00B90BF5" w:rsidRPr="00C070B5">
        <w:rPr>
          <w:bCs/>
          <w:lang w:val="pt-BR"/>
        </w:rPr>
        <w:t>e</w:t>
      </w:r>
      <w:r w:rsidR="00827F02" w:rsidRPr="00C070B5">
        <w:rPr>
          <w:bCs/>
          <w:lang w:val="pt-BR"/>
        </w:rPr>
        <w:t xml:space="preserve"> prijavljenih tražbina</w:t>
      </w:r>
      <w:r w:rsidR="004645FF" w:rsidRPr="00C070B5">
        <w:rPr>
          <w:bCs/>
          <w:lang w:val="pt-BR"/>
        </w:rPr>
        <w:t>,</w:t>
      </w:r>
      <w:r w:rsidR="00827F02" w:rsidRPr="00C070B5">
        <w:rPr>
          <w:bCs/>
          <w:lang w:val="pt-BR"/>
        </w:rPr>
        <w:t xml:space="preserve"> pristup ispitnom-izvještajnom ročištu </w:t>
      </w:r>
      <w:r w:rsidR="00DA00A4" w:rsidRPr="00C070B5">
        <w:rPr>
          <w:bCs/>
          <w:lang w:val="pt-BR"/>
        </w:rPr>
        <w:t>5</w:t>
      </w:r>
      <w:r w:rsidR="00827F02" w:rsidRPr="00C070B5">
        <w:rPr>
          <w:bCs/>
          <w:lang w:val="pt-BR"/>
        </w:rPr>
        <w:t>.</w:t>
      </w:r>
      <w:r w:rsidR="00DA00A4" w:rsidRPr="00C070B5">
        <w:rPr>
          <w:bCs/>
          <w:lang w:val="pt-BR"/>
        </w:rPr>
        <w:t xml:space="preserve"> listopada</w:t>
      </w:r>
      <w:r w:rsidR="00827F02" w:rsidRPr="00C070B5">
        <w:rPr>
          <w:bCs/>
          <w:lang w:val="pt-BR"/>
        </w:rPr>
        <w:t xml:space="preserve"> 201</w:t>
      </w:r>
      <w:r w:rsidR="00DA00A4" w:rsidRPr="00C070B5">
        <w:rPr>
          <w:bCs/>
          <w:lang w:val="pt-BR"/>
        </w:rPr>
        <w:t>6</w:t>
      </w:r>
      <w:r w:rsidR="00827F02" w:rsidRPr="00C070B5">
        <w:rPr>
          <w:bCs/>
          <w:lang w:val="pt-BR"/>
        </w:rPr>
        <w:t>.</w:t>
      </w:r>
      <w:r w:rsidR="00461EE6" w:rsidRPr="00C070B5">
        <w:rPr>
          <w:bCs/>
          <w:lang w:val="pt-BR"/>
        </w:rPr>
        <w:t>,</w:t>
      </w:r>
      <w:r w:rsidR="00827F02" w:rsidRPr="00C070B5">
        <w:rPr>
          <w:bCs/>
          <w:lang w:val="pt-BR"/>
        </w:rPr>
        <w:t xml:space="preserve"> primjenom odredbe čl. 4. i 5. </w:t>
      </w:r>
      <w:r w:rsidR="009B34DB" w:rsidRPr="00C070B5">
        <w:rPr>
          <w:bCs/>
          <w:lang w:val="pt-BR"/>
        </w:rPr>
        <w:t xml:space="preserve">i 15. </w:t>
      </w:r>
      <w:r w:rsidR="00827F02" w:rsidRPr="00C070B5">
        <w:rPr>
          <w:bCs/>
          <w:lang w:val="pt-BR"/>
        </w:rPr>
        <w:t>Uredbe</w:t>
      </w:r>
      <w:r w:rsidR="004645FF" w:rsidRPr="00C070B5">
        <w:rPr>
          <w:bCs/>
          <w:lang w:val="pt-BR"/>
        </w:rPr>
        <w:t>,</w:t>
      </w:r>
      <w:r w:rsidR="00827F02" w:rsidRPr="00C070B5">
        <w:rPr>
          <w:bCs/>
          <w:lang w:val="pt-BR"/>
        </w:rPr>
        <w:t xml:space="preserve"> nagrada za obavljene poslove u stečajnom postupku u iznosu od </w:t>
      </w:r>
      <w:r w:rsidR="00461EE6" w:rsidRPr="00C070B5">
        <w:rPr>
          <w:bCs/>
          <w:lang w:val="pt-BR"/>
        </w:rPr>
        <w:t>3</w:t>
      </w:r>
      <w:r w:rsidR="00827F02" w:rsidRPr="00C070B5">
        <w:rPr>
          <w:bCs/>
          <w:lang w:val="pt-BR"/>
        </w:rPr>
        <w:t>.000,00 kn bruto.</w:t>
      </w:r>
    </w:p>
    <w:p w:rsidRDefault="00327390" w:rsidP="00991604" w:rsidR="00327390" w:rsidRPr="00C070B5">
      <w:pPr>
        <w:ind w:firstLine="708"/>
        <w:jc w:val="both"/>
        <w:rPr>
          <w:bCs/>
          <w:lang w:val="pt-BR"/>
        </w:rPr>
      </w:pPr>
    </w:p>
    <w:p w:rsidRDefault="00D91023" w:rsidP="00991604" w:rsidR="00461EE6" w:rsidRPr="00C070B5">
      <w:pPr>
        <w:ind w:firstLine="708"/>
        <w:jc w:val="both"/>
        <w:rPr>
          <w:bCs/>
          <w:lang w:val="pt-BR"/>
        </w:rPr>
      </w:pPr>
      <w:r w:rsidRPr="00C070B5">
        <w:rPr>
          <w:bCs/>
          <w:lang w:val="pt-BR"/>
        </w:rPr>
        <w:t>Slijedom navedenoga odlučeno je kao u izreci.</w:t>
      </w:r>
    </w:p>
    <w:p w:rsidRDefault="00F1797B" w:rsidP="002D4CBC" w:rsidR="00F1797B" w:rsidRPr="00C070B5">
      <w:pPr>
        <w:jc w:val="both"/>
      </w:pPr>
    </w:p>
    <w:p w:rsidRDefault="00E620DE" w:rsidP="00C66037" w:rsidR="00F1797B" w:rsidRPr="00C070B5">
      <w:pPr>
        <w:jc w:val="center"/>
      </w:pPr>
      <w:r w:rsidRPr="00C070B5">
        <w:t>U Zagrebu</w:t>
      </w:r>
      <w:r w:rsidR="00865301" w:rsidRPr="00C070B5">
        <w:t>,</w:t>
      </w:r>
      <w:r w:rsidR="00D91023" w:rsidRPr="00C070B5">
        <w:t xml:space="preserve"> </w:t>
      </w:r>
      <w:r w:rsidR="00E846F8" w:rsidRPr="00C070B5">
        <w:t>7</w:t>
      </w:r>
      <w:r w:rsidR="00D91023" w:rsidRPr="00C070B5">
        <w:t>.</w:t>
      </w:r>
      <w:r w:rsidR="00E846F8" w:rsidRPr="00C070B5">
        <w:t xml:space="preserve"> svibnja</w:t>
      </w:r>
      <w:r w:rsidR="00D91023" w:rsidRPr="00C070B5">
        <w:t xml:space="preserve"> 201</w:t>
      </w:r>
      <w:r w:rsidR="00E846F8" w:rsidRPr="00C070B5">
        <w:t>9</w:t>
      </w:r>
      <w:r w:rsidR="00D91023" w:rsidRPr="00C070B5">
        <w:t>.</w:t>
      </w:r>
      <w:r w:rsidR="00440860" w:rsidRPr="00C070B5">
        <w:t xml:space="preserve"> godine</w:t>
      </w:r>
    </w:p>
    <w:p w:rsidRDefault="004918BD" w:rsidP="00E91121" w:rsidR="00AC4AD8" w:rsidRPr="00C070B5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C070B5">
        <w:rPr>
          <w:rFonts w:hAnsi="Times New Roman" w:ascii="Times New Roman"/>
          <w:szCs w:val="24"/>
        </w:rPr>
        <w:t xml:space="preserve"> </w:t>
      </w:r>
    </w:p>
    <w:p w:rsidRDefault="00C070B5" w:rsidP="00C070B5" w:rsidR="00AC4AD8" w:rsidRPr="00C070B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AC4AD8" w:rsidRPr="00C070B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70B5" w:rsidP="00C070B5" w:rsidR="00411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AC4AD8" w:rsidRPr="00C070B5">
        <w:rPr>
          <w:rFonts w:hAnsi="Times New Roman" w:ascii="Times New Roman"/>
          <w:b w:val="false"/>
          <w:color w:val="auto"/>
          <w:szCs w:val="24"/>
        </w:rPr>
        <w:t>Nikola Ribarić</w:t>
      </w:r>
      <w:r w:rsidR="00411AE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11AEC" w:rsidP="00C070B5" w:rsidR="00411AE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11AEC" w:rsidP="00411AEC" w:rsidR="00411AE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11AEC" w:rsidP="00C070B5" w:rsidR="00AD64AD" w:rsidRPr="00C070B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AC4AD8" w:rsidRPr="00C070B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D64AD" w:rsidP="00AD64AD" w:rsidR="00AD64AD" w:rsidRPr="00C070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70B5" w:rsidP="002D4CBC" w:rsidR="00C070B5">
      <w:pPr>
        <w:jc w:val="both"/>
      </w:pPr>
    </w:p>
    <w:p w:rsidRDefault="00C070B5" w:rsidP="002D4CBC" w:rsidR="00C070B5">
      <w:pPr>
        <w:jc w:val="both"/>
      </w:pPr>
    </w:p>
    <w:p w:rsidRDefault="00F1797B" w:rsidP="002D4CBC" w:rsidR="00F1797B" w:rsidRPr="00C070B5">
      <w:pPr>
        <w:jc w:val="both"/>
      </w:pPr>
      <w:r w:rsidRPr="00C070B5">
        <w:t>Uputa o pravnom lijeku:</w:t>
      </w:r>
    </w:p>
    <w:p w:rsidRDefault="00F1797B" w:rsidP="00E846F8" w:rsidR="00F1797B" w:rsidRPr="00C070B5">
      <w:pPr>
        <w:jc w:val="both"/>
      </w:pPr>
      <w:r w:rsidRPr="00C070B5">
        <w:t>Protiv ovog rješenja može se uložiti žalba Visokom trgovačkom sudu Republike Hrvatske u roku od 8 dana</w:t>
      </w:r>
      <w:r w:rsidR="00E846F8" w:rsidRPr="00C070B5">
        <w:t xml:space="preserve"> od dostave rješenja</w:t>
      </w:r>
      <w:r w:rsidRPr="00C070B5">
        <w:t>. Žalba  se ulaže  putem ovog suda u 2 primjerka.</w:t>
      </w:r>
      <w:r w:rsidR="00E846F8" w:rsidRPr="00C070B5">
        <w:t xml:space="preserve"> Dostava se smatra obavljenom istekom osmoga dana od dana objave pismena na mrežnoj stranici e-Oglasna ploča sudova.</w:t>
      </w:r>
    </w:p>
    <w:p w:rsidRDefault="00707D5C" w:rsidP="002D4CBC" w:rsidR="00707D5C" w:rsidRPr="00C070B5">
      <w:pPr>
        <w:jc w:val="both"/>
      </w:pPr>
    </w:p>
    <w:p w:rsidRDefault="00AC4AD8" w:rsidP="002D4CBC" w:rsidR="00AC4AD8" w:rsidRPr="00C070B5">
      <w:pPr>
        <w:jc w:val="both"/>
      </w:pPr>
    </w:p>
    <w:p w:rsidRDefault="00D91023" w:rsidP="00411AEC" w:rsidR="00D91023" w:rsidRPr="00C070B5">
      <w:pPr>
        <w:pStyle w:val="Odlomakpopisa"/>
        <w:jc w:val="both"/>
      </w:pPr>
    </w:p>
    <w:sectPr w:rsidSect="006D0966" w:rsidR="00D91023" w:rsidRPr="00C070B5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411AEC">
          <w:rPr>
            <w:noProof/>
          </w:rPr>
          <w:t>1</w:t>
        </w:r>
        <w:r>
          <w:fldChar w:fldCharType="end"/>
        </w:r>
        <w:r w:rsidR="0096219C">
          <w:tab/>
        </w:r>
        <w:r w:rsidR="00C070B5">
          <w:t>72. St-2530/2016-32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ED6B6E"/>
    <w:multiLevelType w:val="hybridMultilevel"/>
    <w:tmpl w:val="1DD4BB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B5B78"/>
    <w:rsid w:val="001C1583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11AEC"/>
    <w:rsid w:val="00440860"/>
    <w:rsid w:val="00441280"/>
    <w:rsid w:val="004449D0"/>
    <w:rsid w:val="00461EE6"/>
    <w:rsid w:val="004645FF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2367A"/>
    <w:rsid w:val="00751BA0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21F8C"/>
    <w:rsid w:val="00A577E2"/>
    <w:rsid w:val="00A84DF9"/>
    <w:rsid w:val="00AC4AD8"/>
    <w:rsid w:val="00AD64AD"/>
    <w:rsid w:val="00AE1B85"/>
    <w:rsid w:val="00B1774F"/>
    <w:rsid w:val="00B84CAC"/>
    <w:rsid w:val="00B90BF5"/>
    <w:rsid w:val="00B97135"/>
    <w:rsid w:val="00BA062E"/>
    <w:rsid w:val="00C070B5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764F6"/>
    <w:rsid w:val="00E846F8"/>
    <w:rsid w:val="00EE51A4"/>
    <w:rsid w:val="00F1797B"/>
    <w:rsid w:val="00F303A8"/>
    <w:rsid w:val="00F34EE0"/>
    <w:rsid w:val="00F535CC"/>
    <w:rsid w:val="00F73669"/>
    <w:rsid w:val="00F8182B"/>
    <w:rsid w:val="00F83274"/>
    <w:rsid w:val="00F959D6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AE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1AEC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1AE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1AE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AE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1AE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1AE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1AE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  <item>REPUBLIKA HRVATSKA DRŽAVNI ZAVOD ZA STATISTIKU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St-2530/2016-26</izvorni_sadrzaj>
    <derivirana_varijabla naziv="DomainObject.PredzadnjaOdlukaIzPredmeta.Oznaka_1">St-2530/2016-26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3826</properties:Characters>
  <properties:Lines>94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2019-05-07T12:25:00Z</dcterms:created>
  <dc:creator>gzubak</dc:creator>
  <cp:lastModifiedBy>Maja Hajtek</cp:lastModifiedBy>
  <cp:lastPrinted>2019-05-07T12:40:00Z</cp:lastPrinted>
  <dcterms:modified xmlns:xsi="http://www.w3.org/2001/XMLSchema-instance" xsi:type="dcterms:W3CDTF">2019-05-07T12:40:00Z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globus stp 7.5.2019. - 32.docx)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