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b786" w14:paraId="2b5b78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67266">
        <w:t>2823</w:t>
      </w:r>
      <w:r w:rsidR="00E25FC0">
        <w:t>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25FC0">
        <w:t>15. siječnja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9907C3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72AC3">
        <w:t xml:space="preserve"> </w:t>
      </w:r>
      <w:r w:rsidR="00667266" w:rsidRPr="00667266">
        <w:t xml:space="preserve">SIK ZVUK STUDIO j.d.o.o. za filmsku i video djelatnost, Zagreb, </w:t>
      </w:r>
      <w:proofErr w:type="spellStart"/>
      <w:r w:rsidR="00667266" w:rsidRPr="00667266">
        <w:t>Bogovićeva</w:t>
      </w:r>
      <w:proofErr w:type="spellEnd"/>
      <w:r w:rsidR="00667266" w:rsidRPr="00667266">
        <w:t xml:space="preserve"> 1 B, MBS: 080829393, OIB: 63927608530</w:t>
      </w:r>
      <w:r w:rsidR="00667266">
        <w:t>.</w:t>
      </w:r>
    </w:p>
    <w:p w:rsidRDefault="00667266" w:rsidP="00A16847" w:rsidR="00667266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67266">
        <w:t>1</w:t>
      </w:r>
      <w:r w:rsidR="009907C3">
        <w:t>8</w:t>
      </w:r>
      <w:r w:rsidR="0020414A">
        <w:t>.</w:t>
      </w:r>
      <w:r w:rsidR="00667266">
        <w:t>070,71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E25FC0">
        <w:t>15. siječnja 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4790"/>
    <w:rsid w:val="00185571"/>
    <w:rsid w:val="001D3860"/>
    <w:rsid w:val="001E50FB"/>
    <w:rsid w:val="001F6933"/>
    <w:rsid w:val="0020414A"/>
    <w:rsid w:val="00217BDC"/>
    <w:rsid w:val="00230A63"/>
    <w:rsid w:val="0024170D"/>
    <w:rsid w:val="00242BB6"/>
    <w:rsid w:val="00263D6D"/>
    <w:rsid w:val="00264D19"/>
    <w:rsid w:val="00297E94"/>
    <w:rsid w:val="002C4E3A"/>
    <w:rsid w:val="0030642E"/>
    <w:rsid w:val="00325398"/>
    <w:rsid w:val="003538DF"/>
    <w:rsid w:val="0038246E"/>
    <w:rsid w:val="003876CE"/>
    <w:rsid w:val="003D35F9"/>
    <w:rsid w:val="003E3A15"/>
    <w:rsid w:val="003E5D1C"/>
    <w:rsid w:val="00413F4C"/>
    <w:rsid w:val="004A1E27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67266"/>
    <w:rsid w:val="00790F6F"/>
    <w:rsid w:val="007A2BDB"/>
    <w:rsid w:val="007B5AFD"/>
    <w:rsid w:val="007D5A5D"/>
    <w:rsid w:val="008155EE"/>
    <w:rsid w:val="008613BD"/>
    <w:rsid w:val="00863025"/>
    <w:rsid w:val="00871F01"/>
    <w:rsid w:val="00920CA0"/>
    <w:rsid w:val="009419D8"/>
    <w:rsid w:val="009907C3"/>
    <w:rsid w:val="009A43C5"/>
    <w:rsid w:val="00A16847"/>
    <w:rsid w:val="00A71431"/>
    <w:rsid w:val="00AC4528"/>
    <w:rsid w:val="00AD027A"/>
    <w:rsid w:val="00B82F18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72AC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B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B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B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B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B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B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B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B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2823</izvorni_sadrzaj>
    <derivirana_varijabla naziv="DomainObject.Predmet.Broj_1">2823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St-2823/2017</izvorni_sadrzaj>
    <derivirana_varijabla naziv="DomainObject.Predmet.OznakaBroj_1">St-2823/2017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SIK ZVUK STUDIO j.d.o.o. za filmsku i video djelatnost</izvorni_sadrzaj>
    <derivirana_varijabla naziv="DomainObject.Predmet.ProtustrankaFormated_1">  SIK ZVUK STUDIO j.d.o.o. za filmsku i video djelatnost</derivirana_varijabla>
  </DomainObject.Predmet.ProtustrankaFormated>
  <DomainObject.Predmet.ProtustrankaFormatedOIB>
    <izvorni_sadrzaj>  SIK ZVUK STUDIO j.d.o.o. za filmsku i video djelatnost, OIB 63927608530</izvorni_sadrzaj>
    <derivirana_varijabla naziv="DomainObject.Predmet.ProtustrankaFormatedOIB_1">  SIK ZVUK STUDIO j.d.o.o. za filmsku i video djelatnost, OIB 63927608530</derivirana_varijabla>
  </DomainObject.Predmet.ProtustrankaFormatedOIB>
  <DomainObject.Predmet.ProtustrankaFormatedWithAdress>
    <izvorni_sadrzaj> SIK ZVUK STUDIO j.d.o.o. za filmsku i video djelatnost, Bogovićeva 1 B , 10000 Zagreb</izvorni_sadrzaj>
    <derivirana_varijabla naziv="DomainObject.Predmet.ProtustrankaFormatedWithAdress_1"> SIK ZVUK STUDIO j.d.o.o. za filmsku i video djelatnost, Bogovićeva 1 B , 10000 Zagreb</derivirana_varijabla>
  </DomainObject.Predmet.ProtustrankaFormatedWithAdress>
  <DomainObject.Predmet.ProtustrankaFormatedWithAdressOIB>
    <izvorni_sadrzaj> SIK ZVUK STUDIO j.d.o.o. za filmsku i video djelatnost, OIB 63927608530, Bogovićeva 1 B , 10000 Zagreb</izvorni_sadrzaj>
    <derivirana_varijabla naziv="DomainObject.Predmet.ProtustrankaFormatedWithAdressOIB_1"> SIK ZVUK STUDIO j.d.o.o. za filmsku i video djelatnost, OIB 63927608530, Bogovićeva 1 B , 10000 Zagreb</derivirana_varijabla>
  </DomainObject.Predmet.ProtustrankaFormatedWithAdressOIB>
  <DomainObject.Predmet.ProtustrankaWithAdress>
    <izvorni_sadrzaj>SIK ZVUK STUDIO j.d.o.o. za filmsku i video djelatnost Bogovićeva 1 B , 10000 Zagreb</izvorni_sadrzaj>
    <derivirana_varijabla naziv="DomainObject.Predmet.ProtustrankaWithAdress_1">SIK ZVUK STUDIO j.d.o.o. za filmsku i video djelatnost Bogovićeva 1 B , 10000 Zagreb</derivirana_varijabla>
  </DomainObject.Predmet.ProtustrankaWithAdress>
  <DomainObject.Predmet.ProtustrankaWithAdressOIB>
    <izvorni_sadrzaj>SIK ZVUK STUDIO j.d.o.o. za filmsku i video djelatnost, OIB 63927608530, Bogovićeva 1 B , 10000 Zagreb</izvorni_sadrzaj>
    <derivirana_varijabla naziv="DomainObject.Predmet.ProtustrankaWithAdressOIB_1">SIK ZVUK STUDIO j.d.o.o. za filmsku i video djelatnost, OIB 63927608530, Bogovićeva 1 B , 10000 Zagreb</derivirana_varijabla>
  </DomainObject.Predmet.ProtustrankaWithAdressOIB>
  <DomainObject.Predmet.ProtustrankaNazivFormated>
    <izvorni_sadrzaj>SIK ZVUK STUDIO j.d.o.o. za filmsku i video djelatnost</izvorni_sadrzaj>
    <derivirana_varijabla naziv="DomainObject.Predmet.ProtustrankaNazivFormated_1">SIK ZVUK STUDIO j.d.o.o. za filmsku i video djelatnost</derivirana_varijabla>
  </DomainObject.Predmet.ProtustrankaNazivFormated>
  <DomainObject.Predmet.ProtustrankaNazivFormatedOIB>
    <izvorni_sadrzaj>SIK ZVUK STUDIO j.d.o.o. za filmsku i video djelatnost, OIB 63927608530</izvorni_sadrzaj>
    <derivirana_varijabla naziv="DomainObject.Predmet.ProtustrankaNazivFormatedOIB_1">SIK ZVUK STUDIO j.d.o.o. za filmsku i video djelatnost, OIB 63927608530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SIK ZVUK STUDIO j.d.o.o. za filmsku i video djelatnost</item>
    </izvorni_sadrzaj>
    <derivirana_varijabla naziv="DomainObject.Predmet.ProtuStrankaListFormated_1">
      <item>SIK ZVUK STUDIO j.d.o.o. za filmsku i video djelatnost</item>
    </derivirana_varijabla>
  </DomainObject.Predmet.ProtuStrankaListFormated>
  <DomainObject.Predmet.ProtuStrankaListFormatedOIB>
    <izvorni_sadrzaj>
      <item>SIK ZVUK STUDIO j.d.o.o. za filmsku i video djelatnost, OIB 63927608530</item>
    </izvorni_sadrzaj>
    <derivirana_varijabla naziv="DomainObject.Predmet.ProtuStrankaListFormatedOIB_1">
      <item>SIK ZVUK STUDIO j.d.o.o. za filmsku i video djelatnost, OIB 63927608530</item>
    </derivirana_varijabla>
  </DomainObject.Predmet.ProtuStrankaListFormatedOIB>
  <DomainObject.Predmet.ProtuStrankaListFormatedWithAdress>
    <izvorni_sadrzaj>
      <item>SIK ZVUK STUDIO j.d.o.o. za filmsku i video djelatnost, Bogovićeva 1 B , 10000 Zagreb</item>
    </izvorni_sadrzaj>
    <derivirana_varijabla naziv="DomainObject.Predmet.ProtuStrankaListFormatedWithAdress_1">
      <item>SIK ZVUK STUDIO j.d.o.o. za filmsku i video djelatnost, Bogovićeva 1 B , 10000 Zagreb</item>
    </derivirana_varijabla>
  </DomainObject.Predmet.ProtuStrankaListFormatedWithAdress>
  <DomainObject.Predmet.ProtuStrankaListFormatedWithAdressOIB>
    <izvorni_sadrzaj>
      <item>SIK ZVUK STUDIO j.d.o.o. za filmsku i video djelatnost, OIB 63927608530, Bogovićeva 1 B , 10000 Zagreb</item>
    </izvorni_sadrzaj>
    <derivirana_varijabla naziv="DomainObject.Predmet.ProtuStrankaListFormatedWithAdressOIB_1">
      <item>SIK ZVUK STUDIO j.d.o.o. za filmsku i video djelatnost, OIB 63927608530, Bogovićeva 1 B , 10000 Zagreb</item>
    </derivirana_varijabla>
  </DomainObject.Predmet.ProtuStrankaListFormatedWithAdressOIB>
  <DomainObject.Predmet.ProtuStrankaListNazivFormated>
    <izvorni_sadrzaj>
      <item>SIK ZVUK STUDIO j.d.o.o. za filmsku i video djelatnost</item>
    </izvorni_sadrzaj>
    <derivirana_varijabla naziv="DomainObject.Predmet.ProtuStrankaListNazivFormated_1">
      <item>SIK ZVUK STUDIO j.d.o.o. za filmsku i video djelatnost</item>
    </derivirana_varijabla>
  </DomainObject.Predmet.ProtuStrankaListNazivFormated>
  <DomainObject.Predmet.ProtuStrankaListNazivFormatedOIB>
    <izvorni_sadrzaj>
      <item>SIK ZVUK STUDIO j.d.o.o. za filmsku i video djelatnost, OIB 63927608530</item>
    </izvorni_sadrzaj>
    <derivirana_varijabla naziv="DomainObject.Predmet.ProtuStrankaListNazivFormatedOIB_1">
      <item>SIK ZVUK STUDIO j.d.o.o. za filmsku i video djelatnost, OIB 63927608530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SIK ZVUK STUDIO j.d.o.o. za filmsku i video djelatnost</izvorni_sadrzaj>
    <derivirana_varijabla naziv="DomainObject.Predmet.ProtustrankaIDrugi_1">SIK ZVUK STUDIO j.d.o.o. za filmsku i video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SIK ZVUK STUDIO j.d.o.o. za filmsku i video djelatnost, OIB 63927608530, Bogovićeva 1 B , 10000 Zagreb</izvorni_sadrzaj>
    <derivirana_varijabla naziv="DomainObject.Predmet.ProtustrankaIDrugiAdressOIB_1">SIK ZVUK STUDIO j.d.o.o. za filmsku i video djelatnost, OIB 63927608530, Bogovićeva 1 B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SIK ZVUK STUDIO j.d.o.o. za filmsku i video djelatnost</item>
    </izvorni_sadrzaj>
    <derivirana_varijabla naziv="DomainObject.Predmet.SudioniciListNaziv_1">
      <item>FINA Regionalni centar Zagreb</item>
      <item>SIK ZVUK STUDIO j.d.o.o. za filmsku i video djelatnost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SIK ZVUK STUDIO j.d.o.o. za filmsku i video djelatnost, OIB 63927608530, Bogovićeva 1 B ,10000 Zagreb</item>
    </izvorni_sadrzaj>
    <derivirana_varijabla naziv="DomainObject.Predmet.SudioniciListAdressOIB_1">
      <item>FINA Regionalni centar Zagreb, OIB 85821130368, Trg svibanjskih žrtava 1995. br. 1,10000 Zagreb</item>
      <item>SIK ZVUK STUDIO j.d.o.o. za filmsku i video djelatnost, OIB 63927608530, Bogovićeva 1 B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63927608530</item>
    </izvorni_sadrzaj>
    <derivirana_varijabla naziv="DomainObject.Predmet.SudioniciListNazivOIB_1">
      <item>, OIB 85821130368</item>
      <item>, OIB 63927608530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1324</properties:Characters>
  <properties:Lines>40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2018-01-10T09:16:00Z</dcterms:created>
  <dc:creator>ilukac</dc:creator>
  <cp:lastModifiedBy>Marija Kojić</cp:lastModifiedBy>
  <cp:lastPrinted>2015-12-22T12:34:00Z</cp:lastPrinted>
  <dcterms:modified xmlns:xsi="http://www.w3.org/2001/XMLSchema-instance" xsi:type="dcterms:W3CDTF">2018-01-15T13:21:00Z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