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cf5e" w14:paraId="cc5cf5e" w:rsidRDefault="003A5F23" w:rsidP="003A5F23" w:rsidR="003A5F23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385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167</w:t>
      </w:r>
      <w:proofErr w:type="spellEnd"/>
    </w:p>
    <w:p w:rsidRDefault="003A5F23" w:rsidP="003A5F23" w:rsidR="003A5F2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F23" w:rsidP="003A5F23" w:rsidR="003A5F23" w:rsidRPr="00D21A2C"/>
    <w:p w:rsidRDefault="003A5F23" w:rsidP="003A5F23" w:rsidR="003A5F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A5F23" w:rsidP="00CF3C02" w:rsidR="003A5F23" w:rsidRPr="00CF3C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A5F23" w:rsidP="003A5F23" w:rsidR="003A5F23">
      <w:pPr>
        <w:pStyle w:val="Tijeloteksta"/>
        <w:rPr>
          <w:b/>
          <w:bCs/>
        </w:rPr>
      </w:pPr>
    </w:p>
    <w:p w:rsidRDefault="003A5F23" w:rsidP="003A5F23" w:rsidR="003A5F23">
      <w:pPr>
        <w:pStyle w:val="Tijeloteksta"/>
        <w:rPr>
          <w:b/>
          <w:bCs/>
        </w:rPr>
      </w:pPr>
    </w:p>
    <w:p w:rsidRDefault="003A5F23" w:rsidP="003A5F23" w:rsidR="003A5F23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3A5F23" w:rsidP="003A5F23" w:rsidR="003A5F23" w:rsidRPr="00D55212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3A5F23" w:rsidP="003A5F23" w:rsidR="003A5F23">
      <w:pPr>
        <w:pStyle w:val="Tijeloteksta"/>
        <w:rPr>
          <w:b/>
          <w:bCs/>
        </w:rPr>
      </w:pPr>
    </w:p>
    <w:p w:rsidRDefault="003A5F23" w:rsidP="003A5F23" w:rsidR="003A5F23">
      <w:pPr>
        <w:pStyle w:val="Tijeloteksta"/>
        <w:rPr>
          <w:b/>
          <w:bCs/>
        </w:rPr>
      </w:pPr>
    </w:p>
    <w:p w:rsidRDefault="003A5F23" w:rsidP="003A5F23" w:rsidR="003A5F23">
      <w:pPr>
        <w:pStyle w:val="Tijeloteksta"/>
      </w:pPr>
      <w:r>
        <w:tab/>
        <w:t>Trgovački sud u Osijeku, po stečajnom sucu Jadranki Herman, u stečajnom postupku nad stečajnom masom dužnika</w:t>
      </w:r>
      <w:r w:rsidRPr="00622DAC">
        <w:rPr>
          <w:b/>
        </w:rPr>
        <w:t xml:space="preserve"> </w:t>
      </w:r>
      <w:proofErr w:type="spellStart"/>
      <w:r w:rsidRPr="00B77E59">
        <w:t>MEG</w:t>
      </w:r>
      <w:proofErr w:type="spellEnd"/>
      <w:r w:rsidRPr="00B77E59">
        <w:t xml:space="preserve"> d.o.o.  za metaloprerađivačku djelatnost, građevinarstvo i usluge, u stečaju, </w:t>
      </w:r>
      <w:proofErr w:type="spellStart"/>
      <w:r w:rsidRPr="00B77E59">
        <w:t>Petrijevci</w:t>
      </w:r>
      <w:proofErr w:type="spellEnd"/>
      <w:r w:rsidRPr="00B77E59">
        <w:t xml:space="preserve">, </w:t>
      </w:r>
      <w:proofErr w:type="spellStart"/>
      <w:r w:rsidRPr="00B77E59">
        <w:t>Jelengradska</w:t>
      </w:r>
      <w:proofErr w:type="spellEnd"/>
      <w:r w:rsidRPr="00B77E59">
        <w:t xml:space="preserve"> 4</w:t>
      </w:r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030030096</w:t>
      </w:r>
      <w:proofErr w:type="spellEnd"/>
      <w:r w:rsidRPr="00D55212">
        <w:t>,</w:t>
      </w:r>
      <w:r>
        <w:t xml:space="preserve"> dana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</w:t>
      </w:r>
    </w:p>
    <w:p w:rsidRDefault="00DE66B1" w:rsidP="001A32B2" w:rsidR="00DE66B1" w:rsidRPr="00F870B7"/>
    <w:p w:rsidRDefault="001A32B2" w:rsidP="00DE66B1" w:rsidR="00235059" w:rsidRPr="00DE66B1">
      <w:pPr>
        <w:jc w:val="center"/>
      </w:pPr>
      <w:r w:rsidRPr="002B343B">
        <w:t>r i j e š i o   j e</w:t>
      </w:r>
    </w:p>
    <w:p w:rsidRDefault="00184CB2" w:rsidP="00235059" w:rsidR="00184CB2">
      <w:pPr>
        <w:rPr>
          <w:b/>
        </w:rPr>
      </w:pPr>
    </w:p>
    <w:p w:rsidRDefault="009B484E" w:rsidP="00235059" w:rsidR="009B484E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3A5F23">
        <w:t xml:space="preserve">j upraviteljici Editi </w:t>
      </w:r>
      <w:proofErr w:type="spellStart"/>
      <w:r w:rsidR="003A5F23">
        <w:t>Đurkin</w:t>
      </w:r>
      <w:proofErr w:type="spellEnd"/>
      <w:r w:rsidR="003A5F23">
        <w:t xml:space="preserve"> </w:t>
      </w:r>
      <w:proofErr w:type="spellStart"/>
      <w:r w:rsidR="003A5F23">
        <w:t>dipl</w:t>
      </w:r>
      <w:proofErr w:type="spellEnd"/>
      <w:r w:rsidR="003A5F23">
        <w:t xml:space="preserve"> iur. iz Osijeka, </w:t>
      </w:r>
      <w:proofErr w:type="spellStart"/>
      <w:r w:rsidR="003A5F23">
        <w:t>Donjodravska</w:t>
      </w:r>
      <w:proofErr w:type="spellEnd"/>
      <w:r w:rsidR="003A5F23">
        <w:t xml:space="preserve"> obala </w:t>
      </w:r>
      <w:proofErr w:type="spellStart"/>
      <w:r w:rsidR="003A5F23">
        <w:t>16</w:t>
      </w:r>
      <w:proofErr w:type="spellEnd"/>
      <w:r w:rsidR="003A5F23">
        <w:t>,</w:t>
      </w:r>
      <w:r w:rsidR="003A5F23" w:rsidRPr="00E23802">
        <w:t xml:space="preserve"> </w:t>
      </w:r>
      <w:proofErr w:type="spellStart"/>
      <w:r w:rsidR="003A5F23">
        <w:t>OIB</w:t>
      </w:r>
      <w:proofErr w:type="spellEnd"/>
      <w:r w:rsidR="003A5F23">
        <w:t xml:space="preserve"> </w:t>
      </w:r>
      <w:proofErr w:type="spellStart"/>
      <w:r w:rsidR="003A5F23">
        <w:t>65118926772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 dužnika</w:t>
      </w:r>
      <w:r w:rsidR="003A5F23">
        <w:t xml:space="preserve"> </w:t>
      </w:r>
      <w:proofErr w:type="spellStart"/>
      <w:r w:rsidR="003A5F23" w:rsidRPr="00B77E59">
        <w:t>MEG</w:t>
      </w:r>
      <w:proofErr w:type="spellEnd"/>
      <w:r w:rsidR="003A5F23" w:rsidRPr="00B77E59">
        <w:t xml:space="preserve"> d.o.o.  za metaloprerađivačku djelatnost, građevinarstvo i usluge, u stečaju, </w:t>
      </w:r>
      <w:proofErr w:type="spellStart"/>
      <w:r w:rsidR="003A5F23" w:rsidRPr="00B77E59">
        <w:t>Petrijevci</w:t>
      </w:r>
      <w:proofErr w:type="spellEnd"/>
      <w:r w:rsidR="003A5F23" w:rsidRPr="00B77E59">
        <w:t xml:space="preserve">, </w:t>
      </w:r>
      <w:proofErr w:type="spellStart"/>
      <w:r w:rsidR="003A5F23" w:rsidRPr="00B77E59">
        <w:t>Jelengradska</w:t>
      </w:r>
      <w:proofErr w:type="spellEnd"/>
      <w:r w:rsidR="003A5F23" w:rsidRPr="00B77E59">
        <w:t xml:space="preserve"> 4</w:t>
      </w:r>
      <w:r w:rsidR="003A5F23">
        <w:t xml:space="preserve">, </w:t>
      </w:r>
      <w:proofErr w:type="spellStart"/>
      <w:r w:rsidR="003A5F23">
        <w:t>MBS</w:t>
      </w:r>
      <w:proofErr w:type="spellEnd"/>
      <w:r w:rsidR="003A5F23">
        <w:t xml:space="preserve"> </w:t>
      </w:r>
      <w:proofErr w:type="spellStart"/>
      <w:r w:rsidR="003A5F23">
        <w:t>030030096</w:t>
      </w:r>
      <w:proofErr w:type="spellEnd"/>
      <w:r w:rsidR="008D745C">
        <w:t>,</w:t>
      </w:r>
      <w:r>
        <w:t xml:space="preserve">  u iznosu od </w:t>
      </w:r>
      <w:proofErr w:type="spellStart"/>
      <w:r w:rsidR="003A5F23">
        <w:t>19.682</w:t>
      </w:r>
      <w:proofErr w:type="spellEnd"/>
      <w:r w:rsidR="003A5F23">
        <w:t>,</w:t>
      </w:r>
      <w:proofErr w:type="spellStart"/>
      <w:r w:rsidR="003A5F23">
        <w:t>73</w:t>
      </w:r>
      <w:proofErr w:type="spellEnd"/>
      <w:r w:rsidR="003A5F23">
        <w:t xml:space="preserve"> </w:t>
      </w:r>
      <w:r>
        <w:t xml:space="preserve"> kn bruto</w:t>
      </w:r>
      <w:r w:rsidR="008D745C">
        <w:t>.</w:t>
      </w:r>
    </w:p>
    <w:p w:rsidRDefault="003A5F23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 w:rsidR="00D10AF5">
        <w:t xml:space="preserve"> isplati s žiro računa stečajne mase</w:t>
      </w:r>
      <w:r w:rsidR="00184CB2">
        <w:t xml:space="preserve"> 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9B484E" w:rsidP="009B484E" w:rsidR="009B484E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9B484E" w:rsidP="00B77EFB" w:rsidR="009B484E">
      <w:pPr>
        <w:jc w:val="both"/>
      </w:pPr>
    </w:p>
    <w:p w:rsidRDefault="004E20E1" w:rsidP="00B77EFB" w:rsidR="004E20E1">
      <w:pPr>
        <w:jc w:val="both"/>
      </w:pPr>
      <w:r>
        <w:tab/>
        <w:t>Rješenjem ovog suda St</w:t>
      </w:r>
      <w:r w:rsidR="00D10AF5">
        <w:t>-</w:t>
      </w:r>
      <w:proofErr w:type="spellStart"/>
      <w:r w:rsidR="00D10AF5">
        <w:t>385</w:t>
      </w:r>
      <w:proofErr w:type="spellEnd"/>
      <w:r w:rsidR="00D10AF5">
        <w:t>/</w:t>
      </w:r>
      <w:proofErr w:type="spellStart"/>
      <w:r w:rsidR="00D10AF5">
        <w:t>12</w:t>
      </w:r>
      <w:proofErr w:type="spellEnd"/>
      <w:r w:rsidR="00D10AF5">
        <w:t>-</w:t>
      </w:r>
      <w:proofErr w:type="spellStart"/>
      <w:r w:rsidR="00D10AF5">
        <w:t>143</w:t>
      </w:r>
      <w:proofErr w:type="spellEnd"/>
      <w:r w:rsidR="00D10AF5">
        <w:t xml:space="preserve"> od </w:t>
      </w:r>
      <w:proofErr w:type="spellStart"/>
      <w:r w:rsidR="00D10AF5">
        <w:t>10</w:t>
      </w:r>
      <w:proofErr w:type="spellEnd"/>
      <w:r w:rsidR="00D10AF5">
        <w:t xml:space="preserve">. veljače </w:t>
      </w:r>
      <w:proofErr w:type="spellStart"/>
      <w:r w:rsidR="00D10AF5">
        <w:t>2015</w:t>
      </w:r>
      <w:proofErr w:type="spellEnd"/>
      <w:r>
        <w:t xml:space="preserve">. godine zaključen je stečajni postupak nad dužnikom </w:t>
      </w:r>
      <w:proofErr w:type="spellStart"/>
      <w:r w:rsidR="00D10AF5">
        <w:t>MEG</w:t>
      </w:r>
      <w:proofErr w:type="spellEnd"/>
      <w:r w:rsidR="00D10AF5">
        <w:t xml:space="preserve"> d.o.o.</w:t>
      </w:r>
      <w:r w:rsidR="00D10AF5" w:rsidRPr="00B77E59">
        <w:t xml:space="preserve"> za metaloprerađivačku djelatnost, građevinarstvo i usluge, u stečaju, </w:t>
      </w:r>
      <w:proofErr w:type="spellStart"/>
      <w:r w:rsidR="00D10AF5" w:rsidRPr="00B77E59">
        <w:t>Petrijevci</w:t>
      </w:r>
      <w:proofErr w:type="spellEnd"/>
      <w:r w:rsidR="00D10AF5" w:rsidRPr="00B77E59">
        <w:t xml:space="preserve">, </w:t>
      </w:r>
      <w:proofErr w:type="spellStart"/>
      <w:r w:rsidR="00D10AF5" w:rsidRPr="00B77E59">
        <w:t>Jelengradska</w:t>
      </w:r>
      <w:proofErr w:type="spellEnd"/>
      <w:r w:rsidR="00D10AF5" w:rsidRPr="00B77E59">
        <w:t xml:space="preserve"> 4</w:t>
      </w:r>
      <w:r w:rsidR="00D10AF5">
        <w:t xml:space="preserve">, </w:t>
      </w:r>
      <w:proofErr w:type="spellStart"/>
      <w:r w:rsidR="00D10AF5">
        <w:t>MBS</w:t>
      </w:r>
      <w:proofErr w:type="spellEnd"/>
      <w:r w:rsidR="00D10AF5">
        <w:t xml:space="preserve"> </w:t>
      </w:r>
      <w:proofErr w:type="spellStart"/>
      <w:r w:rsidR="00D10AF5">
        <w:t>030030096</w:t>
      </w:r>
      <w:proofErr w:type="spellEnd"/>
      <w:r w:rsidR="00D10AF5">
        <w:t>.</w:t>
      </w:r>
    </w:p>
    <w:p w:rsidRDefault="004E20E1" w:rsidP="00B77EFB" w:rsidR="004E20E1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proofErr w:type="spellStart"/>
      <w:r w:rsidR="00D10AF5">
        <w:t>385</w:t>
      </w:r>
      <w:proofErr w:type="spellEnd"/>
      <w:r w:rsidR="00D10AF5">
        <w:t>/</w:t>
      </w:r>
      <w:proofErr w:type="spellStart"/>
      <w:r w:rsidR="00D10AF5">
        <w:t>12</w:t>
      </w:r>
      <w:proofErr w:type="spellEnd"/>
      <w:r w:rsidR="00D10AF5">
        <w:t>-</w:t>
      </w:r>
      <w:proofErr w:type="spellStart"/>
      <w:r w:rsidR="00D10AF5">
        <w:t>158</w:t>
      </w:r>
      <w:proofErr w:type="spellEnd"/>
      <w:r w:rsidR="00D10AF5">
        <w:t xml:space="preserve"> od </w:t>
      </w:r>
      <w:proofErr w:type="spellStart"/>
      <w:r w:rsidR="00D10AF5">
        <w:t>12</w:t>
      </w:r>
      <w:proofErr w:type="spellEnd"/>
      <w:r w:rsidR="00D10AF5">
        <w:t xml:space="preserve">. svibnja </w:t>
      </w:r>
      <w:proofErr w:type="spellStart"/>
      <w:r w:rsidR="00D10AF5">
        <w:t>2016</w:t>
      </w:r>
      <w:proofErr w:type="spellEnd"/>
      <w:r w:rsidR="00446AA2">
        <w:t>. godine o</w:t>
      </w:r>
      <w:r w:rsidR="004E20E1">
        <w:t xml:space="preserve">dređen je nastavak stečajnog postupka nad </w:t>
      </w:r>
      <w:r w:rsidR="00D10AF5">
        <w:t xml:space="preserve"> stečajnom masom dužnika</w:t>
      </w:r>
      <w:r w:rsidR="004E20E1">
        <w:t xml:space="preserve"> </w:t>
      </w:r>
      <w:proofErr w:type="spellStart"/>
      <w:r w:rsidR="009B484E">
        <w:t>MEG</w:t>
      </w:r>
      <w:proofErr w:type="spellEnd"/>
      <w:r w:rsidR="009B484E">
        <w:t xml:space="preserve"> d.o.o. </w:t>
      </w:r>
      <w:r w:rsidR="00D10AF5" w:rsidRPr="00B77E59">
        <w:t xml:space="preserve">za metaloprerađivačku djelatnost, građevinarstvo i usluge, u stečaju, </w:t>
      </w:r>
      <w:proofErr w:type="spellStart"/>
      <w:r w:rsidR="00D10AF5" w:rsidRPr="00B77E59">
        <w:t>Petrijevci</w:t>
      </w:r>
      <w:proofErr w:type="spellEnd"/>
      <w:r w:rsidR="00D10AF5" w:rsidRPr="00B77E59">
        <w:t xml:space="preserve">, </w:t>
      </w:r>
      <w:proofErr w:type="spellStart"/>
      <w:r w:rsidR="00D10AF5" w:rsidRPr="00B77E59">
        <w:t>Jelengradska</w:t>
      </w:r>
      <w:proofErr w:type="spellEnd"/>
      <w:r w:rsidR="00D10AF5" w:rsidRPr="00B77E59">
        <w:t xml:space="preserve"> 4</w:t>
      </w:r>
      <w:r w:rsidR="00D10AF5">
        <w:t xml:space="preserve">, </w:t>
      </w:r>
      <w:proofErr w:type="spellStart"/>
      <w:r w:rsidR="00D10AF5">
        <w:t>MBS</w:t>
      </w:r>
      <w:proofErr w:type="spellEnd"/>
      <w:r w:rsidR="00D10AF5">
        <w:t xml:space="preserve"> </w:t>
      </w:r>
      <w:proofErr w:type="spellStart"/>
      <w:r w:rsidR="00D10AF5">
        <w:t>030030096</w:t>
      </w:r>
      <w:proofErr w:type="spellEnd"/>
      <w:r w:rsidR="004E20E1">
        <w:t xml:space="preserve">, </w:t>
      </w:r>
      <w:r w:rsidR="00D10AF5">
        <w:t xml:space="preserve"> </w:t>
      </w:r>
      <w:r w:rsidR="004E20E1">
        <w:t>radi naknadne diobe vje</w:t>
      </w:r>
      <w:r w:rsidR="00D10AF5">
        <w:t>rovnicima, nakon što je stečajna</w:t>
      </w:r>
      <w:r w:rsidR="004E20E1">
        <w:t xml:space="preserve"> upravitelj</w:t>
      </w:r>
      <w:r w:rsidR="00D10AF5">
        <w:t>ica</w:t>
      </w:r>
      <w:r w:rsidR="004E20E1">
        <w:t xml:space="preserve"> </w:t>
      </w:r>
      <w:r w:rsidR="00982918">
        <w:t xml:space="preserve"> podneskom od </w:t>
      </w:r>
      <w:proofErr w:type="spellStart"/>
      <w:r w:rsidR="00982918">
        <w:t>28</w:t>
      </w:r>
      <w:proofErr w:type="spellEnd"/>
      <w:r w:rsidR="00982918">
        <w:t xml:space="preserve">. travnja </w:t>
      </w:r>
      <w:proofErr w:type="spellStart"/>
      <w:r w:rsidR="00982918">
        <w:t>2015</w:t>
      </w:r>
      <w:proofErr w:type="spellEnd"/>
      <w:r w:rsidR="00982918">
        <w:t>. godine izvijestila</w:t>
      </w:r>
      <w:r w:rsidR="00DA18D5">
        <w:t xml:space="preserve"> sud da</w:t>
      </w:r>
      <w:r w:rsidR="00982918">
        <w:t xml:space="preserve"> je </w:t>
      </w:r>
      <w:r w:rsidR="00DA18D5">
        <w:t>nakon zaključenja stečajnog postupka</w:t>
      </w:r>
      <w:r w:rsidR="00982918">
        <w:t xml:space="preserve"> naplaćen dio starih potraživanja stečajnog dužnika u ukupnom iznosu </w:t>
      </w:r>
      <w:proofErr w:type="spellStart"/>
      <w:r w:rsidR="00982918">
        <w:t>167.456</w:t>
      </w:r>
      <w:proofErr w:type="spellEnd"/>
      <w:r w:rsidR="00982918">
        <w:t>,</w:t>
      </w:r>
      <w:proofErr w:type="spellStart"/>
      <w:r w:rsidR="00982918">
        <w:t>75</w:t>
      </w:r>
      <w:proofErr w:type="spellEnd"/>
      <w:r w:rsidR="00982918">
        <w:t xml:space="preserve"> kn. </w:t>
      </w:r>
    </w:p>
    <w:p w:rsidRDefault="00042DCD" w:rsidP="00B77EFB" w:rsidR="00042DCD">
      <w:pPr>
        <w:jc w:val="both"/>
      </w:pPr>
    </w:p>
    <w:p w:rsidRDefault="00EC2520" w:rsidP="00042DCD" w:rsidR="00042DCD">
      <w:pPr>
        <w:ind w:firstLine="708"/>
        <w:jc w:val="both"/>
      </w:pPr>
      <w:r>
        <w:t>Zaključkom ovog suda St-</w:t>
      </w:r>
      <w:proofErr w:type="spellStart"/>
      <w:r w:rsidR="00982918">
        <w:t>385</w:t>
      </w:r>
      <w:proofErr w:type="spellEnd"/>
      <w:r w:rsidR="00982918">
        <w:t>/</w:t>
      </w:r>
      <w:proofErr w:type="spellStart"/>
      <w:r w:rsidR="00982918">
        <w:t>12</w:t>
      </w:r>
      <w:proofErr w:type="spellEnd"/>
      <w:r w:rsidR="00982918">
        <w:t>-</w:t>
      </w:r>
      <w:proofErr w:type="spellStart"/>
      <w:r w:rsidR="00982918">
        <w:t>159</w:t>
      </w:r>
      <w:proofErr w:type="spellEnd"/>
      <w:r w:rsidR="00982918">
        <w:t xml:space="preserve"> od </w:t>
      </w:r>
      <w:proofErr w:type="spellStart"/>
      <w:r w:rsidR="00E716DF">
        <w:t>12</w:t>
      </w:r>
      <w:proofErr w:type="spellEnd"/>
      <w:r w:rsidR="00E716DF">
        <w:t xml:space="preserve">. svibnja </w:t>
      </w:r>
      <w:proofErr w:type="spellStart"/>
      <w:r w:rsidR="00E716DF">
        <w:t>2016</w:t>
      </w:r>
      <w:proofErr w:type="spellEnd"/>
      <w:r w:rsidR="00E716DF">
        <w:t>.</w:t>
      </w:r>
      <w:r>
        <w:t xml:space="preserve"> godine stečajno</w:t>
      </w:r>
      <w:r w:rsidR="00E716DF">
        <w:t>j</w:t>
      </w:r>
      <w:r>
        <w:t xml:space="preserve"> upravitelj</w:t>
      </w:r>
      <w:r w:rsidR="00E716DF">
        <w:t>ici</w:t>
      </w:r>
      <w:r>
        <w:t xml:space="preserve"> dana je suglasnost na prijedlog djelomične diobe prema diobnom planu od </w:t>
      </w:r>
      <w:proofErr w:type="spellStart"/>
      <w:r w:rsidR="00E716DF">
        <w:t>25</w:t>
      </w:r>
      <w:proofErr w:type="spellEnd"/>
      <w:r w:rsidR="00E716DF">
        <w:t>. svibnja</w:t>
      </w:r>
      <w:r>
        <w:t xml:space="preserve"> </w:t>
      </w:r>
      <w:proofErr w:type="spellStart"/>
      <w:r>
        <w:t>2015</w:t>
      </w:r>
      <w:proofErr w:type="spellEnd"/>
      <w:r>
        <w:t xml:space="preserve">. godine, na način namirenja vjerovnika </w:t>
      </w:r>
      <w:r w:rsidR="00E716DF">
        <w:t xml:space="preserve">I višeg isplatnog reda </w:t>
      </w:r>
      <w:r>
        <w:t xml:space="preserve">u ukupnom iznosu od </w:t>
      </w:r>
      <w:proofErr w:type="spellStart"/>
      <w:r>
        <w:t>1</w:t>
      </w:r>
      <w:r w:rsidR="00E716DF">
        <w:t>30.689</w:t>
      </w:r>
      <w:proofErr w:type="spellEnd"/>
      <w:r w:rsidR="00E716DF">
        <w:t>,</w:t>
      </w:r>
      <w:proofErr w:type="spellStart"/>
      <w:r w:rsidR="00E716DF">
        <w:t>39</w:t>
      </w:r>
      <w:proofErr w:type="spellEnd"/>
      <w:r>
        <w:t xml:space="preserve"> kn što čini </w:t>
      </w:r>
      <w:proofErr w:type="spellStart"/>
      <w:r w:rsidR="00E716DF">
        <w:t>12</w:t>
      </w:r>
      <w:proofErr w:type="spellEnd"/>
      <w:r w:rsidR="00E716DF">
        <w:t>,5</w:t>
      </w:r>
      <w:r>
        <w:t xml:space="preserve"> % </w:t>
      </w:r>
      <w:r w:rsidR="00E716DF">
        <w:t xml:space="preserve">utvrđenih i </w:t>
      </w:r>
      <w:r>
        <w:t>priznatih tražbina vjerovnika ov</w:t>
      </w:r>
      <w:r w:rsidR="00E716DF">
        <w:t>og isplatnog</w:t>
      </w:r>
      <w:r>
        <w:t xml:space="preserve"> red</w:t>
      </w:r>
      <w:r w:rsidR="00E716DF">
        <w:t>a</w:t>
      </w:r>
      <w:r>
        <w:t xml:space="preserve">. </w:t>
      </w: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E716DF" w:rsidR="00DE66B1">
      <w:pPr>
        <w:ind w:firstLine="708"/>
      </w:pPr>
    </w:p>
    <w:p w:rsidRDefault="00894B11" w:rsidP="00042DCD" w:rsidR="00894B11">
      <w:pPr>
        <w:ind w:firstLine="708"/>
        <w:jc w:val="both"/>
      </w:pPr>
    </w:p>
    <w:p w:rsidRDefault="00CF3C02" w:rsidP="00CF3C02" w:rsidR="00E716DF">
      <w:pPr>
        <w:ind w:firstLine="708"/>
        <w:jc w:val="center"/>
      </w:pPr>
      <w:r>
        <w:t>2</w:t>
      </w:r>
    </w:p>
    <w:p w:rsidRDefault="00CF3C02" w:rsidP="00CF3C02" w:rsidR="00CF3C02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167</w:t>
      </w:r>
      <w:proofErr w:type="spellEnd"/>
    </w:p>
    <w:p w:rsidRDefault="00CF3C02" w:rsidP="00CF3C02" w:rsidR="00CF3C02">
      <w:pPr>
        <w:ind w:firstLine="708"/>
        <w:jc w:val="center"/>
      </w:pPr>
    </w:p>
    <w:p w:rsidRDefault="00E716DF" w:rsidP="00042DCD" w:rsidR="00E716DF">
      <w:pPr>
        <w:ind w:firstLine="708"/>
        <w:jc w:val="both"/>
      </w:pPr>
    </w:p>
    <w:p w:rsidRDefault="00894B11" w:rsidP="00525F16" w:rsidR="00235059">
      <w:pPr>
        <w:ind w:firstLine="708"/>
        <w:jc w:val="both"/>
      </w:pPr>
      <w:r>
        <w:t xml:space="preserve">Podneskom od </w:t>
      </w:r>
      <w:proofErr w:type="spellStart"/>
      <w:r w:rsidR="00E716DF">
        <w:t>13</w:t>
      </w:r>
      <w:proofErr w:type="spellEnd"/>
      <w:r w:rsidR="00E716DF">
        <w:t xml:space="preserve">. listopada </w:t>
      </w:r>
      <w:proofErr w:type="spellStart"/>
      <w:r w:rsidR="00E716DF">
        <w:t>2016</w:t>
      </w:r>
      <w:proofErr w:type="spellEnd"/>
      <w:r w:rsidR="00E716DF">
        <w:t>. godine  stečajna</w:t>
      </w:r>
      <w:r w:rsidR="009F4989">
        <w:t xml:space="preserve"> upravitelj</w:t>
      </w:r>
      <w:r w:rsidR="00E716DF">
        <w:t>ica</w:t>
      </w:r>
      <w:r w:rsidR="009F4989">
        <w:t xml:space="preserve"> </w:t>
      </w:r>
      <w:r w:rsidR="00E716DF">
        <w:t xml:space="preserve">stečajne mase dužnika izvijestila </w:t>
      </w:r>
      <w:r w:rsidR="009F4989">
        <w:t xml:space="preserve"> je sud da je naknadna dioba određena zaključkom St-</w:t>
      </w:r>
      <w:proofErr w:type="spellStart"/>
      <w:r w:rsidR="00E716DF">
        <w:t>385</w:t>
      </w:r>
      <w:proofErr w:type="spellEnd"/>
      <w:r w:rsidR="00E716DF">
        <w:t>/</w:t>
      </w:r>
      <w:proofErr w:type="spellStart"/>
      <w:r w:rsidR="00E716DF">
        <w:t>12</w:t>
      </w:r>
      <w:proofErr w:type="spellEnd"/>
      <w:r w:rsidR="00E716DF">
        <w:t>-</w:t>
      </w:r>
      <w:proofErr w:type="spellStart"/>
      <w:r w:rsidR="000C3E7D">
        <w:t>159</w:t>
      </w:r>
      <w:proofErr w:type="spellEnd"/>
      <w:r w:rsidR="000C3E7D">
        <w:t xml:space="preserve"> od </w:t>
      </w:r>
      <w:proofErr w:type="spellStart"/>
      <w:r w:rsidR="000C3E7D">
        <w:t>12</w:t>
      </w:r>
      <w:proofErr w:type="spellEnd"/>
      <w:r w:rsidR="000C3E7D">
        <w:t xml:space="preserve">. svibnja </w:t>
      </w:r>
      <w:proofErr w:type="spellStart"/>
      <w:r w:rsidR="000C3E7D">
        <w:t>2016</w:t>
      </w:r>
      <w:proofErr w:type="spellEnd"/>
      <w:r w:rsidR="000C3E7D">
        <w:t>. g</w:t>
      </w:r>
      <w:r w:rsidR="009F4989">
        <w:t xml:space="preserve">odine, vjerovnicima </w:t>
      </w:r>
      <w:r w:rsidR="000C3E7D">
        <w:t>I višeg isplatnog reda,</w:t>
      </w:r>
      <w:r w:rsidR="009F4989">
        <w:t xml:space="preserve"> provedena, te</w:t>
      </w:r>
      <w:r w:rsidR="000C3E7D">
        <w:t xml:space="preserve"> je zatražila</w:t>
      </w:r>
      <w:r w:rsidR="009F4989">
        <w:t xml:space="preserve"> određi</w:t>
      </w:r>
      <w:r w:rsidR="000C3E7D">
        <w:t xml:space="preserve">vanje nagrade sukladno Uredbi </w:t>
      </w:r>
      <w:r w:rsidR="00525F16">
        <w:t>o kriterijima i načinu obračuna i plaćanja nagrade stečajnim upravitel</w:t>
      </w:r>
      <w:r w:rsidR="000C3E7D">
        <w:t>jima</w:t>
      </w:r>
      <w:r w:rsidR="00CF2AEC">
        <w:t>.</w:t>
      </w: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</w:t>
      </w:r>
      <w:proofErr w:type="spellStart"/>
      <w:r>
        <w:t>13</w:t>
      </w:r>
      <w:proofErr w:type="spellEnd"/>
      <w:r>
        <w:t xml:space="preserve">. Uredbe o kriterijima i načinu obračuna i plaćanja nagrade stečajnim </w:t>
      </w:r>
      <w:r w:rsidR="009B484E">
        <w:t xml:space="preserve">upraviteljima (Narodne novine </w:t>
      </w:r>
      <w:proofErr w:type="spellStart"/>
      <w:r w:rsidR="009B484E">
        <w:t>10</w:t>
      </w:r>
      <w:r>
        <w:t>5</w:t>
      </w:r>
      <w:proofErr w:type="spellEnd"/>
      <w:r>
        <w:t>/</w:t>
      </w:r>
      <w:proofErr w:type="spellStart"/>
      <w:r>
        <w:t>15</w:t>
      </w:r>
      <w:proofErr w:type="spellEnd"/>
      <w:r>
        <w:t xml:space="preserve">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9B484E" w:rsidP="00525F16" w:rsidR="003E551A">
      <w:pPr>
        <w:ind w:firstLine="708"/>
        <w:jc w:val="both"/>
      </w:pPr>
      <w:r>
        <w:t>P</w:t>
      </w:r>
      <w:r w:rsidR="003E551A">
        <w:t xml:space="preserve">rimjenom članka </w:t>
      </w:r>
      <w:proofErr w:type="spellStart"/>
      <w:r w:rsidR="003E551A">
        <w:t>13</w:t>
      </w:r>
      <w:proofErr w:type="spellEnd"/>
      <w:r w:rsidR="003E551A">
        <w:t>. Uredbe o kriterijima i načinu obračuna i plaćanja nagrade stečajnim upraviteljima, uzimajući u obzir iznos</w:t>
      </w:r>
      <w:r w:rsidR="008F4C97">
        <w:t xml:space="preserve"> od </w:t>
      </w:r>
      <w:proofErr w:type="spellStart"/>
      <w:r w:rsidR="000C3E7D">
        <w:t>130.689</w:t>
      </w:r>
      <w:proofErr w:type="spellEnd"/>
      <w:r w:rsidR="000C3E7D">
        <w:t>,</w:t>
      </w:r>
      <w:proofErr w:type="spellStart"/>
      <w:r w:rsidR="000C3E7D">
        <w:t>39</w:t>
      </w:r>
      <w:proofErr w:type="spellEnd"/>
      <w:r w:rsidR="008F4C97">
        <w:t xml:space="preserve"> kn</w:t>
      </w:r>
      <w:r w:rsidR="002F71F9">
        <w:t>,</w:t>
      </w:r>
      <w:r w:rsidR="003E551A">
        <w:t xml:space="preserve"> isplaćen naknadnom diobom vjerovnicima</w:t>
      </w:r>
      <w:r w:rsidR="002F71F9">
        <w:t>,</w:t>
      </w:r>
      <w:r w:rsidR="002B059C">
        <w:t xml:space="preserve"> stečajnoj upraviteljici</w:t>
      </w:r>
      <w:r w:rsidR="00281775">
        <w:t xml:space="preserve"> pripadala bi nagrada </w:t>
      </w:r>
      <w:r w:rsidR="00861F59">
        <w:t xml:space="preserve">kako slijedi: za iznos od </w:t>
      </w:r>
      <w:proofErr w:type="spellStart"/>
      <w:r w:rsidR="00861F59">
        <w:t>100.000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 </w:t>
      </w:r>
      <w:proofErr w:type="spellStart"/>
      <w:r w:rsidR="00861F59">
        <w:t>16</w:t>
      </w:r>
      <w:proofErr w:type="spellEnd"/>
      <w:r w:rsidR="00861F59">
        <w:t xml:space="preserve"> % što iznosi </w:t>
      </w:r>
      <w:proofErr w:type="spellStart"/>
      <w:r w:rsidR="00861F59">
        <w:t>16.000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kn, za daljnji iznos od </w:t>
      </w:r>
      <w:proofErr w:type="spellStart"/>
      <w:r w:rsidR="000C3E7D">
        <w:t>30.689</w:t>
      </w:r>
      <w:proofErr w:type="spellEnd"/>
      <w:r w:rsidR="000C3E7D">
        <w:t>,</w:t>
      </w:r>
      <w:proofErr w:type="spellStart"/>
      <w:r w:rsidR="000C3E7D">
        <w:t>39</w:t>
      </w:r>
      <w:proofErr w:type="spellEnd"/>
      <w:r w:rsidR="00861F59">
        <w:t xml:space="preserve"> kn </w:t>
      </w:r>
      <w:proofErr w:type="spellStart"/>
      <w:r w:rsidR="00861F59">
        <w:t>12</w:t>
      </w:r>
      <w:proofErr w:type="spellEnd"/>
      <w:r w:rsidR="00861F59">
        <w:t xml:space="preserve"> % što iznosi </w:t>
      </w:r>
      <w:proofErr w:type="spellStart"/>
      <w:r w:rsidR="000C3E7D">
        <w:t>3.682</w:t>
      </w:r>
      <w:proofErr w:type="spellEnd"/>
      <w:r w:rsidR="000C3E7D">
        <w:t>,</w:t>
      </w:r>
      <w:proofErr w:type="spellStart"/>
      <w:r w:rsidR="000C3E7D">
        <w:t>73</w:t>
      </w:r>
      <w:proofErr w:type="spellEnd"/>
      <w:r w:rsidR="00861F59">
        <w:t xml:space="preserve"> kn, </w:t>
      </w:r>
      <w:r w:rsidR="00281775">
        <w:t xml:space="preserve">što ukupno iznosi </w:t>
      </w:r>
      <w:proofErr w:type="spellStart"/>
      <w:r w:rsidR="008870F0">
        <w:t>19.682</w:t>
      </w:r>
      <w:proofErr w:type="spellEnd"/>
      <w:r w:rsidR="008870F0">
        <w:t>,</w:t>
      </w:r>
      <w:proofErr w:type="spellStart"/>
      <w:r w:rsidR="008870F0">
        <w:t>73</w:t>
      </w:r>
      <w:proofErr w:type="spellEnd"/>
      <w:r w:rsidR="008870F0">
        <w:t xml:space="preserve"> </w:t>
      </w:r>
      <w:r>
        <w:t>kn bruto.</w:t>
      </w:r>
    </w:p>
    <w:p w:rsidRDefault="006E56CF" w:rsidP="00525F16" w:rsidR="006E56CF">
      <w:pPr>
        <w:ind w:firstLine="708"/>
        <w:jc w:val="both"/>
      </w:pPr>
    </w:p>
    <w:p w:rsidRDefault="009B484E" w:rsidP="00DE66B1" w:rsidR="00B77EFB">
      <w:pPr>
        <w:ind w:firstLine="708"/>
        <w:jc w:val="both"/>
      </w:pPr>
      <w:r>
        <w:t>Sijedom navedenog temeljem</w:t>
      </w:r>
      <w:r w:rsidR="00E227ED">
        <w:t xml:space="preserve"> </w:t>
      </w:r>
      <w:r w:rsidR="00014334">
        <w:t xml:space="preserve">članka </w:t>
      </w:r>
      <w:proofErr w:type="spellStart"/>
      <w:r w:rsidR="00014334">
        <w:t>29</w:t>
      </w:r>
      <w:proofErr w:type="spellEnd"/>
      <w:r w:rsidR="009F6035">
        <w:t>.</w:t>
      </w:r>
      <w:r>
        <w:t xml:space="preserve"> </w:t>
      </w:r>
      <w:r w:rsidR="009F6035">
        <w:t xml:space="preserve"> Stečajnog zakona (Narodne novine broj  </w:t>
      </w:r>
      <w:proofErr w:type="spellStart"/>
      <w:r w:rsidR="009F6035">
        <w:t>44</w:t>
      </w:r>
      <w:proofErr w:type="spellEnd"/>
      <w:r w:rsidR="009F6035">
        <w:t>/</w:t>
      </w:r>
      <w:proofErr w:type="spellStart"/>
      <w:r w:rsidR="009F6035">
        <w:t>96</w:t>
      </w:r>
      <w:proofErr w:type="spellEnd"/>
      <w:r w:rsidR="009F6035">
        <w:t xml:space="preserve">, </w:t>
      </w:r>
      <w:proofErr w:type="spellStart"/>
      <w:r w:rsidR="009F6035">
        <w:t>29</w:t>
      </w:r>
      <w:proofErr w:type="spellEnd"/>
      <w:r w:rsidR="009F6035">
        <w:t>/</w:t>
      </w:r>
      <w:proofErr w:type="spellStart"/>
      <w:r w:rsidR="009F6035">
        <w:t>99</w:t>
      </w:r>
      <w:proofErr w:type="spellEnd"/>
      <w:r w:rsidR="009F6035">
        <w:t xml:space="preserve">, </w:t>
      </w:r>
      <w:proofErr w:type="spellStart"/>
      <w:r w:rsidR="009F6035">
        <w:t>129</w:t>
      </w:r>
      <w:proofErr w:type="spellEnd"/>
      <w:r w:rsidR="009F6035">
        <w:t>/</w:t>
      </w:r>
      <w:proofErr w:type="spellStart"/>
      <w:r w:rsidR="009F6035">
        <w:t>00</w:t>
      </w:r>
      <w:proofErr w:type="spellEnd"/>
      <w:r w:rsidR="009F6035">
        <w:t xml:space="preserve">, </w:t>
      </w:r>
      <w:proofErr w:type="spellStart"/>
      <w:r w:rsidR="009F6035">
        <w:t>123</w:t>
      </w:r>
      <w:proofErr w:type="spellEnd"/>
      <w:r w:rsidR="009F6035">
        <w:t>/</w:t>
      </w:r>
      <w:proofErr w:type="spellStart"/>
      <w:r w:rsidR="009F6035">
        <w:t>03</w:t>
      </w:r>
      <w:proofErr w:type="spellEnd"/>
      <w:r w:rsidR="009F6035">
        <w:t xml:space="preserve">, </w:t>
      </w:r>
      <w:proofErr w:type="spellStart"/>
      <w:r w:rsidR="009F6035">
        <w:t>82</w:t>
      </w:r>
      <w:proofErr w:type="spellEnd"/>
      <w:r w:rsidR="009F6035">
        <w:t>/</w:t>
      </w:r>
      <w:proofErr w:type="spellStart"/>
      <w:r w:rsidR="009F6035">
        <w:t>06</w:t>
      </w:r>
      <w:proofErr w:type="spellEnd"/>
      <w:r w:rsidR="009F6035">
        <w:t xml:space="preserve">, </w:t>
      </w:r>
      <w:proofErr w:type="spellStart"/>
      <w:r w:rsidR="009F6035">
        <w:t>116</w:t>
      </w:r>
      <w:proofErr w:type="spellEnd"/>
      <w:r w:rsidR="009F6035">
        <w:t>/</w:t>
      </w:r>
      <w:proofErr w:type="spellStart"/>
      <w:r w:rsidR="009F6035">
        <w:t>10</w:t>
      </w:r>
      <w:proofErr w:type="spellEnd"/>
      <w:r w:rsidR="009F6035">
        <w:t xml:space="preserve">, </w:t>
      </w:r>
      <w:proofErr w:type="spellStart"/>
      <w:r w:rsidR="009F6035">
        <w:t>25</w:t>
      </w:r>
      <w:proofErr w:type="spellEnd"/>
      <w:r w:rsidR="009F6035">
        <w:t>/</w:t>
      </w:r>
      <w:proofErr w:type="spellStart"/>
      <w:r w:rsidR="009F6035">
        <w:t>12</w:t>
      </w:r>
      <w:proofErr w:type="spellEnd"/>
      <w:r w:rsidR="009F6035">
        <w:t xml:space="preserve">, </w:t>
      </w:r>
      <w:proofErr w:type="spellStart"/>
      <w:r w:rsidR="009F6035">
        <w:t>133</w:t>
      </w:r>
      <w:proofErr w:type="spellEnd"/>
      <w:r w:rsidR="009F6035">
        <w:t>/</w:t>
      </w:r>
      <w:proofErr w:type="spellStart"/>
      <w:r w:rsidR="009F6035">
        <w:t>12</w:t>
      </w:r>
      <w:proofErr w:type="spellEnd"/>
      <w:r w:rsidR="009F6035">
        <w:t xml:space="preserve"> u vezi s člankom </w:t>
      </w:r>
      <w:proofErr w:type="spellStart"/>
      <w:r w:rsidR="009F6035">
        <w:t>441</w:t>
      </w:r>
      <w:proofErr w:type="spellEnd"/>
      <w:r w:rsidR="009F6035">
        <w:t xml:space="preserve">. Stečajnog zakona Narodne </w:t>
      </w:r>
      <w:r w:rsidR="00493AC8">
        <w:t xml:space="preserve">novine </w:t>
      </w:r>
      <w:proofErr w:type="spellStart"/>
      <w:r w:rsidR="00493AC8">
        <w:t>71</w:t>
      </w:r>
      <w:proofErr w:type="spellEnd"/>
      <w:r w:rsidR="00493AC8">
        <w:t>/</w:t>
      </w:r>
      <w:proofErr w:type="spellStart"/>
      <w:r w:rsidR="00493AC8">
        <w:t>15</w:t>
      </w:r>
      <w:proofErr w:type="spellEnd"/>
      <w:r w:rsidR="00493AC8">
        <w:t xml:space="preserve">) i članka </w:t>
      </w:r>
      <w:proofErr w:type="spellStart"/>
      <w:r w:rsidR="00493AC8">
        <w:t>13</w:t>
      </w:r>
      <w:proofErr w:type="spellEnd"/>
      <w:r w:rsidR="00493AC8">
        <w:t xml:space="preserve">. </w:t>
      </w:r>
      <w:r w:rsidR="00B0435A">
        <w:t xml:space="preserve">Uredbe o kriterijima i načinu obračuna i plaćanja nagrade stečajnim upraviteljima  (Narodne </w:t>
      </w:r>
      <w:r w:rsidR="009F6035">
        <w:t xml:space="preserve">novine </w:t>
      </w:r>
      <w:proofErr w:type="spellStart"/>
      <w:r w:rsidR="009F6035">
        <w:t>105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9F6035">
        <w:t>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proofErr w:type="spellStart"/>
      <w:r w:rsidR="008870F0">
        <w:t>25</w:t>
      </w:r>
      <w:proofErr w:type="spellEnd"/>
      <w:r w:rsidR="008870F0">
        <w:t xml:space="preserve">. listopad </w:t>
      </w:r>
      <w:r w:rsidR="00B0435A">
        <w:t xml:space="preserve"> </w:t>
      </w:r>
      <w:proofErr w:type="spellStart"/>
      <w:r w:rsidR="00B0435A">
        <w:t>2016</w:t>
      </w:r>
      <w:proofErr w:type="spellEnd"/>
      <w:r w:rsidR="00B0435A">
        <w:t xml:space="preserve">. </w:t>
      </w: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8870F0">
        <w:t xml:space="preserve">čajna </w:t>
      </w:r>
      <w:r w:rsidR="009F6035">
        <w:t>upravitelj</w:t>
      </w:r>
      <w:r w:rsidR="008870F0">
        <w:t xml:space="preserve">ica Edita </w:t>
      </w:r>
      <w:proofErr w:type="spellStart"/>
      <w:r w:rsidR="008870F0">
        <w:t>Đurkin</w:t>
      </w:r>
      <w:proofErr w:type="spellEnd"/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CF3C02" w:rsidP="00B77EFB" w:rsidR="00CF3C02">
      <w:pPr>
        <w:numPr>
          <w:ilvl w:val="0"/>
          <w:numId w:val="3"/>
        </w:numPr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>
        <w:t>11</w:t>
      </w:r>
      <w:proofErr w:type="spellEnd"/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9B484E" w:rsidR="002F71F9">
      <w:pgSz w:code="9" w:h="16838" w:w="11906"/>
      <w:pgMar w:gutter="0" w:footer="709" w:header="709" w:left="1704" w:bottom="426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92D87"/>
    <w:rsid w:val="000A066D"/>
    <w:rsid w:val="000C3E7D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18AA"/>
    <w:rsid w:val="00281775"/>
    <w:rsid w:val="002B059C"/>
    <w:rsid w:val="002B3A3C"/>
    <w:rsid w:val="002B4D07"/>
    <w:rsid w:val="002C2752"/>
    <w:rsid w:val="002E546B"/>
    <w:rsid w:val="002F71F9"/>
    <w:rsid w:val="0032250B"/>
    <w:rsid w:val="00324FD3"/>
    <w:rsid w:val="00343DFF"/>
    <w:rsid w:val="003A5F23"/>
    <w:rsid w:val="003B6B24"/>
    <w:rsid w:val="003E1CC7"/>
    <w:rsid w:val="003E551A"/>
    <w:rsid w:val="003E6A42"/>
    <w:rsid w:val="00402070"/>
    <w:rsid w:val="00446AA2"/>
    <w:rsid w:val="004569C8"/>
    <w:rsid w:val="00485A71"/>
    <w:rsid w:val="004909AC"/>
    <w:rsid w:val="0049290D"/>
    <w:rsid w:val="00493AC8"/>
    <w:rsid w:val="004B3638"/>
    <w:rsid w:val="004D1B08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600458"/>
    <w:rsid w:val="0060244F"/>
    <w:rsid w:val="006036AF"/>
    <w:rsid w:val="006127EF"/>
    <w:rsid w:val="0062505C"/>
    <w:rsid w:val="006345AE"/>
    <w:rsid w:val="00636F03"/>
    <w:rsid w:val="00650775"/>
    <w:rsid w:val="00665EDE"/>
    <w:rsid w:val="006C3A7A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55F5E"/>
    <w:rsid w:val="00860E16"/>
    <w:rsid w:val="00861F59"/>
    <w:rsid w:val="0086739A"/>
    <w:rsid w:val="008870F0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82918"/>
    <w:rsid w:val="009948B4"/>
    <w:rsid w:val="009B484E"/>
    <w:rsid w:val="009D5986"/>
    <w:rsid w:val="009F1EB9"/>
    <w:rsid w:val="009F4989"/>
    <w:rsid w:val="009F6035"/>
    <w:rsid w:val="00A22A50"/>
    <w:rsid w:val="00A46740"/>
    <w:rsid w:val="00A7698E"/>
    <w:rsid w:val="00AA2CB1"/>
    <w:rsid w:val="00AA50F1"/>
    <w:rsid w:val="00AD7E4D"/>
    <w:rsid w:val="00B0435A"/>
    <w:rsid w:val="00B77EFB"/>
    <w:rsid w:val="00BB1F54"/>
    <w:rsid w:val="00BB210D"/>
    <w:rsid w:val="00BB2F5E"/>
    <w:rsid w:val="00BD0679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CF3C02"/>
    <w:rsid w:val="00D10AF5"/>
    <w:rsid w:val="00D267B2"/>
    <w:rsid w:val="00D54285"/>
    <w:rsid w:val="00D85C47"/>
    <w:rsid w:val="00D904ED"/>
    <w:rsid w:val="00DA18D5"/>
    <w:rsid w:val="00DC4A8A"/>
    <w:rsid w:val="00DD4E91"/>
    <w:rsid w:val="00DE12AF"/>
    <w:rsid w:val="00DE66B1"/>
    <w:rsid w:val="00DF7D1F"/>
    <w:rsid w:val="00E16D34"/>
    <w:rsid w:val="00E227ED"/>
    <w:rsid w:val="00E2440F"/>
    <w:rsid w:val="00E54436"/>
    <w:rsid w:val="00E716DF"/>
    <w:rsid w:val="00E9424C"/>
    <w:rsid w:val="00EC2520"/>
    <w:rsid w:val="00F1706F"/>
    <w:rsid w:val="00F3776A"/>
    <w:rsid w:val="00F51A8B"/>
    <w:rsid w:val="00F560E7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2012.</izvorni_sadrzaj>
    <derivirana_varijabla naziv="DomainObject.Predmet.DatumOsnivanja_1">19.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2015.</izvorni_sadrzaj>
    <derivirana_varijabla naziv="DomainObject.Predmet.DatumRjesavanja_1">10.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St-385/2012</izvorni_sadrzaj>
    <derivirana_varijabla naziv="DomainObject.Predmet.OznakaBroj_1">St-385/2012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 d.o.o. za metaloprerađivačku djelatnost, građevinarstvo i usluge</izvorni_sadrzaj>
    <derivirana_varijabla naziv="DomainObject.Predmet.ProtustrankaFormated_1">  MEG d.o.o. za metaloprerađivačku djelatnost, građevinarstvo i usluge</derivirana_varijabla>
  </DomainObject.Predmet.ProtustrankaFormated>
  <DomainObject.Predmet.ProtustrankaFormatedOIB>
    <izvorni_sadrzaj>  MEG d.o.o. za metaloprerađivačku djelatnost, građevinarstvo i usluge, OIB 12215000750</izvorni_sadrzaj>
    <derivirana_varijabla naziv="DomainObject.Predmet.ProtustrankaFormatedOIB_1">  MEG d.o.o. za metaloprerađivačku djelatnost, građevinarstvo i usluge, OIB 12215000750</derivirana_varijabla>
  </DomainObject.Predmet.ProtustrankaFormatedOIB>
  <DomainObject.Predmet.ProtustrankaFormatedWithAdress>
    <izvorni_sadrzaj> MEG d.o.o. za metaloprerađivačku djelatnost, građevinarstvo i usluge, Jelengradska 4, Petrijevci</izvorni_sadrzaj>
    <derivirana_varijabla naziv="DomainObject.Predmet.ProtustrankaFormatedWithAdress_1"> MEG d.o.o. za metaloprerađivačku djelatnost, građevinarstvo i usluge, Jelengradska 4, Petrijevci</derivirana_varijabla>
  </DomainObject.Predmet.ProtustrankaFormatedWithAdress>
  <DomainObject.Predmet.ProtustrankaFormatedWithAdressOIB>
    <izvorni_sadrzaj> MEG d.o.o. za metaloprerađivačku djelatnost, građevinarstvo i usluge, OIB 12215000750, Jelengradska 4, Petrijevci</izvorni_sadrzaj>
    <derivirana_varijabla naziv="DomainObject.Predmet.ProtustrankaFormatedWithAdressOIB_1"> MEG d.o.o. za metaloprerađivačku djelatnost, građevinarstvo i usluge, OIB 12215000750, Jelengradska 4, Petrijevci</derivirana_varijabla>
  </DomainObject.Predmet.ProtustrankaFormatedWithAdressOIB>
  <DomainObject.Predmet.ProtustrankaWithAdress>
    <izvorni_sadrzaj>MEG d.o.o. za metaloprerađivačku djelatnost, građevinarstvo i usluge Jelengradska 4, Petrijevci</izvorni_sadrzaj>
    <derivirana_varijabla naziv="DomainObject.Predmet.ProtustrankaWithAdress_1">MEG d.o.o. za metaloprerađivačku djelatnost, građevinarstvo i usluge Jelengradska 4, Petrijevci</derivirana_varijabla>
  </DomainObject.Predmet.ProtustrankaWithAdress>
  <DomainObject.Predmet.ProtustrankaWithAdressOIB>
    <izvorni_sadrzaj>MEG d.o.o. za metaloprerađivačku djelatnost, građevinarstvo i usluge, OIB 12215000750, Jelengradska 4, Petrijevci</izvorni_sadrzaj>
    <derivirana_varijabla naziv="DomainObject.Predmet.ProtustrankaWithAdressOIB_1">MEG d.o.o. za metaloprerađivačku djelatnost, građevinarstvo i usluge, OIB 12215000750, Jelengradska 4, Petrijevci</derivirana_varijabla>
  </DomainObject.Predmet.ProtustrankaWithAdressOIB>
  <DomainObject.Predmet.ProtustrankaNazivFormated>
    <izvorni_sadrzaj>MEG d.o.o. za metaloprerađivačku djelatnost, građevinarstvo i usluge</izvorni_sadrzaj>
    <derivirana_varijabla naziv="DomainObject.Predmet.ProtustrankaNazivFormated_1">MEG d.o.o. za metaloprerađivačku djelatnost, građevinarstvo i usluge</derivirana_varijabla>
  </DomainObject.Predmet.ProtustrankaNazivFormated>
  <DomainObject.Predmet.ProtustrankaNazivFormatedOIB>
    <izvorni_sadrzaj>MEG d.o.o. za metaloprerađivačku djelatnost, građevinarstvo i usluge, OIB 12215000750</izvorni_sadrzaj>
    <derivirana_varijabla naziv="DomainObject.Predmet.ProtustrankaNazivFormatedOIB_1">MEG d.o.o. za metaloprerađivačku djelatnost, građevinarstvo i usluge, OIB 12215000750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MEG d.o.o. za metaloprerađivačku djelatnost, građevinarstvo i usluge</item>
    </izvorni_sadrzaj>
    <derivirana_varijabla naziv="DomainObject.Predmet.ProtuStrankaListFormated_1">
      <item>MEG d.o.o. za metaloprerađivačku djelatnost, građevinarstvo i usluge</item>
    </derivirana_varijabla>
  </DomainObject.Predmet.ProtuStrankaListFormated>
  <DomainObject.Predmet.ProtuStrankaListFormatedOIB>
    <izvorni_sadrzaj>
      <item>MEG d.o.o. za metaloprerađivačku djelatnost, građevinarstvo i usluge, OIB 12215000750</item>
    </izvorni_sadrzaj>
    <derivirana_varijabla naziv="DomainObject.Predmet.ProtuStrankaListFormatedOIB_1">
      <item>MEG d.o.o. za metaloprerađivačku djelatnost, građevinarstvo i usluge, OIB 12215000750</item>
    </derivirana_varijabla>
  </DomainObject.Predmet.ProtuStrankaListFormatedOIB>
  <DomainObject.Predmet.ProtuStrankaListFormatedWithAdress>
    <izvorni_sadrzaj>
      <item>MEG d.o.o. za metaloprerađivačku djelatnost, građevinarstvo i usluge, Jelengradska 4, Petrijevci</item>
    </izvorni_sadrzaj>
    <derivirana_varijabla naziv="DomainObject.Predmet.ProtuStrankaListFormatedWithAdress_1">
      <item>MEG d.o.o. za metaloprerađivačku djelatnost, građevinarstvo i usluge, Jelengradska 4, Petrijevci</item>
    </derivirana_varijabla>
  </DomainObject.Predmet.ProtuStrankaListFormatedWithAdress>
  <DomainObject.Predmet.ProtuStrankaListFormatedWithAdressOIB>
    <izvorni_sadrzaj>
      <item>MEG d.o.o. za metaloprerađivačku djelatnost, građevinarstvo i usluge, OIB 12215000750, Jelengradska 4, Petrijevci</item>
    </izvorni_sadrzaj>
    <derivirana_varijabla naziv="DomainObject.Predmet.ProtuStrankaListFormatedWithAdressOIB_1">
      <item>MEG d.o.o. za metaloprerađivačku djelatnost, građevinarstvo i usluge, OIB 12215000750, Jelengradska 4, Petrijevci</item>
    </derivirana_varijabla>
  </DomainObject.Predmet.ProtuStrankaListFormatedWithAdressOIB>
  <DomainObject.Predmet.ProtuStrankaListNazivFormated>
    <izvorni_sadrzaj>
      <item>MEG d.o.o. za metaloprerađivačku djelatnost, građevinarstvo i usluge</item>
    </izvorni_sadrzaj>
    <derivirana_varijabla naziv="DomainObject.Predmet.ProtuStrankaListNazivFormated_1">
      <item>MEG d.o.o. za metaloprerađivačku djelatnost, građevinarstvo i usluge</item>
    </derivirana_varijabla>
  </DomainObject.Predmet.ProtuStrankaListNazivFormated>
  <DomainObject.Predmet.ProtuStrankaListNazivFormatedOIB>
    <izvorni_sadrzaj>
      <item>MEG d.o.o. za metaloprerađivačku djelatnost, građevinarstvo i usluge, OIB 12215000750</item>
    </izvorni_sadrzaj>
    <derivirana_varijabla naziv="DomainObject.Predmet.ProtuStrankaListNazivFormatedOIB_1">
      <item>MEG d.o.o. za metaloprerađivačku djelatnost, građevinarstvo i usluge, OIB 12215000750</item>
    </derivirana_varijabla>
  </DomainObject.Predmet.ProtuStrankaListNazivFormatedOIB>
  <DomainObject.Predmet.OstaliListFormated>
    <izvorni_sadrzaj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OstaliListFormated_1"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OstaliListFormated>
  <DomainObject.Predmet.OstaliListFormated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izvorni_sadrzaj>
    <derivirana_varijabla naziv="DomainObject.Predmet.OstaliListFormated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derivirana_varijabla>
  </DomainObject.Predmet.OstaliListFormatedOIB>
  <DomainObject.Predmet.OstaliListFormatedWithAdress>
    <izvorni_sadrzaj>
      <item>Josip Zelić</item>
      <item>Privredna banka Zagreb d.d. Zagreb</item>
      <item>ŽDO Osijek</item>
      <item>Hypo Alpe-Adria-Bank d.d. Zagreb</item>
      <item>Edita Đurkin, Donjodravska Obala 16, 31000 Osijek</item>
      <item>ogl.ploča - MEG d.o.o. u stečaju, Petrijevci</item>
      <item>NARODNE NOVINE, dioničko društvo za izdavanje i tiskanje Službenog lista Republike Hrvatske, službenih i drugih obrazaca te , Savski Gaj XIII. put 6, Zagreb</item>
      <item>računovodstvo suda</item>
      <item>sudski registar</item>
    </izvorni_sadrzaj>
    <derivirana_varijabla naziv="DomainObject.Predmet.OstaliListFormatedWithAdress_1">
      <item>Josip Zelić</item>
      <item>Privredna banka Zagreb d.d. Zagreb</item>
      <item>ŽDO Osijek</item>
      <item>Hypo Alpe-Adria-Bank d.d. Zagreb</item>
      <item>Edita Đurkin, Donjodravska Obala 16, 31000 Osijek</item>
      <item>ogl.ploča - MEG d.o.o. u stečaju, Petrijevci</item>
      <item>NARODNE NOVINE, dioničko društvo za izdavanje i tiskanje Službenog lista Republike Hrvatske, službenih i drugih obrazaca te , Savski Gaj XIII. put 6, Zagreb</item>
      <item>računovodstvo suda</item>
      <item>sudski registar</item>
    </derivirana_varijabla>
  </DomainObject.Predmet.OstaliListFormatedWithAdress>
  <DomainObject.Predmet.OstaliListFormatedWithAdress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 31000 Osijek</item>
      <item>ogl.ploča - MEG d.o.o. u stečaju, Petrijevci</item>
      <item>NARODNE NOVINE, dioničko društvo za izdavanje i tiskanje Službenog lista Republike Hrvatske, službenih i drugih obrazaca te , OIB 64546066176, Savski Gaj XIII. put 6, Zagreb</item>
      <item>računovodstvo suda</item>
      <item>sudski registar</item>
    </izvorni_sadrzaj>
    <derivirana_varijabla naziv="DomainObject.Predmet.OstaliListFormatedWithAdress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 31000 Osijek</item>
      <item>ogl.ploča - MEG d.o.o. u stečaju, Petrijevci</item>
      <item>NARODNE NOVINE, dioničko društvo za izdavanje i tiskanje Službenog lista Republike Hrvatske, službenih i drugih obrazaca te , OIB 64546066176, Savski Gaj XIII. put 6, Zagreb</item>
      <item>računovodstvo suda</item>
      <item>sudski registar</item>
    </derivirana_varijabla>
  </DomainObject.Predmet.OstaliListFormatedWithAdressOIB>
  <DomainObject.Predmet.OstaliListNazivFormated>
    <izvorni_sadrzaj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OstaliListNazivFormated_1"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OstaliListNazivFormated>
  <DomainObject.Predmet.OstaliListNazivFormated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izvorni_sadrzaj>
    <derivirana_varijabla naziv="DomainObject.Predmet.OstaliListNazivFormated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MEG d.o.o. za metaloprerađivačku djelatnost, građevinarstvo i usluge</izvorni_sadrzaj>
    <derivirana_varijabla naziv="DomainObject.Predmet.ProtustrankaIDrugi_1">MEG d.o.o. za metaloprerađivačku djelatnost, građevinarstvo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MEG d.o.o. za metaloprerađivačku djelatnost, građevinarstvo i usluge, OIB 12215000750, Jelengradska 4, Petrijevci</izvorni_sadrzaj>
    <derivirana_varijabla naziv="DomainObject.Predmet.ProtustrankaIDrugiAdressOIB_1">MEG d.o.o. za metaloprerađivačku djelatnost, građevinarstvo i usluge, OIB 12215000750, Jelengradska 4,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2015.</izvorni_sadrzaj>
    <derivirana_varijabla naziv="DomainObject.Predmet.OdlukaRjesenje.DatumDonosenjaOdluke_1">10. veljače 2015.</derivirana_varijabla>
  </DomainObject.Predmet.OdlukaRjesenje.DatumDonosenjaOdluke>
  <DomainObject.Predmet.OdlukaRjesenje.DatumPravomocnosti>
    <izvorni_sadrzaj>10. ožujka 2015.</izvorni_sadrzaj>
    <derivirana_varijabla naziv="DomainObject.Predmet.OdlukaRjesenje.DatumPravomocnosti_1">10. ožujka 2015.</derivirana_varijabla>
  </DomainObject.Predmet.OdlukaRjesenje.DatumPravomocnosti>
  <DomainObject.Predmet.OdlukaRjesenje.Oznaka>
    <izvorni_sadrzaj>St-385/2012-143</izvorni_sadrzaj>
    <derivirana_varijabla naziv="DomainObject.Predmet.OdlukaRjesenje.Oznaka_1">St-385/2012-143</derivirana_varijabla>
  </DomainObject.Predmet.OdlukaRjesenje.Oznaka>
  <DomainObject.Predmet.SudioniciListNaziv>
    <izvorni_sadrzaj>
      <item>MEG d.o.o. za metaloprerađivačku djelatnost, građevinarstvo i usluge</item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SudioniciListNaziv_1">
      <item>MEG d.o.o. za metaloprerađivačku djelatnost, građevinarstvo i usluge</item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SudioniciListNaziv>
  <DomainObject.Predmet.SudioniciListAdressOIB>
    <izvorni_sadrzaj>
      <item>MEG d.o.o. za metaloprerađivačku djelatnost, građevinarstvo i usluge, OIB 12215000750, Jelengradska 4,Petrijevci</item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16,31000 Osijek</item>
      <item>ogl.ploča - MEG d.o.o. u stečaju, Petrijevci</item>
      <item>NARODNE NOVINE, dioničko društvo za izdavanje i tiskanje Službenog lista Republike Hrvatske, službenih i drugih obrazaca te , OIB 64546066176, Savski Gaj XIII. put 6,Zagreb</item>
      <item>računovodstvo suda</item>
      <item>sudski registar</item>
    </izvorni_sadrzaj>
    <derivirana_varijabla naziv="DomainObject.Predmet.SudioniciListAdressOIB_1">
      <item>MEG d.o.o. za metaloprerađivačku djelatnost, građevinarstvo i usluge, OIB 12215000750, Jelengradska 4,Petrijevci</item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16,31000 Osijek</item>
      <item>ogl.ploča - MEG d.o.o. u stečaju, Petrijevci</item>
      <item>NARODNE NOVINE, dioničko društvo za izdavanje i tiskanje Službenog lista Republike Hrvatske, službenih i drugih obrazaca te , OIB 64546066176, Savski Gaj XIII. put 6,Zagreb</item>
      <item>računovodstvo suda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12215000750</item>
      <item>, OIB 10508633490</item>
      <item>, OIB 02535697732</item>
      <item>, OIB 23673736199</item>
      <item>, OIB 14036333877</item>
      <item>, OIB 65118926772</item>
      <item>, OIB null</item>
      <item>, OIB 64546066176</item>
      <item>, OIB null</item>
      <item>, OIB null</item>
    </izvorni_sadrzaj>
    <derivirana_varijabla naziv="DomainObject.Predmet.SudioniciListNazivOIB_1">
      <item>, OIB 12215000750</item>
      <item>, OIB 10508633490</item>
      <item>, OIB 02535697732</item>
      <item>, OIB 23673736199</item>
      <item>, OIB 14036333877</item>
      <item>, OIB 65118926772</item>
      <item>, OIB null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B9596-862B-4906-88D4-A652FDA68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3492</properties:Characters>
  <properties:Lines>99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2016-10-25T06:20:00Z</dcterms:created>
  <dc:creator>..</dc:creator>
  <cp:lastModifiedBy>Maja Kocijan</cp:lastModifiedBy>
  <cp:lastPrinted>2016-10-25T06:42:00Z</cp:lastPrinted>
  <dcterms:modified xmlns:xsi="http://www.w3.org/2001/XMLSchema-instance" xsi:type="dcterms:W3CDTF">2016-10-25T06:45:00Z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