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fc24db6" w14:paraId="fc24db6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7D626D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7D626D">
              <w:rPr>
                <w:rFonts w:hAnsi="Times New Roman" w:ascii="Times New Roman"/>
                <w:snapToGrid/>
                <w:szCs w:val="24"/>
                <w:lang w:eastAsia="hr-HR" w:val="hr-HR"/>
              </w:rPr>
              <w:t>882/16-21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9B50B4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714CD2" w:rsidRPr="009B50B4">
        <w:rPr>
          <w:rFonts w:hAnsi="Times New Roman" w:ascii="Times New Roman"/>
          <w:lang w:val="hr-HR"/>
        </w:rPr>
        <w:t>stečajnim dužnikom</w:t>
      </w:r>
      <w:r w:rsidR="007D626D">
        <w:rPr>
          <w:rFonts w:hAnsi="Times New Roman" w:ascii="Times New Roman"/>
          <w:lang w:val="hr-HR"/>
        </w:rPr>
        <w:t xml:space="preserve"> </w:t>
      </w:r>
      <w:r w:rsidR="007D626D" w:rsidRPr="007D626D">
        <w:rPr>
          <w:rFonts w:hAnsi="Times New Roman" w:ascii="Times New Roman"/>
          <w:szCs w:val="24"/>
          <w:lang w:val="hr-HR"/>
        </w:rPr>
        <w:t>RD CENTAR d.o.o. u stečaju, Marčan, Vinička 24, OIB: 79113469251</w:t>
      </w:r>
      <w:r w:rsidR="00DC4C97">
        <w:rPr>
          <w:rFonts w:hAnsi="Times New Roman" w:ascii="Times New Roman"/>
          <w:szCs w:val="24"/>
          <w:lang w:val="hr-HR"/>
        </w:rPr>
        <w:t xml:space="preserve">, </w:t>
      </w:r>
      <w:r w:rsidR="007D626D">
        <w:rPr>
          <w:rFonts w:hAnsi="Times New Roman" w:ascii="Times New Roman"/>
          <w:lang w:val="hr-HR"/>
        </w:rPr>
        <w:t>23</w:t>
      </w:r>
      <w:r w:rsidR="00195473">
        <w:rPr>
          <w:rFonts w:hAnsi="Times New Roman" w:ascii="Times New Roman"/>
          <w:lang w:val="hr-HR"/>
        </w:rPr>
        <w:t>. ožujka</w:t>
      </w:r>
      <w:r w:rsidR="00DA28C1">
        <w:rPr>
          <w:rFonts w:hAnsi="Times New Roman" w:ascii="Times New Roman"/>
          <w:lang w:val="hr-HR"/>
        </w:rPr>
        <w:t xml:space="preserve"> 2018</w:t>
      </w:r>
      <w:r w:rsidRPr="009B50B4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714C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22. svibnja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</w:t>
      </w:r>
      <w:r w:rsidR="00195473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7D626D" w:rsidP="004C3F42" w:rsidR="007D626D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unovčenju imovine i nedostatnosti stečajne mase za pokriće troškova postupka,</w:t>
      </w:r>
    </w:p>
    <w:p w:rsidRDefault="007D626D" w:rsidP="007D626D" w:rsidR="007D626D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D626D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Odlučivanje o obustavi i zaključenju stečajnog postupka, 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7D626D">
        <w:rPr>
          <w:rFonts w:hAnsi="Times New Roman" w:ascii="Times New Roman"/>
          <w:szCs w:val="24"/>
          <w:lang w:val="hr-HR"/>
        </w:rPr>
        <w:t>23</w:t>
      </w:r>
      <w:r w:rsidR="00195473">
        <w:rPr>
          <w:rFonts w:hAnsi="Times New Roman" w:ascii="Times New Roman"/>
          <w:szCs w:val="24"/>
          <w:lang w:val="hr-HR"/>
        </w:rPr>
        <w:t>. ožujka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B746D5" w:rsidR="007D626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50422D" w:rsidP="0050422D" w:rsidR="0050422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Stečajni </w:t>
      </w:r>
      <w:r w:rsidRPr="009B50B4">
        <w:rPr>
          <w:rFonts w:hAnsi="Times New Roman" w:ascii="Times New Roman"/>
          <w:lang w:val="hr-HR"/>
        </w:rPr>
        <w:t xml:space="preserve">upravitelj </w:t>
      </w:r>
      <w:r w:rsidR="007D626D">
        <w:rPr>
          <w:rFonts w:hAnsi="Times New Roman" w:ascii="Times New Roman"/>
          <w:lang w:val="hr-HR"/>
        </w:rPr>
        <w:t>Pavao Mrkonjić, Zagreb, Ante Topić Mimare 24</w:t>
      </w:r>
    </w:p>
    <w:p w:rsidRDefault="007D626D" w:rsidP="007D626D" w:rsidR="007D626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DC4C97" w:rsidR="003969B6" w:rsidRPr="00DC4C97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DC4C97">
      <w:headerReference w:type="default" r:id="rId10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5BA" w:rsidP="00BE64B7" w:rsidR="002A55BA">
      <w:r>
        <w:separator/>
      </w:r>
    </w:p>
  </w:endnote>
  <w:endnote w:id="0" w:type="continuationSeparator">
    <w:p w:rsidRDefault="002A55BA" w:rsidP="00BE64B7" w:rsidR="002A5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5BA" w:rsidP="00BE64B7" w:rsidR="002A55BA">
      <w:r>
        <w:separator/>
      </w:r>
    </w:p>
  </w:footnote>
  <w:footnote w:id="0" w:type="continuationSeparator">
    <w:p w:rsidRDefault="002A55BA" w:rsidP="00BE64B7" w:rsidR="002A55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72261F" w:rsidRPr="0072261F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>Poslovni broj: 5 St-</w:t>
        </w:r>
        <w:r w:rsidR="007D626D">
          <w:rPr>
            <w:rFonts w:hAnsi="Times New Roman" w:ascii="Times New Roman"/>
          </w:rPr>
          <w:t>882/16-21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95473"/>
    <w:rsid w:val="001E4178"/>
    <w:rsid w:val="001E6337"/>
    <w:rsid w:val="00217755"/>
    <w:rsid w:val="00273580"/>
    <w:rsid w:val="002A55BA"/>
    <w:rsid w:val="002C29EB"/>
    <w:rsid w:val="002D05F8"/>
    <w:rsid w:val="00340B1C"/>
    <w:rsid w:val="00383227"/>
    <w:rsid w:val="003956F1"/>
    <w:rsid w:val="003969B6"/>
    <w:rsid w:val="003B6833"/>
    <w:rsid w:val="0040584A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2261F"/>
    <w:rsid w:val="00794F17"/>
    <w:rsid w:val="007D626D"/>
    <w:rsid w:val="007D790B"/>
    <w:rsid w:val="007E300D"/>
    <w:rsid w:val="008718A5"/>
    <w:rsid w:val="008946B5"/>
    <w:rsid w:val="008D0F01"/>
    <w:rsid w:val="00943C34"/>
    <w:rsid w:val="00954A84"/>
    <w:rsid w:val="009A7CF6"/>
    <w:rsid w:val="009B50B4"/>
    <w:rsid w:val="009C1D4E"/>
    <w:rsid w:val="00A3468B"/>
    <w:rsid w:val="00A44F7D"/>
    <w:rsid w:val="00A6069D"/>
    <w:rsid w:val="00AE320E"/>
    <w:rsid w:val="00B14DF9"/>
    <w:rsid w:val="00B46162"/>
    <w:rsid w:val="00B746D5"/>
    <w:rsid w:val="00B806EE"/>
    <w:rsid w:val="00B81F4D"/>
    <w:rsid w:val="00BC4F60"/>
    <w:rsid w:val="00BE64B7"/>
    <w:rsid w:val="00C30647"/>
    <w:rsid w:val="00D161F4"/>
    <w:rsid w:val="00D465DD"/>
    <w:rsid w:val="00DA28C1"/>
    <w:rsid w:val="00DC4C97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6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6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 CENTAR društvo s ograničenom odgovornošću za proizvodnju, trgovinu i ugostiteljstvo u stečaju</izvorni_sadrzaj>
    <derivirana_varijabla naziv="DomainObject.Predmet.ProtustrankaFormated_1">  RD CENTAR društvo s ograničenom odgovornošću za proizvodnju, trgovinu i ugostiteljstvo u stečaju</derivirana_varijabla>
  </DomainObject.Predmet.ProtustrankaFormated>
  <DomainObject.Predmet.ProtustrankaFormatedOIB>
    <izvorni_sadrzaj>  RD CENTAR društvo s ograničenom odgovornošću za proizvodnju, trgovinu i ugostiteljstvo u stečaju, OIB 79113469251</izvorni_sadrzaj>
    <derivirana_varijabla naziv="DomainObject.Predmet.ProtustrankaFormatedOIB_1">  RD CENTAR društvo s ograničenom odgovornošću za proizvodnju, trgovinu i ugostiteljstvo u stečaju, OIB 79113469251</derivirana_varijabla>
  </DomainObject.Predmet.ProtustrankaFormatedOIB>
  <DomainObject.Predmet.ProtustrankaFormatedWithAdress>
    <izvorni_sadrzaj> RD CENTAR društvo s ograničenom odgovornošću za proizvodnju, trgovinu i ugostiteljstvo u stečaju, Vinička 24, 42207 Marčan</izvorni_sadrzaj>
    <derivirana_varijabla naziv="DomainObject.Predmet.ProtustrankaFormatedWithAdress_1"> RD CENTAR društvo s ograničenom odgovornošću za proizvodnju, trgovinu i ugostiteljstvo u stečaju, Vinička 24, 42207 Marčan</derivirana_varijabla>
  </DomainObject.Predmet.ProtustrankaFormatedWithAdress>
  <DomainObject.Predmet.ProtustrankaFormatedWithAdressOIB>
    <izvorni_sadrzaj> RD CENTAR društvo s ograničenom odgovornošću za proizvodnju, trgovinu i ugostiteljstvo u stečaju, OIB 79113469251, Vinička 24, 42207 Marčan</izvorni_sadrzaj>
    <derivirana_varijabla naziv="DomainObject.Predmet.ProtustrankaFormatedWithAdressOIB_1"> RD CENTAR društvo s ograničenom odgovornošću za proizvodnju, trgovinu i ugostiteljstvo u stečaju, OIB 79113469251, Vinička 24, 42207 Marčan</derivirana_varijabla>
  </DomainObject.Predmet.ProtustrankaFormatedWithAdressOIB>
  <DomainObject.Predmet.ProtustrankaWithAdress>
    <izvorni_sadrzaj>RD CENTAR društvo s ograničenom odgovornošću za proizvodnju, trgovinu i ugostiteljstvo u stečaju Vinička 24, 42207 Marčan</izvorni_sadrzaj>
    <derivirana_varijabla naziv="DomainObject.Predmet.ProtustrankaWithAdress_1">RD CENTAR društvo s ograničenom odgovornošću za proizvodnju, trgovinu i ugostiteljstvo u stečaju Vinička 24, 42207 Marčan</derivirana_varijabla>
  </DomainObject.Predmet.ProtustrankaWithAdress>
  <DomainObject.Predmet.ProtustrankaWithAdressOIB>
    <izvorni_sadrzaj>RD CENTAR društvo s ograničenom odgovornošću za proizvodnju, trgovinu i ugostiteljstvo u stečaju, OIB 79113469251, Vinička 24, 42207 Marčan</izvorni_sadrzaj>
    <derivirana_varijabla naziv="DomainObject.Predmet.ProtustrankaWithAdressOIB_1">RD CENTAR društvo s ograničenom odgovornošću za proizvodnju, trgovinu i ugostiteljstvo u stečaju, OIB 79113469251, Vinička 24, 42207 Marčan</derivirana_varijabla>
  </DomainObject.Predmet.ProtustrankaWithAdressOIB>
  <DomainObject.Predmet.ProtustrankaNazivFormated>
    <izvorni_sadrzaj>RD CENTAR društvo s ograničenom odgovornošću za proizvodnju, trgovinu i ugostiteljstvo u stečaju</izvorni_sadrzaj>
    <derivirana_varijabla naziv="DomainObject.Predmet.ProtustrankaNazivFormated_1">RD CENTAR društvo s ograničenom odgovornošću za proizvodnju, trgovinu i ugostiteljstvo u stečaju</derivirana_varijabla>
  </DomainObject.Predmet.ProtustrankaNazivFormated>
  <DomainObject.Predmet.ProtustrankaNazivFormatedOIB>
    <izvorni_sadrzaj>RD CENTAR društvo s ograničenom odgovornošću za proizvodnju, trgovinu i ugostiteljstvo u stečaju, OIB 79113469251</izvorni_sadrzaj>
    <derivirana_varijabla naziv="DomainObject.Predmet.ProtustrankaNazivFormatedOIB_1">RD CENTAR društvo s ograničenom odgovornošću za proizvodnju, trgovinu i ugostiteljstvo u stečaju, OIB 79113469251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13149.63</izvorni_sadrzaj>
    <derivirana_varijabla naziv="DomainObject.Predmet.TrenutnaVrijednost_1">13149.63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CENTAR društvo s ograničenom odgovornošću za proizvodnju, trgovinu i ugostiteljstvo u stečaju</item>
    </izvorni_sadrzaj>
    <derivirana_varijabla naziv="DomainObject.Predmet.ProtuStrankaListFormated_1">
      <item>RD CENTAR društvo s ograničenom odgovornošću za proizvodnju, trgovinu i ugostiteljstvo u stečaju</item>
    </derivirana_varijabla>
  </DomainObject.Predmet.ProtuStrankaListFormated>
  <DomainObject.Predmet.ProtuStrankaListFormatedOIB>
    <izvorni_sadrzaj>
      <item>RD CENTAR društvo s ograničenom odgovornošću za proizvodnju, trgovinu i ugostiteljstvo u stečaju, OIB 79113469251</item>
    </izvorni_sadrzaj>
    <derivirana_varijabla naziv="DomainObject.Predmet.ProtuStrankaListFormatedOIB_1">
      <item>RD CENTAR društvo s ograničenom odgovornošću za proizvodnju, trgovinu i ugostiteljstvo u stečaju, OIB 79113469251</item>
    </derivirana_varijabla>
  </DomainObject.Predmet.ProtuStrankaListFormatedOIB>
  <DomainObject.Predmet.ProtuStrankaListFormatedWithAdress>
    <izvorni_sadrzaj>
      <item>RD CENTAR društvo s ograničenom odgovornošću za proizvodnju, trgovinu i ugostiteljstvo u stečaju, Vinička 24, 42207 Marčan</item>
    </izvorni_sadrzaj>
    <derivirana_varijabla naziv="DomainObject.Predmet.ProtuStrankaListFormatedWithAdress_1">
      <item>RD CENTAR društvo s ograničenom odgovornošću za proizvodnju, trgovinu i ugostiteljstvo u stečaju, Vinička 24, 42207 Marčan</item>
    </derivirana_varijabla>
  </DomainObject.Predmet.ProtuStrankaListFormatedWithAdress>
  <DomainObject.Predmet.ProtuStrankaListFormatedWithAdressOIB>
    <izvorni_sadrzaj>
      <item>RD CENTAR društvo s ograničenom odgovornošću za proizvodnju, trgovinu i ugostiteljstvo u stečaju, OIB 79113469251, Vinička 24, 42207 Marčan</item>
    </izvorni_sadrzaj>
    <derivirana_varijabla naziv="DomainObject.Predmet.ProtuStrankaListFormatedWithAdressOIB_1">
      <item>RD CENTAR društvo s ograničenom odgovornošću za proizvodnju, trgovinu i ugostiteljstvo u stečaju, OIB 79113469251, Vinička 24, 42207 Marčan</item>
    </derivirana_varijabla>
  </DomainObject.Predmet.ProtuStrankaListFormatedWithAdressOIB>
  <DomainObject.Predmet.ProtuStrankaListNazivFormated>
    <izvorni_sadrzaj>
      <item>RD CENTAR društvo s ograničenom odgovornošću za proizvodnju, trgovinu i ugostiteljstvo u stečaju</item>
    </izvorni_sadrzaj>
    <derivirana_varijabla naziv="DomainObject.Predmet.ProtuStrankaListNazivFormated_1">
      <item>RD CENTAR društvo s ograničenom odgovornošću za proizvodnju, trgovinu i ugostiteljstvo u stečaju</item>
    </derivirana_varijabla>
  </DomainObject.Predmet.ProtuStrankaListNazivFormated>
  <DomainObject.Predmet.ProtuStrankaListNazivFormatedOIB>
    <izvorni_sadrzaj>
      <item>RD CENTAR društvo s ograničenom odgovornošću za proizvodnju, trgovinu i ugostiteljstvo u stečaju, OIB 79113469251</item>
    </izvorni_sadrzaj>
    <derivirana_varijabla naziv="DomainObject.Predmet.ProtuStrankaListNazivFormatedOIB_1">
      <item>RD CENTAR društvo s ograničenom odgovornošću za proizvodnju, trgovinu i ugostiteljstvo u stečaju, OIB 79113469251</item>
    </derivirana_varijabla>
  </DomainObject.Predmet.ProtuStrankaListNazivFormatedOIB>
  <DomainObject.Predmet.OstaliListFormated>
    <izvorni_sadrzaj>
      <item>sudski registar</item>
      <item>Ksenija Rožmarić</item>
      <item>Županijsko državno odvjetništvo</item>
      <item>Pavao Mrkonjić</item>
    </izvorni_sadrzaj>
    <derivirana_varijabla naziv="DomainObject.Predmet.OstaliListFormated_1">
      <item>sudski registar</item>
      <item>Ksenija Rožmarić</item>
      <item>Županijsko državno odvjetništvo</item>
      <item>Pavao Mrkonjić</item>
    </derivirana_varijabla>
  </DomainObject.Predmet.OstaliListFormated>
  <DomainObject.Predmet.OstaliListFormatedOIB>
    <izvorni_sadrzaj>
      <item>sudski registar</item>
      <item>Ksenija Rožmarić, OIB 80128523013</item>
      <item>Županijsko državno odvjetništvo</item>
      <item>Pavao Mrkonjić, OIB 50443048410</item>
    </izvorni_sadrzaj>
    <derivirana_varijabla naziv="DomainObject.Predmet.OstaliListFormatedOIB_1">
      <item>sudski registar</item>
      <item>Ksenija Rožmarić, OIB 80128523013</item>
      <item>Županijsko državno odvjetništvo</item>
      <item>Pavao Mrkonjić, OIB 50443048410</item>
    </derivirana_varijabla>
  </DomainObject.Predmet.OstaliListFormatedOIB>
  <DomainObject.Predmet.OstaliListFormatedWithAdress>
    <izvorni_sadrzaj>
      <item>sudski registar</item>
      <item>Ksenija Rožmarić, Vinička 21a, 42207 Marčan</item>
      <item>Županijsko državno odvjetništvo</item>
      <item>Pavao Mrkonjić, Ljudevita Gaja 64, 10430 Samobor</item>
    </izvorni_sadrzaj>
    <derivirana_varijabla naziv="DomainObject.Predmet.OstaliListFormatedWithAdress_1">
      <item>sudski registar</item>
      <item>Ksenija Rožmarić, Vinička 21a, 42207 Marčan</item>
      <item>Županijsko državno odvjetništvo</item>
      <item>Pavao Mrkonjić, Ljudevita Gaja 64, 10430 Samobor</item>
    </derivirana_varijabla>
  </DomainObject.Predmet.OstaliListFormatedWithAdress>
  <DomainObject.Predmet.OstaliListFormatedWithAdressOIB>
    <izvorni_sadrzaj>
      <item>sudski registar</item>
      <item>Ksenija Rožmarić, OIB 80128523013, Vinička 21a, 42207 Marčan</item>
      <item>Županijsko državno odvjetništvo</item>
      <item>Pavao Mrkonjić, OIB 50443048410, Ljudevita Gaja 64, 10430 Samobor</item>
    </izvorni_sadrzaj>
    <derivirana_varijabla naziv="DomainObject.Predmet.OstaliListFormatedWithAdressOIB_1">
      <item>sudski registar</item>
      <item>Ksenija Rožmarić, OIB 80128523013, Vinička 21a, 42207 Marčan</item>
      <item>Županijsko državno odvjetništvo</item>
      <item>Pavao Mrkonjić, OIB 50443048410, Ljudevita Gaja 64, 10430 Samobor</item>
    </derivirana_varijabla>
  </DomainObject.Predmet.OstaliListFormatedWithAdressOIB>
  <DomainObject.Predmet.OstaliListNazivFormated>
    <izvorni_sadrzaj>
      <item>sudski registar</item>
      <item>Ksenija Rožmarić</item>
      <item>Županijsko državno odvjetništvo</item>
      <item>Pavao Mrkonjić</item>
    </izvorni_sadrzaj>
    <derivirana_varijabla naziv="DomainObject.Predmet.OstaliListNazivFormated_1">
      <item>sudski registar</item>
      <item>Ksenija Rožmarić</item>
      <item>Županijsko državno odvjetništvo</item>
      <item>Pavao Mrkonjić</item>
    </derivirana_varijabla>
  </DomainObject.Predmet.OstaliListNazivFormated>
  <DomainObject.Predmet.OstaliListNazivFormatedOIB>
    <izvorni_sadrzaj>
      <item>sudski registar</item>
      <item>Ksenija Rožmarić, OIB 80128523013</item>
      <item>Županijsko državno odvjetništvo</item>
      <item>Pavao Mrkonjić, OIB 50443048410</item>
    </izvorni_sadrzaj>
    <derivirana_varijabla naziv="DomainObject.Predmet.OstaliListNazivFormatedOIB_1">
      <item>sudski registar</item>
      <item>Ksenija Rožmarić, OIB 80128523013</item>
      <item>Županijsko državno odvjetništvo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CENTAR društvo s ograničenom odgovornošću za proizvodnju, trgovinu i ugostiteljstvo u stečaju</izvorni_sadrzaj>
    <derivirana_varijabla naziv="DomainObject.Predmet.ProtustrankaIDrugi_1">RD CENTAR društvo s ograničenom odgovornošću za proizvodnju, trgovinu i ugostiteljstvo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RD CENTAR društvo s ograničenom odgovornošću za proizvodnju, trgovinu i ugostiteljstvo u stečaju, OIB 79113469251, Vinička 24, 42207 Marčan</izvorni_sadrzaj>
    <derivirana_varijabla naziv="DomainObject.Predmet.ProtustrankaIDrugiAdressOIB_1">RD CENTAR društvo s ograničenom odgovornošću za proizvodnju, trgovinu i ugostiteljstvo u stečaju, OIB 79113469251, Vinička 24,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CENTAR društvo s ograničenom odgovornošću za proizvodnju, trgovinu i ugostiteljstvo u stečaju</item>
      <item>sudski registar</item>
      <item>Ksenija Rožmarić</item>
      <item>Županijsko državno odvjetništvo</item>
      <item>Pavao Mrkonjić</item>
    </izvorni_sadrzaj>
    <derivirana_varijabla naziv="DomainObject.Predmet.SudioniciListNaziv_1">
      <item>Financijska agencija</item>
      <item>RD CENTAR društvo s ograničenom odgovornošću za proizvodnju, trgovinu i ugostiteljstvo u stečaju</item>
      <item>sudski registar</item>
      <item>Ksenija Rožmarić</item>
      <item>Županijsko državno odvjetništvo</item>
      <item>Pavao Mrkonjić</item>
    </derivirana_varijabla>
  </DomainObject.Predmet.SudioniciListNaziv>
  <DomainObject.Predmet.SudioniciListAdressOIB>
    <izvorni_sadrzaj>
      <item>Financijska agencija, OIB 85821130368</item>
      <item>RD CENTAR društvo s ograničenom odgovornošću za proizvodnju, trgovinu i ugostiteljstvo u stečaju, OIB 79113469251, Vinička 24,42207 Marčan</item>
      <item>sudski registar</item>
      <item>Ksenija Rožmarić, OIB 80128523013, Vinička 21a,42207 Marčan</item>
      <item>Županijsko državno odvjetništvo</item>
      <item>Pavao Mrkonjić, OIB 50443048410, Ljudevita Gaja 64,10430 Samobor</item>
    </izvorni_sadrzaj>
    <derivirana_varijabla naziv="DomainObject.Predmet.SudioniciListAdressOIB_1">
      <item>Financijska agencija, OIB 85821130368</item>
      <item>RD CENTAR društvo s ograničenom odgovornošću za proizvodnju, trgovinu i ugostiteljstvo u stečaju, OIB 79113469251, Vinička 24,42207 Marčan</item>
      <item>sudski registar</item>
      <item>Ksenija Rožmarić, OIB 80128523013, Vinička 21a,42207 Marčan</item>
      <item>Županijsko državno odvjetništvo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79113469251</item>
      <item>, OIB null</item>
      <item>, OIB 80128523013</item>
      <item>, OIB null</item>
      <item>, OIB 50443048410</item>
    </izvorni_sadrzaj>
    <derivirana_varijabla naziv="DomainObject.Predmet.SudioniciListNazivOIB_1">
      <item>, OIB 85821130368</item>
      <item>, OIB 79113469251</item>
      <item>, OIB null</item>
      <item>, OIB 80128523013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225</properties:Words>
  <properties:Characters>1049</properties:Characters>
  <properties:Lines>57</properties:Lines>
  <properties:Paragraphs>26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2018-03-23T09:03:00Z</cp:lastPrinted>
  <dcterms:modified xmlns:xsi="http://www.w3.org/2001/XMLSchema-instance" xsi:type="dcterms:W3CDTF">2018-03-23T09:03:00Z</dcterms:modified>
  <cp:revision>54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(ST-533-11-117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