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7f2f" w14:paraId="fc47f2f" w:rsidRDefault="00C826FE" w:rsidP="00C826FE" w:rsidR="00C826F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6FE" w:rsidP="00C826FE" w:rsidR="00C826F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826FE" w:rsidP="00C826FE" w:rsidR="00C826F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826FE" w:rsidP="00C826FE" w:rsidR="00C826F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826FE" w:rsidP="00C826FE" w:rsidR="00C826F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826FE" w:rsidP="00C826FE" w:rsidR="00C826F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826FE" w:rsidP="00C826FE" w:rsidR="00C826FE">
      <w:pPr>
        <w:jc w:val="center"/>
        <w:rPr>
          <w:rFonts w:cs="Times New Roman" w:eastAsia="Times New Roman"/>
          <w:szCs w:val="24"/>
        </w:rPr>
      </w:pPr>
    </w:p>
    <w:p w:rsidRDefault="00C826FE" w:rsidP="00C826FE" w:rsidR="00C826F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Tijani Licul,</w:t>
      </w:r>
      <w:r>
        <w:t xml:space="preserve"> na temelj</w:t>
      </w:r>
      <w:r>
        <w:rPr>
          <w:rFonts w:cs="Times New Roman" w:eastAsia="Times New Roman"/>
          <w:szCs w:val="24"/>
        </w:rPr>
        <w:t xml:space="preserve">u prijedloga sudske savjetnice Mihaele Kaligari, u skraćenom stečajnom postupku povodom zahtjeva Financijske agencije, OIB 85821130368, Regionalnog centra Rijeka, Podružnice Pula, Pula, Giardini 5, nad pravnom osobom (dužnikom) UDRUGA ZA PROMOCIJU I RAZVOJ GRAĐANSKE POLITIČKE KULTURE I RAZVOJ CIVILNOG DRUŠTVA „PRISTOJNO DRUŠTVO“, Pula, Trg na mostu 5, OIB </w:t>
      </w:r>
      <w:r w:rsidRPr="00C826FE">
        <w:rPr>
          <w:rFonts w:cs="Times New Roman" w:eastAsia="Times New Roman"/>
          <w:szCs w:val="24"/>
        </w:rPr>
        <w:t>65098768636</w:t>
      </w:r>
      <w:r>
        <w:rPr>
          <w:rFonts w:cs="Times New Roman" w:eastAsia="Times New Roman"/>
          <w:szCs w:val="24"/>
        </w:rPr>
        <w:t xml:space="preserve">, reg. br. 18001130, </w:t>
      </w:r>
      <w:r w:rsidR="00E5049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E50491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2016.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UDRUGA ZA PROMOCIJU I RAZVOJ GRAĐANSKE POLITIČKE KULTURE I RAZVOJ CIVILNOG DRUŠTVA „PRISTOJNO DRUŠTVO“, Pula, Trg na mostu 5, OIB </w:t>
      </w:r>
      <w:r w:rsidRPr="00C826FE">
        <w:rPr>
          <w:rFonts w:cs="Times New Roman" w:eastAsia="Times New Roman"/>
          <w:szCs w:val="24"/>
        </w:rPr>
        <w:t>65098768636</w:t>
      </w:r>
      <w:r>
        <w:rPr>
          <w:rFonts w:cs="Times New Roman" w:eastAsia="Times New Roman"/>
          <w:szCs w:val="24"/>
        </w:rPr>
        <w:t>, reg. br. 18001130.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Damir Debeljuh iz Pule, Laginjina 6, OIB 29203139768.</w:t>
      </w:r>
    </w:p>
    <w:p w:rsidRDefault="00C826FE" w:rsidP="00C826FE" w:rsidR="00C826FE">
      <w:pPr>
        <w:rPr>
          <w:rFonts w:cs="Times New Roman" w:eastAsia="Times New Roman"/>
          <w:szCs w:val="20"/>
        </w:rPr>
      </w:pPr>
    </w:p>
    <w:p w:rsidRDefault="00C826FE" w:rsidP="00C826FE" w:rsidR="00C826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UDRUGA ZA PROMOCIJU I RAZVOJ GRAĐANSKE POLITIČKE KULTURE I RAZVOJ CIVILNOG DRUŠTVA „PRISTOJNO DRUŠTVO“, Pula, Trg na mostu 5, OIB </w:t>
      </w:r>
      <w:r w:rsidRPr="00C826FE">
        <w:rPr>
          <w:rFonts w:cs="Times New Roman" w:eastAsia="Times New Roman"/>
          <w:szCs w:val="24"/>
        </w:rPr>
        <w:t>65098768636</w:t>
      </w:r>
      <w:r>
        <w:rPr>
          <w:rFonts w:cs="Times New Roman" w:eastAsia="Times New Roman"/>
          <w:szCs w:val="24"/>
        </w:rPr>
        <w:t>, reg. br. 18001130.</w:t>
      </w:r>
    </w:p>
    <w:p w:rsidRDefault="00C826FE" w:rsidP="00C826FE" w:rsidR="00C826FE">
      <w:pPr>
        <w:ind w:firstLine="709"/>
        <w:rPr>
          <w:rFonts w:cs="Times New Roman" w:eastAsia="Times New Roman"/>
          <w:szCs w:val="24"/>
        </w:rPr>
      </w:pPr>
    </w:p>
    <w:p w:rsidRDefault="00C826FE" w:rsidP="00C826FE" w:rsidR="00C826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Uredu državne uprave u Istarskoj županiji, Službi za opću upravu i društvene djelatnosti, radi brisanja dužnika UDRUGA ZA PROMOCIJU I RAZVOJ GRAĐANSKE POLITIČKE KULTURE I RAZVOJ CIVILNOG DRUŠTVA „PRISTOJNO DRUŠTVO“, Pula, Trg na mostu 5, OIB </w:t>
      </w:r>
      <w:r w:rsidRPr="00C826FE">
        <w:rPr>
          <w:rFonts w:cs="Times New Roman" w:eastAsia="Times New Roman"/>
          <w:szCs w:val="24"/>
        </w:rPr>
        <w:t>65098768636</w:t>
      </w:r>
      <w:r>
        <w:rPr>
          <w:rFonts w:cs="Times New Roman" w:eastAsia="Times New Roman"/>
          <w:szCs w:val="24"/>
        </w:rPr>
        <w:t>, reg. br. 18001130, iz Registra udruga u Republici Hrvatskoj.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3A10FF" w:rsidP="00C826FE" w:rsidR="003A10FF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826FE" w:rsidP="00C826FE" w:rsidR="00C826FE">
      <w:pPr>
        <w:ind w:firstLine="708"/>
        <w:rPr>
          <w:rFonts w:cs="Times New Roman" w:eastAsia="Times New Roman"/>
          <w:szCs w:val="24"/>
        </w:rPr>
      </w:pPr>
    </w:p>
    <w:p w:rsidRDefault="00C826FE" w:rsidP="00C826FE" w:rsidR="00C826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prosinca 2015., na temelju čl. 444. st. 1. Stečajnog zakona (Narodne novine br. 71/15, nadalje SZ), ovome sudu zahtjev za provedbu skraćenog stečajnog postupka nad pravnom osobom (dužnikom) UDRUGA ZA PROMOCIJU I RAZVOJ GRAĐANSKE POLITIČKE KULTURE I RAZVOJ CIVILNOG DRUŠTVA „PRISTOJNO DRUŠTVO“, Pula. </w:t>
      </w:r>
    </w:p>
    <w:p w:rsidRDefault="00C826FE" w:rsidP="00C826FE" w:rsidR="00C826FE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</w:t>
      </w:r>
      <w:r>
        <w:lastRenderedPageBreak/>
        <w:t>osnove za plaćanje u neprekinutom razdoblju duljem od 120 dana (dužnik je na dan 1. rujna 2015. imao neizvršene osnove za plaćanje u neprekinutom razdoblju od 688 dana u ukupnom iznosu 8.333,50 kuna) i da za dužnika nisu ispunjene pretpostavke za pokretanje drugog postupka radi brisanja iz registra, što je utvrđeno uvidom u zahtjev Financijske agencije i registar udruga za dužnika (listovi 1-3 spisa)</w:t>
      </w:r>
      <w:r>
        <w:rPr>
          <w:rFonts w:eastAsiaTheme="minorHAnsi"/>
          <w:lang w:eastAsia="en-US"/>
        </w:rPr>
        <w:t>, sud je, sukladno čl. 430. SZ-a, 28.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4 St-1123/2015-5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826FE" w:rsidP="00C826FE" w:rsidR="00C826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Stoga je, na temelju odredbi čl. 431. i čl. 432. SZ-a vezano uz čl. 131., čl. 132. te čl. 286. SZ-a, odlučeno kao u izreci rješenja.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5049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E50491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2016. 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826FE" w:rsidP="00C826FE" w:rsidR="00C826F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E50491">
        <w:rPr>
          <w:rFonts w:cs="Times New Roman" w:eastAsia="Times New Roman"/>
          <w:szCs w:val="24"/>
        </w:rPr>
        <w:t>, v. r.</w:t>
      </w:r>
    </w:p>
    <w:p w:rsidRDefault="00C826FE" w:rsidP="00C826FE" w:rsidR="00C826FE">
      <w:pPr>
        <w:jc w:val="left"/>
        <w:rPr>
          <w:rFonts w:cs="Times New Roman" w:eastAsia="Times New Roman"/>
          <w:szCs w:val="24"/>
        </w:rPr>
      </w:pPr>
    </w:p>
    <w:p w:rsidRDefault="00C826FE" w:rsidP="00C826FE" w:rsidR="00C826FE">
      <w:pPr>
        <w:jc w:val="left"/>
        <w:rPr>
          <w:rFonts w:cs="Times New Roman" w:eastAsia="Times New Roman"/>
          <w:szCs w:val="24"/>
        </w:rPr>
      </w:pPr>
    </w:p>
    <w:p w:rsidRDefault="00C826FE" w:rsidP="00C826FE" w:rsidR="00C826F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826FE" w:rsidP="00C826FE" w:rsidR="00C826F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826FE" w:rsidP="00C826FE" w:rsidR="00C82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rPr>
          <w:rFonts w:cs="Times New Roman" w:eastAsia="Times New Roman"/>
          <w:szCs w:val="24"/>
        </w:rPr>
      </w:pPr>
    </w:p>
    <w:p w:rsidRDefault="00C826FE" w:rsidP="00C826FE" w:rsidR="00C826F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826FE" w:rsidP="00C826FE" w:rsidR="00C82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826FE" w:rsidP="00C826FE" w:rsidR="00C82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ZA PROMOCIJU I RAZVOJ GRAĐANSKE POLITIČKE KULTURE I RAZVOJ CIVILNOG DRUŠTVA „PRISTOJNO DRUŠTVO“, Pula, Trg na mostu 5, </w:t>
      </w:r>
    </w:p>
    <w:p w:rsidRDefault="00C826FE" w:rsidP="00C826FE" w:rsidR="00C826F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</w:t>
      </w:r>
      <w:r w:rsidR="003A10FF">
        <w:rPr>
          <w:rFonts w:cs="Times New Roman" w:eastAsia="Times New Roman"/>
          <w:szCs w:val="20"/>
        </w:rPr>
        <w:t xml:space="preserve">Pazin, Pazin, M. B. Rašana 2/4, </w:t>
      </w:r>
      <w:r>
        <w:rPr>
          <w:rFonts w:cs="Times New Roman" w:eastAsia="Times New Roman"/>
          <w:szCs w:val="20"/>
        </w:rPr>
        <w:t xml:space="preserve"> </w:t>
      </w:r>
    </w:p>
    <w:p w:rsidRDefault="00C826FE" w:rsidP="00C826FE" w:rsidR="00C82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C826FE" w:rsidP="00C826FE" w:rsidR="00C826F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826FE" w:rsidP="00C826FE" w:rsidR="00C82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826FE" w:rsidP="00C826FE" w:rsidR="00C82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Ured državne uprave u Istarskoj županiji, Služba za opću upravu i društvene djelatnosti, Pula, Splitska 14 – radi zabilježbe otvaranja skraćenog stečajnog postupka u registru udruga,</w:t>
      </w:r>
    </w:p>
    <w:p w:rsidRDefault="00C826FE" w:rsidR="003A10FF" w:rsidRPr="003A10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Ured državne uprave u Istarskoj županiji, Služba za opću upravu i društvene djelatnosti, Pula, Splitska 14 – po pravomoćnosti – radi brisanja dužnika iz registra udruga.</w:t>
      </w:r>
    </w:p>
    <w:sectPr w:rsidR="003A10FF" w:rsidRPr="003A10F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0FF" w:rsidP="00C826FE" w:rsidR="003A10FF">
      <w:r>
        <w:separator/>
      </w:r>
    </w:p>
  </w:endnote>
  <w:endnote w:id="0" w:type="continuationSeparator">
    <w:p w:rsidRDefault="003A10FF" w:rsidP="00C826FE" w:rsidR="003A1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0FF" w:rsidP="00C826FE" w:rsidR="003A10FF">
      <w:r>
        <w:separator/>
      </w:r>
    </w:p>
  </w:footnote>
  <w:footnote w:id="0" w:type="continuationSeparator">
    <w:p w:rsidRDefault="003A10FF" w:rsidP="00C826FE" w:rsidR="003A1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FF" w:rsidR="003A10FF">
    <w:pPr>
      <w:pStyle w:val="Zaglavlje"/>
    </w:pPr>
    <w:r>
      <w:tab/>
    </w:r>
    <w:r>
      <w:tab/>
      <w:t>4 St-1123/2015-6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2F7"/>
    <w:rsid w:val="002502F7"/>
    <w:rsid w:val="003A10FF"/>
    <w:rsid w:val="00640142"/>
    <w:rsid w:val="0075528E"/>
    <w:rsid w:val="0079403F"/>
    <w:rsid w:val="00B27130"/>
    <w:rsid w:val="00C826FE"/>
    <w:rsid w:val="00E15A31"/>
    <w:rsid w:val="00E5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26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6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6FE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26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26FE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26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26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4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04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04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04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26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6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6FE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26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26FE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26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26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4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04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04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04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4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PROMOCIJU GRAĐANSKE POLITIČKE KULTURE I RAZVOJ CIVILNOG DRUŠTVA "PRISTOJNO DRUŠTVO" , PULA</izvorni_sadrzaj>
    <derivirana_varijabla naziv="DomainObject.Predmet.ProtustrankaFormated_1">  UDRUGA ZA PROMOCIJU GRAĐANSKE POLITIČKE KULTURE I RAZVOJ CIVILNOG DRUŠTVA "PRISTOJNO DRUŠTVO" , PULA</derivirana_varijabla>
  </DomainObject.Predmet.ProtustrankaFormated>
  <DomainObject.Predmet.ProtustrankaFormatedOIB>
    <izvorni_sadrzaj>  UDRUGA ZA PROMOCIJU GRAĐANSKE POLITIČKE KULTURE I RAZVOJ CIVILNOG DRUŠTVA "PRISTOJNO DRUŠTVO" , PULA, OIB 65098768636</izvorni_sadrzaj>
    <derivirana_varijabla naziv="DomainObject.Predmet.ProtustrankaFormatedOIB_1">  UDRUGA ZA PROMOCIJU GRAĐANSKE POLITIČKE KULTURE I RAZVOJ CIVILNOG DRUŠTVA "PRISTOJNO DRUŠTVO" , PULA, OIB 65098768636</derivirana_varijabla>
  </DomainObject.Predmet.ProtustrankaFormatedOIB>
  <DomainObject.Predmet.ProtustrankaFormatedWithAdress>
    <izvorni_sadrzaj> UDRUGA ZA PROMOCIJU GRAĐANSKE POLITIČKE KULTURE I RAZVOJ CIVILNOG DRUŠTVA "PRISTOJNO DRUŠTVO" , PULA, Trg na mostu 5, 52100 Pula</izvorni_sadrzaj>
    <derivirana_varijabla naziv="DomainObject.Predmet.ProtustrankaFormatedWithAdress_1"> UDRUGA ZA PROMOCIJU GRAĐANSKE POLITIČKE KULTURE I RAZVOJ CIVILNOG DRUŠTVA "PRISTOJNO DRUŠTVO" , PULA, Trg na mostu 5, 52100 Pula</derivirana_varijabla>
  </DomainObject.Predmet.ProtustrankaFormatedWithAdress>
  <DomainObject.Predmet.ProtustrankaFormatedWithAdressOIB>
    <izvorni_sadrzaj> UDRUGA ZA PROMOCIJU GRAĐANSKE POLITIČKE KULTURE I RAZVOJ CIVILNOG DRUŠTVA "PRISTOJNO DRUŠTVO" , PULA, OIB 65098768636, Trg na mostu 5, 52100 Pula</izvorni_sadrzaj>
    <derivirana_varijabla naziv="DomainObject.Predmet.ProtustrankaFormatedWithAdressOIB_1"> UDRUGA ZA PROMOCIJU GRAĐANSKE POLITIČKE KULTURE I RAZVOJ CIVILNOG DRUŠTVA "PRISTOJNO DRUŠTVO" , PULA, OIB 65098768636, Trg na mostu 5, 52100 Pula</derivirana_varijabla>
  </DomainObject.Predmet.ProtustrankaFormatedWithAdressOIB>
  <DomainObject.Predmet.ProtustrankaWithAdress>
    <izvorni_sadrzaj>UDRUGA ZA PROMOCIJU GRAĐANSKE POLITIČKE KULTURE I RAZVOJ CIVILNOG DRUŠTVA "PRISTOJNO DRUŠTVO" , PULA Trg na mostu 5, 52100 Pula</izvorni_sadrzaj>
    <derivirana_varijabla naziv="DomainObject.Predmet.ProtustrankaWithAdress_1">UDRUGA ZA PROMOCIJU GRAĐANSKE POLITIČKE KULTURE I RAZVOJ CIVILNOG DRUŠTVA "PRISTOJNO DRUŠTVO" , PULA Trg na mostu 5, 52100 Pula</derivirana_varijabla>
  </DomainObject.Predmet.ProtustrankaWithAdress>
  <DomainObject.Predmet.ProtustrankaWithAdressOIB>
    <izvorni_sadrzaj>UDRUGA ZA PROMOCIJU GRAĐANSKE POLITIČKE KULTURE I RAZVOJ CIVILNOG DRUŠTVA "PRISTOJNO DRUŠTVO" , PULA, OIB 65098768636, Trg na mostu 5, 52100 Pula</izvorni_sadrzaj>
    <derivirana_varijabla naziv="DomainObject.Predmet.ProtustrankaWithAdressOIB_1">UDRUGA ZA PROMOCIJU GRAĐANSKE POLITIČKE KULTURE I RAZVOJ CIVILNOG DRUŠTVA "PRISTOJNO DRUŠTVO" , PULA, OIB 65098768636, Trg na mostu 5, 52100 Pula</derivirana_varijabla>
  </DomainObject.Predmet.ProtustrankaWithAdressOIB>
  <DomainObject.Predmet.ProtustrankaNazivFormated>
    <izvorni_sadrzaj>UDRUGA ZA PROMOCIJU GRAĐANSKE POLITIČKE KULTURE I RAZVOJ CIVILNOG DRUŠTVA "PRISTOJNO DRUŠTVO" , PULA</izvorni_sadrzaj>
    <derivirana_varijabla naziv="DomainObject.Predmet.ProtustrankaNazivFormated_1">UDRUGA ZA PROMOCIJU GRAĐANSKE POLITIČKE KULTURE I RAZVOJ CIVILNOG DRUŠTVA "PRISTOJNO DRUŠTVO" , PULA</derivirana_varijabla>
  </DomainObject.Predmet.ProtustrankaNazivFormated>
  <DomainObject.Predmet.ProtustrankaNazivFormatedOIB>
    <izvorni_sadrzaj>UDRUGA ZA PROMOCIJU GRAĐANSKE POLITIČKE KULTURE I RAZVOJ CIVILNOG DRUŠTVA "PRISTOJNO DRUŠTVO" , PULA, OIB 65098768636</izvorni_sadrzaj>
    <derivirana_varijabla naziv="DomainObject.Predmet.ProtustrankaNazivFormatedOIB_1">UDRUGA ZA PROMOCIJU GRAĐANSKE POLITIČKE KULTURE I RAZVOJ CIVILNOG DRUŠTVA "PRISTOJNO DRUŠTVO" , PULA, OIB 65098768636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8333.50</izvorni_sadrzaj>
    <derivirana_varijabla naziv="DomainObject.Predmet.TrenutnaVrijednost_1">8333.50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PROMOCIJU GRAĐANSKE POLITIČKE KULTURE I RAZVOJ CIVILNOG DRUŠTVA "PRISTOJNO DRUŠTVO" , PULA</item>
    </izvorni_sadrzaj>
    <derivirana_varijabla naziv="DomainObject.Predmet.ProtuStrankaListFormated_1">
      <item>UDRUGA ZA PROMOCIJU GRAĐANSKE POLITIČKE KULTURE I RAZVOJ CIVILNOG DRUŠTVA "PRISTOJNO DRUŠTVO" , PULA</item>
    </derivirana_varijabla>
  </DomainObject.Predmet.ProtuStrankaListFormated>
  <DomainObject.Predmet.ProtuStrankaListFormatedOIB>
    <izvorni_sadrzaj>
      <item>UDRUGA ZA PROMOCIJU GRAĐANSKE POLITIČKE KULTURE I RAZVOJ CIVILNOG DRUŠTVA "PRISTOJNO DRUŠTVO" , PULA, OIB 65098768636</item>
    </izvorni_sadrzaj>
    <derivirana_varijabla naziv="DomainObject.Predmet.ProtuStrankaListFormatedOIB_1">
      <item>UDRUGA ZA PROMOCIJU GRAĐANSKE POLITIČKE KULTURE I RAZVOJ CIVILNOG DRUŠTVA "PRISTOJNO DRUŠTVO" , PULA, OIB 65098768636</item>
    </derivirana_varijabla>
  </DomainObject.Predmet.ProtuStrankaListFormatedOIB>
  <DomainObject.Predmet.ProtuStrankaListFormatedWithAdress>
    <izvorni_sadrzaj>
      <item>UDRUGA ZA PROMOCIJU GRAĐANSKE POLITIČKE KULTURE I RAZVOJ CIVILNOG DRUŠTVA "PRISTOJNO DRUŠTVO" , PULA, Trg na mostu 5, 52100 Pula</item>
    </izvorni_sadrzaj>
    <derivirana_varijabla naziv="DomainObject.Predmet.ProtuStrankaListFormatedWithAdress_1">
      <item>UDRUGA ZA PROMOCIJU GRAĐANSKE POLITIČKE KULTURE I RAZVOJ CIVILNOG DRUŠTVA "PRISTOJNO DRUŠTVO" , PULA, Trg na mostu 5, 52100 Pula</item>
    </derivirana_varijabla>
  </DomainObject.Predmet.ProtuStrankaListFormatedWithAdress>
  <DomainObject.Predmet.ProtuStrankaListFormatedWithAdressOIB>
    <izvorni_sadrzaj>
      <item>UDRUGA ZA PROMOCIJU GRAĐANSKE POLITIČKE KULTURE I RAZVOJ CIVILNOG DRUŠTVA "PRISTOJNO DRUŠTVO" , PULA, OIB 65098768636, Trg na mostu 5, 52100 Pula</item>
    </izvorni_sadrzaj>
    <derivirana_varijabla naziv="DomainObject.Predmet.ProtuStrankaListFormatedWithAdressOIB_1">
      <item>UDRUGA ZA PROMOCIJU GRAĐANSKE POLITIČKE KULTURE I RAZVOJ CIVILNOG DRUŠTVA "PRISTOJNO DRUŠTVO" , PULA, OIB 65098768636, Trg na mostu 5, 52100 Pula</item>
    </derivirana_varijabla>
  </DomainObject.Predmet.ProtuStrankaListFormatedWithAdressOIB>
  <DomainObject.Predmet.ProtuStrankaListNazivFormated>
    <izvorni_sadrzaj>
      <item>UDRUGA ZA PROMOCIJU GRAĐANSKE POLITIČKE KULTURE I RAZVOJ CIVILNOG DRUŠTVA "PRISTOJNO DRUŠTVO" , PULA</item>
    </izvorni_sadrzaj>
    <derivirana_varijabla naziv="DomainObject.Predmet.ProtuStrankaListNazivFormated_1">
      <item>UDRUGA ZA PROMOCIJU GRAĐANSKE POLITIČKE KULTURE I RAZVOJ CIVILNOG DRUŠTVA "PRISTOJNO DRUŠTVO" , PULA</item>
    </derivirana_varijabla>
  </DomainObject.Predmet.ProtuStrankaListNazivFormated>
  <DomainObject.Predmet.ProtuStrankaListNazivFormatedOIB>
    <izvorni_sadrzaj>
      <item>UDRUGA ZA PROMOCIJU GRAĐANSKE POLITIČKE KULTURE I RAZVOJ CIVILNOG DRUŠTVA "PRISTOJNO DRUŠTVO" , PULA, OIB 65098768636</item>
    </izvorni_sadrzaj>
    <derivirana_varijabla naziv="DomainObject.Predmet.ProtuStrankaListNazivFormatedOIB_1">
      <item>UDRUGA ZA PROMOCIJU GRAĐANSKE POLITIČKE KULTURE I RAZVOJ CIVILNOG DRUŠTVA "PRISTOJNO DRUŠTVO" , PULA, OIB 65098768636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PROMOCIJU GRAĐANSKE POLITIČKE KULTURE I RAZVOJ CIVILNOG DRUŠTVA "PRISTOJNO DRUŠTVO" , PULA</izvorni_sadrzaj>
    <derivirana_varijabla naziv="DomainObject.Predmet.ProtustrankaIDrugi_1">UDRUGA ZA PROMOCIJU GRAĐANSKE POLITIČKE KULTURE I RAZVOJ CIVILNOG DRUŠTVA "PRISTOJNO DRUŠTVO" 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PROMOCIJU GRAĐANSKE POLITIČKE KULTURE I RAZVOJ CIVILNOG DRUŠTVA "PRISTOJNO DRUŠTVO" , PULA, OIB 65098768636, Trg na mostu 5, 52100 Pula</izvorni_sadrzaj>
    <derivirana_varijabla naziv="DomainObject.Predmet.ProtustrankaIDrugiAdressOIB_1">UDRUGA ZA PROMOCIJU GRAĐANSKE POLITIČKE KULTURE I RAZVOJ CIVILNOG DRUŠTVA "PRISTOJNO DRUŠTVO" , PULA, OIB 65098768636, Trg na mostu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PROMOCIJU GRAĐANSKE POLITIČKE KULTURE I RAZVOJ CIVILNOG DRUŠTVA "PRISTOJNO DRUŠTVO" , PULA</item>
    </izvorni_sadrzaj>
    <derivirana_varijabla naziv="DomainObject.Predmet.SudioniciListNaziv_1">
      <item>FINANCIJSKA AGENCIJA, RC RIJEKA, PODRUŽNICA PULA, PULA</item>
      <item>UDRUGA ZA PROMOCIJU GRAĐANSKE POLITIČKE KULTURE I RAZVOJ CIVILNOG DRUŠTVA "PRISTOJNO DRUŠTVO" 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PROMOCIJU GRAĐANSKE POLITIČKE KULTURE I RAZVOJ CIVILNOG DRUŠTVA "PRISTOJNO DRUŠTVO" , PULA, OIB 65098768636, Trg na mostu 5,52100 Pula</item>
    </izvorni_sadrzaj>
    <derivirana_varijabla naziv="DomainObject.Predmet.SudioniciListAdressOIB_1">
      <item>FINANCIJSKA AGENCIJA, RC RIJEKA, PODRUŽNICA PULA, PULA, OIB 85821130368, Giardini 5,52100 Pula</item>
      <item>UDRUGA ZA PROMOCIJU GRAĐANSKE POLITIČKE KULTURE I RAZVOJ CIVILNOG DRUŠTVA "PRISTOJNO DRUŠTVO" , PULA, OIB 65098768636, Trg na mostu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65098768636</item>
    </izvorni_sadrzaj>
    <derivirana_varijabla naziv="DomainObject.Predmet.SudioniciListNazivOIB_1">
      <item>, OIB 85821130368</item>
      <item>, OIB 65098768636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818</properties:Words>
  <properties:Characters>4413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2016-06-30T08:36:00Z</dcterms:created>
  <dc:creator>Mihaela Kaligari</dc:creator>
  <cp:lastModifiedBy>Sanja Prodan</cp:lastModifiedBy>
  <cp:lastPrinted>2016-06-30T08:35:00Z</cp:lastPrinted>
  <dcterms:modified xmlns:xsi="http://www.w3.org/2001/XMLSchema-instance" xsi:type="dcterms:W3CDTF">2016-06-30T08:36:00Z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