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d6d6" w14:paraId="cffd6d6" w:rsidRDefault="00411B08" w:rsidP="00671A4A" w:rsidR="00D46FC1" w:rsidRPr="00994485">
      <w:pPr>
        <w15:collapsed w:val="false"/>
        <w:rPr>
          <w:bCs/>
        </w:rPr>
      </w:pPr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D46FC1" w:rsidP="00971247" w:rsidR="00D46FC1" w:rsidRPr="00BF2330"/>
    <w:p w:rsidRDefault="0073549F" w:rsidP="00994485" w:rsidR="00FE5161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376CDE" w:rsidP="00F957D4" w:rsidR="00376CDE" w:rsidRPr="00BF2330">
      <w:pPr>
        <w:jc w:val="both"/>
      </w:pPr>
    </w:p>
    <w:p w:rsidRDefault="003C27EA" w:rsidP="002B36B3" w:rsidR="0099448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ADVERTAM j.d.o.o., Osijek, Lorenza </w:t>
      </w:r>
      <w:proofErr w:type="spellStart"/>
      <w:r>
        <w:t>Jägera</w:t>
      </w:r>
      <w:proofErr w:type="spellEnd"/>
      <w:r>
        <w:t xml:space="preserve"> 24, MBS: 030149191, OIB: 25138437319</w:t>
      </w:r>
      <w:r w:rsidR="00C071A0" w:rsidRPr="00E87E7B">
        <w:t xml:space="preserve">, dana </w:t>
      </w:r>
      <w:r w:rsidR="00073051">
        <w:t>2</w:t>
      </w:r>
      <w:r w:rsidR="00F10E6B">
        <w:t>4</w:t>
      </w:r>
      <w:r w:rsidR="000E6907">
        <w:t>. travnja</w:t>
      </w:r>
      <w:r w:rsidR="00D22DDF" w:rsidRPr="00E87E7B">
        <w:t xml:space="preserve"> 2018.</w:t>
      </w:r>
    </w:p>
    <w:p w:rsidRDefault="00D46FC1" w:rsidP="00994485" w:rsidR="00D46FC1">
      <w:pPr>
        <w:ind w:firstLine="708"/>
        <w:jc w:val="both"/>
      </w:pPr>
    </w:p>
    <w:p w:rsidRDefault="009E1015" w:rsidP="009E1015" w:rsidR="009E1015">
      <w:pPr>
        <w:jc w:val="center"/>
      </w:pPr>
      <w:r>
        <w:t>r i j e š i o  j e</w:t>
      </w:r>
    </w:p>
    <w:p w:rsidRDefault="009E1015" w:rsidP="002A27F0" w:rsidR="009E1015"/>
    <w:p w:rsidRDefault="00D46FC1" w:rsidP="002B36B3" w:rsidR="00D46FC1"/>
    <w:p w:rsidRDefault="009E1015" w:rsidP="0042181A" w:rsidR="0042181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42181A" w:rsidRPr="0042181A">
        <w:t xml:space="preserve"> </w:t>
      </w:r>
      <w:r w:rsidR="003C27EA">
        <w:t xml:space="preserve">ADVERTAM j.d.o.o., Osijek, Lorenza </w:t>
      </w:r>
      <w:proofErr w:type="spellStart"/>
      <w:r w:rsidR="003C27EA">
        <w:t>Jägera</w:t>
      </w:r>
      <w:proofErr w:type="spellEnd"/>
      <w:r w:rsidR="003C27EA">
        <w:t xml:space="preserve"> 24, MBS: 030149191, OIB: 25138437319</w:t>
      </w:r>
      <w:r>
        <w:t>.</w:t>
      </w:r>
    </w:p>
    <w:p w:rsidRDefault="0042181A" w:rsidP="0042181A" w:rsidR="0042181A">
      <w:pPr>
        <w:ind w:left="1425"/>
        <w:jc w:val="both"/>
        <w:rPr>
          <w:bCs/>
        </w:rPr>
      </w:pPr>
    </w:p>
    <w:p w:rsidRDefault="009E1015" w:rsidP="0042181A" w:rsidR="0042181A" w:rsidRPr="0042181A">
      <w:pPr>
        <w:numPr>
          <w:ilvl w:val="0"/>
          <w:numId w:val="15"/>
        </w:numPr>
        <w:jc w:val="both"/>
        <w:rPr>
          <w:bCs/>
        </w:rPr>
      </w:pPr>
      <w:r w:rsidRPr="0080767B">
        <w:t xml:space="preserve">Za stečajnog upravitelja imenuje se </w:t>
      </w:r>
      <w:r w:rsidR="003C27EA">
        <w:t xml:space="preserve">Ivan Mikić </w:t>
      </w:r>
      <w:r w:rsidR="00850C10">
        <w:t xml:space="preserve">OIB: 72220905423 </w:t>
      </w:r>
      <w:r w:rsidR="003C27EA">
        <w:t xml:space="preserve">sa sjedištem i poslovnom adresom u Novoj Gradiški, </w:t>
      </w:r>
      <w:proofErr w:type="spellStart"/>
      <w:r w:rsidR="003C27EA">
        <w:t>Gundulićeva</w:t>
      </w:r>
      <w:proofErr w:type="spellEnd"/>
      <w:r w:rsidR="003C27EA">
        <w:t xml:space="preserve"> </w:t>
      </w:r>
      <w:proofErr w:type="spellStart"/>
      <w:r w:rsidR="003C27EA">
        <w:t>bb</w:t>
      </w:r>
      <w:proofErr w:type="spellEnd"/>
      <w:r w:rsidR="003C27EA">
        <w:t xml:space="preserve"> i adresom prebivali</w:t>
      </w:r>
      <w:r w:rsidR="00850C10">
        <w:t xml:space="preserve">šta u </w:t>
      </w:r>
      <w:proofErr w:type="spellStart"/>
      <w:r w:rsidR="00850C10">
        <w:t>Baćin</w:t>
      </w:r>
      <w:proofErr w:type="spellEnd"/>
      <w:r w:rsidR="00850C10">
        <w:t xml:space="preserve"> dolu, </w:t>
      </w:r>
      <w:proofErr w:type="spellStart"/>
      <w:r w:rsidR="00850C10">
        <w:t>Baćin</w:t>
      </w:r>
      <w:proofErr w:type="spellEnd"/>
      <w:r w:rsidR="00850C10">
        <w:t xml:space="preserve"> dol 76</w:t>
      </w:r>
      <w:r w:rsidR="009033F5">
        <w:t xml:space="preserve">, </w:t>
      </w:r>
      <w:r w:rsidR="0042181A">
        <w:t>automatskom dodjelom – promjenom uloge.</w:t>
      </w:r>
    </w:p>
    <w:p w:rsidRDefault="0042181A" w:rsidP="0042181A" w:rsidR="0042181A">
      <w:pPr>
        <w:ind w:left="705"/>
        <w:jc w:val="both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42181A" w:rsidRPr="0042181A">
        <w:t xml:space="preserve"> </w:t>
      </w:r>
      <w:r w:rsidR="003C27EA">
        <w:t xml:space="preserve">ADVERTAM j.d.o.o., Osijek, Lorenza </w:t>
      </w:r>
      <w:proofErr w:type="spellStart"/>
      <w:r w:rsidR="003C27EA">
        <w:t>Jägera</w:t>
      </w:r>
      <w:proofErr w:type="spellEnd"/>
      <w:r w:rsidR="003C27EA">
        <w:t xml:space="preserve"> 24, MBS: 030149191, OIB: 25138437319</w:t>
      </w:r>
      <w:r>
        <w:t>.</w:t>
      </w:r>
    </w:p>
    <w:p w:rsidRDefault="009E1015" w:rsidP="009E1015" w:rsidR="009E1015">
      <w:pPr>
        <w:pStyle w:val="Odlomakpopisa"/>
      </w:pPr>
    </w:p>
    <w:p w:rsidRDefault="009E1015" w:rsidP="009E1015" w:rsidR="009E1015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FE5161" w:rsidP="009E1015" w:rsidR="00FE5161"/>
    <w:p w:rsidRDefault="00D46FC1" w:rsidP="009E1015" w:rsidR="00D46FC1"/>
    <w:p w:rsidRDefault="001D0668" w:rsidP="001D0668" w:rsidR="001D0668">
      <w:pPr>
        <w:jc w:val="center"/>
      </w:pPr>
      <w:r>
        <w:t>Obrazloženje</w:t>
      </w:r>
    </w:p>
    <w:p w:rsidRDefault="00FE5161" w:rsidP="001D0668" w:rsidR="00FE5161"/>
    <w:p w:rsidRDefault="001D0668" w:rsidP="001D0668" w:rsidR="001D0668"/>
    <w:p w:rsidRDefault="00431F6A" w:rsidP="00431F6A" w:rsidR="00431F6A">
      <w:pPr>
        <w:ind w:firstLine="708"/>
        <w:jc w:val="both"/>
      </w:pPr>
      <w:r>
        <w:t xml:space="preserve">Dana 10. kolovoza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04-06-16-10953 od 9. kolovoza 2016. godine, za otvaranje stečajnog postupka nad dužnikom ADVERTAM j.d.o.o., Osijek, Lorenza </w:t>
      </w:r>
      <w:proofErr w:type="spellStart"/>
      <w:r>
        <w:t>Jägera</w:t>
      </w:r>
      <w:proofErr w:type="spellEnd"/>
      <w:r>
        <w:t xml:space="preserve"> 24, MBS: 030149191, OIB: 25138437319.  </w:t>
      </w:r>
    </w:p>
    <w:p w:rsidRDefault="00431F6A" w:rsidP="00431F6A" w:rsidR="00431F6A">
      <w:pPr>
        <w:ind w:firstLine="708"/>
        <w:jc w:val="both"/>
      </w:pPr>
    </w:p>
    <w:p w:rsidRDefault="00431F6A" w:rsidP="00431F6A" w:rsidR="00431F6A">
      <w:pPr>
        <w:ind w:firstLine="708"/>
        <w:jc w:val="both"/>
      </w:pPr>
      <w:r>
        <w:t>U zahtjevu je navela da na dan 14. srpnja 2016. godine dužnik u Očevidniku redoslijeda osnova za plaćanje ima evidentirane neizvršene osnove za plaćanje u neprekinutom razdoblju od 120 dana, u ukupnom iznosu od 7.006,57 kn, u koji iznos je uračunata kamata i naknada FINE za provedbu ovrhe na novčanim sredstvima dužnika. Navodi da dužnik ima 1 zaposlenog radnika.</w:t>
      </w:r>
    </w:p>
    <w:p w:rsidRDefault="00431F6A" w:rsidP="00431F6A" w:rsidR="00431F6A">
      <w:pPr>
        <w:ind w:firstLine="708"/>
        <w:jc w:val="both"/>
      </w:pPr>
    </w:p>
    <w:p w:rsidRDefault="00431F6A" w:rsidP="00431F6A" w:rsidR="00431F6A">
      <w:pPr>
        <w:ind w:firstLine="708"/>
        <w:jc w:val="both"/>
      </w:pPr>
      <w:r>
        <w:t>FINA je dostavila popis računa i oročenih novčanih sredstava dužnika na dan 14. srpnja 2016. godine te u svom podnesku od 9. kolovoza 2016. godine navodi da dužnik na dan 14. srpnja 2016. godine u Jedinstvenom registru računa ima otvorene sljedeće račune i oročena novčana sredstva: HR7023600001102492962 Zagrebačka banka</w:t>
      </w:r>
      <w:r>
        <w:rPr>
          <w:color w:val="000000"/>
        </w:rPr>
        <w:t xml:space="preserve">, </w:t>
      </w:r>
      <w:r>
        <w:t>te da na temelju čl. 112. st. 5. Stečajnog zakona dužnik na dan 14. srpnja 2016. godine na ime predujma za namirenje troškova stečajnog postupka nema zaplijenjena novčana sredstva.</w:t>
      </w:r>
    </w:p>
    <w:p w:rsidRDefault="00CC558A" w:rsidP="00CC558A" w:rsidR="00CC558A">
      <w:pPr>
        <w:ind w:firstLine="708"/>
        <w:jc w:val="both"/>
      </w:pPr>
    </w:p>
    <w:p w:rsidRDefault="00CC558A" w:rsidP="00CC558A" w:rsidR="00CC558A">
      <w:pPr>
        <w:pStyle w:val="Tijeloteksta"/>
        <w:ind w:firstLine="708"/>
        <w:rPr>
          <w:color w:val="000000"/>
          <w:sz w:val="24"/>
        </w:rPr>
      </w:pPr>
      <w:r>
        <w:rPr>
          <w:color w:val="000000"/>
          <w:sz w:val="24"/>
        </w:rPr>
        <w:t xml:space="preserve">Sud je utvrdio da je predlagatelj ovlašten za podnošenje predmetnoga prijedloga u skladu s čl. 110. st. 1.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431F6A" w:rsidP="00CC558A" w:rsidR="00431F6A">
      <w:pPr>
        <w:pStyle w:val="Tijeloteksta"/>
        <w:ind w:firstLine="708"/>
        <w:rPr>
          <w:sz w:val="24"/>
        </w:rPr>
      </w:pPr>
    </w:p>
    <w:p w:rsidRDefault="00431F6A" w:rsidP="00431F6A" w:rsidR="00431F6A">
      <w:pPr>
        <w:ind w:firstLine="708"/>
        <w:jc w:val="both"/>
      </w:pPr>
      <w:r>
        <w:t xml:space="preserve">U smislu članka 5. SZ-a stečajni postupak se može otvoriti ako sud utvrdi postojanje stečajnog razloga. Stečajni razlozi su: nesposobnost za plaćanje i prezaduženost. </w:t>
      </w:r>
    </w:p>
    <w:p w:rsidRDefault="00431F6A" w:rsidP="00431F6A" w:rsidR="00431F6A">
      <w:pPr>
        <w:ind w:firstLine="708"/>
        <w:jc w:val="both"/>
        <w:rPr>
          <w:lang w:eastAsia="x-none" w:val="x-none"/>
        </w:rPr>
      </w:pPr>
    </w:p>
    <w:p w:rsidRDefault="00431F6A" w:rsidP="00431F6A" w:rsidR="00431F6A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28037E">
        <w:t xml:space="preserve">Ivan Mikić sa sjedištem i poslovnom adresom u Novoj Gradiški, </w:t>
      </w:r>
      <w:proofErr w:type="spellStart"/>
      <w:r w:rsidR="0028037E">
        <w:t>Gundulićeva</w:t>
      </w:r>
      <w:proofErr w:type="spellEnd"/>
      <w:r w:rsidR="0028037E">
        <w:t xml:space="preserve"> </w:t>
      </w:r>
      <w:proofErr w:type="spellStart"/>
      <w:r w:rsidR="0028037E">
        <w:t>bb</w:t>
      </w:r>
      <w:proofErr w:type="spellEnd"/>
      <w:r w:rsidR="0028037E">
        <w:t xml:space="preserve"> i adresom prebivališta u </w:t>
      </w:r>
      <w:proofErr w:type="spellStart"/>
      <w:r w:rsidR="0028037E">
        <w:t>Baćin</w:t>
      </w:r>
      <w:proofErr w:type="spellEnd"/>
      <w:r w:rsidR="0028037E">
        <w:t xml:space="preserve"> dolu, </w:t>
      </w:r>
      <w:proofErr w:type="spellStart"/>
      <w:r w:rsidR="0028037E">
        <w:t>Baćin</w:t>
      </w:r>
      <w:proofErr w:type="spellEnd"/>
      <w:r w:rsidR="0028037E">
        <w:t xml:space="preserve"> dol 76, OIB: 72220905423</w:t>
      </w:r>
      <w:r>
        <w:t xml:space="preserve">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431F6A" w:rsidP="00431F6A" w:rsidR="00431F6A">
      <w:pPr>
        <w:jc w:val="both"/>
        <w:rPr>
          <w:bCs/>
          <w:lang w:eastAsia="x-none" w:val="x-none"/>
        </w:rPr>
      </w:pPr>
    </w:p>
    <w:p w:rsidRDefault="00431F6A" w:rsidP="00431F6A" w:rsidR="00431F6A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28037E">
        <w:rPr>
          <w:bCs/>
        </w:rPr>
        <w:t>7. ožujka 2018</w:t>
      </w:r>
      <w:r>
        <w:rPr>
          <w:bCs/>
        </w:rPr>
        <w:t>. godine.</w:t>
      </w:r>
    </w:p>
    <w:p w:rsidRDefault="0028037E" w:rsidP="00431F6A" w:rsidR="0028037E">
      <w:pPr>
        <w:ind w:firstLine="708"/>
        <w:jc w:val="both"/>
        <w:rPr>
          <w:bCs/>
        </w:rPr>
      </w:pPr>
    </w:p>
    <w:p w:rsidRDefault="00431F6A" w:rsidP="00431F6A" w:rsidR="00431F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izvještaja privremenog stečajnog upravitelja i prema priloženom izvodu iz Očevidnika neizvršenih osnova za plaćanje dužnika od dana 7. ožujka 2018. godine, vidljivo je da je na računima i novčanim sredstvima dužnika na dan izdavanja potvrde evidentirano duže od 120 dana neprekidne blokade te da nepodmirene obveze na dan izdavanja potvrde iznose 7.006,67 kn.</w:t>
      </w:r>
    </w:p>
    <w:p w:rsidRDefault="00431F6A" w:rsidP="00431F6A" w:rsidR="00431F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31F6A" w:rsidP="00431F6A" w:rsidR="00431F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1. ožujka 2018. godine dužnik nije upisan kao vlasnik nekretnina na području nadležnosti ovoga zemljišnoknjižnog odjela.</w:t>
      </w:r>
    </w:p>
    <w:p w:rsidRDefault="002D4D80" w:rsidP="00431F6A" w:rsidR="002D4D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1F6A" w:rsidP="00431F6A" w:rsidR="00431F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obavijesti MUP RH d 13. ožujka 2018. vidljivo je da dužnik nema registrirano niti jedno vozilo. </w:t>
      </w:r>
    </w:p>
    <w:p w:rsidRDefault="002D4D80" w:rsidP="00431F6A" w:rsidR="002D4D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1F6A" w:rsidP="00FE5161" w:rsidR="002D4D80">
      <w:pPr>
        <w:ind w:firstLine="708"/>
        <w:jc w:val="both"/>
        <w:rPr>
          <w:rStyle w:val="infoboja"/>
          <w:bCs/>
        </w:rPr>
      </w:pPr>
      <w:r>
        <w:t>Privremeni stečajni upravitelj u svom izvješću navodi dužnik nema javno objavljenih financijskih izvješća te da je za 2014. godinu je u javnoj objavi navedeno: „</w:t>
      </w:r>
      <w:r>
        <w:rPr>
          <w:rStyle w:val="infoboja"/>
          <w:bCs/>
        </w:rPr>
        <w:t>Poduzetnik je za 2014. godinu podnio izjavu o neaktivnosti.“</w:t>
      </w:r>
    </w:p>
    <w:p w:rsidRDefault="00DB469C" w:rsidP="00FE5161" w:rsidR="00DB469C">
      <w:pPr>
        <w:ind w:firstLine="708"/>
        <w:jc w:val="both"/>
        <w:rPr>
          <w:rStyle w:val="infoboja"/>
          <w:bCs/>
        </w:rPr>
      </w:pPr>
    </w:p>
    <w:p w:rsidRDefault="00431F6A" w:rsidP="00431F6A" w:rsidR="00431F6A">
      <w:pPr>
        <w:ind w:firstLine="708"/>
        <w:jc w:val="both"/>
      </w:pPr>
      <w:r>
        <w:rPr>
          <w:rStyle w:val="infoboja"/>
          <w:bCs/>
        </w:rPr>
        <w:t>Privremeni stečajni upravitelj navodi u svom izvješću i na ročištu da je kontaktirao sa zakonskim zastupnikom dužnika i da je isti izjavio da dužnik nije imao niti ima</w:t>
      </w:r>
      <w:r w:rsidR="002D4D80">
        <w:rPr>
          <w:rStyle w:val="infoboja"/>
          <w:bCs/>
        </w:rPr>
        <w:t>o</w:t>
      </w:r>
      <w:r>
        <w:rPr>
          <w:rStyle w:val="infoboja"/>
          <w:bCs/>
        </w:rPr>
        <w:t xml:space="preserve"> bilo kakvu imovinu. Također, zakonski zastupnik dužnika dostavio je u spis i izjavu da dužnik nema imovine. </w:t>
      </w:r>
    </w:p>
    <w:p w:rsidRDefault="00431F6A" w:rsidP="00431F6A" w:rsidR="00431F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31F6A" w:rsidP="00431F6A" w:rsidR="00431F6A">
      <w:pPr>
        <w:ind w:firstLine="708"/>
        <w:jc w:val="both"/>
      </w:pPr>
      <w:r>
        <w:lastRenderedPageBreak/>
        <w:t xml:space="preserve">Na temelju podataka navedenih u izvješću privremeni stečajni upravitelj je mišljenja da je stečajni dužnik nesposoban za plaćanje i prezadužen, te budući  da su kod dužnika ispunjeni stečajni razlozi iz članka 6. i članka 7. </w:t>
      </w:r>
      <w:r w:rsidR="006B056D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431F6A" w:rsidP="00431F6A" w:rsidR="00431F6A">
      <w:pPr>
        <w:ind w:firstLine="708"/>
        <w:jc w:val="both"/>
      </w:pPr>
    </w:p>
    <w:p w:rsidRDefault="005219BB" w:rsidP="005219BB" w:rsidR="00832B5F">
      <w:pPr>
        <w:ind w:firstLine="708"/>
        <w:jc w:val="both"/>
      </w:pPr>
      <w:r w:rsidRPr="00C04D86">
        <w:rPr>
          <w:bCs/>
        </w:rPr>
        <w:t xml:space="preserve">Sud je izvršio uvid u spis i dokumente u spisu i to: </w:t>
      </w:r>
      <w:r w:rsidRPr="00C04D86">
        <w:t xml:space="preserve">Prijedlog za otvaranje stečajnoga postupka predlagatelja FINA RC Osijek Podružnica Osijek, L. </w:t>
      </w:r>
      <w:proofErr w:type="spellStart"/>
      <w:r w:rsidRPr="00C04D86">
        <w:t>Jägera</w:t>
      </w:r>
      <w:proofErr w:type="spellEnd"/>
      <w:r w:rsidRPr="00C04D86">
        <w:t xml:space="preserve"> 3, Osijek, od </w:t>
      </w:r>
      <w:r w:rsidR="00C04D86">
        <w:t>09</w:t>
      </w:r>
      <w:r w:rsidRPr="00C04D86">
        <w:t>.</w:t>
      </w:r>
      <w:r w:rsidR="00C04D86">
        <w:t>08</w:t>
      </w:r>
      <w:r w:rsidRPr="00C04D86">
        <w:t xml:space="preserve">.2016., Izvadak iz sudskog registra od </w:t>
      </w:r>
      <w:r w:rsidR="00526406">
        <w:t>25</w:t>
      </w:r>
      <w:r w:rsidRPr="00C04D86">
        <w:t>.</w:t>
      </w:r>
      <w:r w:rsidR="00526406">
        <w:t>08</w:t>
      </w:r>
      <w:r w:rsidRPr="00C04D86">
        <w:t>.2016., Izvadak iz sudskog registra od 0</w:t>
      </w:r>
      <w:r w:rsidR="004217BF">
        <w:t>8</w:t>
      </w:r>
      <w:r w:rsidRPr="00C04D86">
        <w:t xml:space="preserve">.01.2018., </w:t>
      </w:r>
      <w:proofErr w:type="spellStart"/>
      <w:r w:rsidRPr="00C04D86">
        <w:t>eBlokade</w:t>
      </w:r>
      <w:proofErr w:type="spellEnd"/>
      <w:r w:rsidRPr="00C04D86">
        <w:t xml:space="preserve"> na dan 0</w:t>
      </w:r>
      <w:r w:rsidR="00F512D3">
        <w:t>8</w:t>
      </w:r>
      <w:r w:rsidRPr="00C04D86">
        <w:t xml:space="preserve">.01.2018., </w:t>
      </w:r>
      <w:r w:rsidR="00832B5F">
        <w:t xml:space="preserve">Izvješće </w:t>
      </w:r>
      <w:r w:rsidR="00852678">
        <w:t>p</w:t>
      </w:r>
      <w:r w:rsidR="00832B5F">
        <w:t xml:space="preserve">rivremenog stečajnog </w:t>
      </w:r>
      <w:r w:rsidR="00852678">
        <w:t>upravitelja</w:t>
      </w:r>
      <w:r w:rsidR="00832B5F">
        <w:t xml:space="preserve"> od 16. </w:t>
      </w:r>
      <w:r w:rsidR="00C40B12">
        <w:t>02.</w:t>
      </w:r>
      <w:r w:rsidR="00832B5F">
        <w:t xml:space="preserve">2018., </w:t>
      </w:r>
      <w:r w:rsidR="00605778">
        <w:t>Izjavu zakonskog zastupnika dužnika od 16.02.201</w:t>
      </w:r>
      <w:r w:rsidR="00AE45A7">
        <w:t>7</w:t>
      </w:r>
      <w:r w:rsidR="00605778">
        <w:t xml:space="preserve">., </w:t>
      </w:r>
      <w:r w:rsidR="0058414A">
        <w:t xml:space="preserve">Potvrdu Općinskog suda u </w:t>
      </w:r>
      <w:r w:rsidR="003F2A00">
        <w:t xml:space="preserve">Osijeku </w:t>
      </w:r>
      <w:r w:rsidR="0058414A">
        <w:t xml:space="preserve">ZK odjel </w:t>
      </w:r>
      <w:r w:rsidR="003F2A00">
        <w:t>Osij</w:t>
      </w:r>
      <w:r w:rsidR="00157F5B">
        <w:t>e</w:t>
      </w:r>
      <w:r w:rsidR="00FA6A47">
        <w:t xml:space="preserve">k </w:t>
      </w:r>
      <w:r w:rsidR="0058414A">
        <w:t xml:space="preserve">od 01.03.2018., </w:t>
      </w:r>
      <w:proofErr w:type="spellStart"/>
      <w:r w:rsidR="00AB2942">
        <w:t>eBlokade</w:t>
      </w:r>
      <w:proofErr w:type="spellEnd"/>
      <w:r w:rsidR="00AB2942">
        <w:t xml:space="preserve"> od 07.03.2018., dopis MUP-a od 13.03.2018.</w:t>
      </w:r>
    </w:p>
    <w:p w:rsidRDefault="005219BB" w:rsidP="00D46FC1" w:rsidR="005219BB">
      <w:pPr>
        <w:jc w:val="both"/>
      </w:pPr>
    </w:p>
    <w:p w:rsidRDefault="00431F6A" w:rsidP="00431F6A" w:rsidR="00431F6A">
      <w:pPr>
        <w:ind w:firstLine="708"/>
        <w:jc w:val="both"/>
      </w:pPr>
      <w:r>
        <w:t xml:space="preserve">Sud je također izvršio i na dan </w:t>
      </w:r>
      <w:r w:rsidR="005219BB">
        <w:t>2</w:t>
      </w:r>
      <w:r w:rsidR="00F10E6B">
        <w:t>4</w:t>
      </w:r>
      <w:r>
        <w:t xml:space="preserve">. travnja 2018. uvid u Očevidnik neizvršenih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80276B">
        <w:t>7.006,57</w:t>
      </w:r>
      <w:r>
        <w:t xml:space="preserve"> kn. </w:t>
      </w:r>
    </w:p>
    <w:p w:rsidRDefault="00431F6A" w:rsidP="00431F6A" w:rsidR="00431F6A">
      <w:pPr>
        <w:jc w:val="both"/>
      </w:pPr>
    </w:p>
    <w:p w:rsidRDefault="00431F6A" w:rsidP="00431F6A" w:rsidR="00431F6A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2F3618">
        <w:rPr>
          <w:bCs/>
        </w:rPr>
        <w:t xml:space="preserve"> </w:t>
      </w:r>
      <w:r>
        <w:rPr>
          <w:bCs/>
        </w:rPr>
        <w:t>7 St-</w:t>
      </w:r>
      <w:r w:rsidR="002F3618">
        <w:rPr>
          <w:bCs/>
        </w:rPr>
        <w:t>2125</w:t>
      </w:r>
      <w:r>
        <w:rPr>
          <w:bCs/>
        </w:rPr>
        <w:t xml:space="preserve">/16-19 od </w:t>
      </w:r>
      <w:r w:rsidR="002F3618">
        <w:rPr>
          <w:bCs/>
        </w:rPr>
        <w:t>9. ožujka 2018</w:t>
      </w:r>
      <w:r>
        <w:rPr>
          <w:bCs/>
        </w:rPr>
        <w:t xml:space="preserve">. godine, koje rješenje je objavljeno na e-oglasnoj ploči suda </w:t>
      </w:r>
      <w:r w:rsidR="0093153B">
        <w:rPr>
          <w:bCs/>
        </w:rPr>
        <w:t>9. ožujka 2018</w:t>
      </w:r>
      <w:r w:rsidR="006E54CF">
        <w:rPr>
          <w:bCs/>
        </w:rPr>
        <w:t>.</w:t>
      </w:r>
      <w:r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6E54CF">
        <w:t xml:space="preserve">19.079,00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6E54CF" w:rsidP="006E54CF" w:rsidR="006E54CF">
      <w:pPr>
        <w:spacing w:after="240"/>
        <w:jc w:val="both"/>
      </w:pPr>
      <w:r>
        <w:t>- poštanski troškovi stečajnog postupka (dopis upućen direktoru dužnika i dužniku (2 pošiljke x 11,50 kn) u iznosu od 23,00 kn i izvješća sudu (predvidivo 15,00 kn) u ukupnom iznosu od 38,00 kn u skladu s Cjenikom poštanskih usluga u unutarnjem prometu za sudsko pismeno</w:t>
      </w:r>
    </w:p>
    <w:p w:rsidRDefault="006E54CF" w:rsidP="006E54CF" w:rsidR="006E54CF">
      <w:pPr>
        <w:spacing w:after="240"/>
        <w:jc w:val="both"/>
      </w:pPr>
      <w:r>
        <w:t xml:space="preserve">- trošak korištenja vlastitog automobila za pristup ročištu (putni nalog </w:t>
      </w:r>
      <w:proofErr w:type="spellStart"/>
      <w:r>
        <w:t>Baćindol</w:t>
      </w:r>
      <w:proofErr w:type="spellEnd"/>
      <w:r>
        <w:t>-Osijek 310 kn x 2,00 kn = 620,00 kn, cestarina 2 x 61,00 kn =122,00 kn) u ukupnom iznosu od 742,00 kn</w:t>
      </w:r>
    </w:p>
    <w:p w:rsidRDefault="006E54CF" w:rsidP="006E54CF" w:rsidR="006E54CF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6E54CF" w:rsidP="006E54CF" w:rsidR="006E54CF">
      <w:pPr>
        <w:spacing w:after="240"/>
        <w:jc w:val="both"/>
      </w:pPr>
      <w:r>
        <w:t>- trošak izrade pečata (nije uključen PDV) u iznosu od 140,00 kn u skladu s prosječnom važećom cijenom takvih usluga na tržištu</w:t>
      </w:r>
    </w:p>
    <w:p w:rsidRDefault="006E54CF" w:rsidP="006E54CF" w:rsidR="006E54CF">
      <w:pPr>
        <w:spacing w:after="240"/>
        <w:jc w:val="both"/>
      </w:pPr>
      <w:r>
        <w:t xml:space="preserve">- naknada banci – trošak otvaranja žiro-računa i voženja računa (u iznosu od </w:t>
      </w:r>
      <w:proofErr w:type="spellStart"/>
      <w:r>
        <w:t>cca</w:t>
      </w:r>
      <w:proofErr w:type="spellEnd"/>
      <w:r>
        <w:t xml:space="preserve"> 50,00 kn x 12 mjeseci) u ukupnom iznosu od 600,00 kn u skladu s prosječnom naknadom prema Cjeniku financijskih institucija za usluge platnog prometa na tržištu</w:t>
      </w:r>
    </w:p>
    <w:p w:rsidRDefault="006E54CF" w:rsidP="006E54CF" w:rsidR="006E54CF">
      <w:pPr>
        <w:spacing w:after="240"/>
        <w:jc w:val="both"/>
      </w:pPr>
      <w:r>
        <w:t>- trošak knjigovodstvenih usluga – mjesečno 500,00 kn (uključen PDV) x 12 mjeseci u iznosu od 6.000,00 kn u skladu s prosječnom cijenom takvih usluga na tržištu</w:t>
      </w:r>
    </w:p>
    <w:p w:rsidRDefault="006E54CF" w:rsidP="006E54CF" w:rsidR="006E54CF">
      <w:pPr>
        <w:spacing w:after="240"/>
        <w:jc w:val="both"/>
      </w:pPr>
      <w:r>
        <w:t>- poštanski troškovi stečajnog postupka (10 pošiljki x 11,50 kn) u iznosu od 115,00 kn u skladu s Cjenikom poštanskih usluga u unutarnjem prometu za sudsko pismeno</w:t>
      </w:r>
    </w:p>
    <w:p w:rsidRDefault="006E54CF" w:rsidP="006E54CF" w:rsidR="006E54CF">
      <w:pPr>
        <w:spacing w:after="240"/>
        <w:jc w:val="both"/>
      </w:pPr>
      <w:r>
        <w:lastRenderedPageBreak/>
        <w:t>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6E54CF" w:rsidP="006E54CF" w:rsidR="006E54CF">
      <w:pPr>
        <w:jc w:val="both"/>
      </w:pPr>
      <w:r>
        <w:t>- arhiviranje dokumentacije – (pohrana dokumentacije u skladu sa Zakonom o arhivskom gradivu i arhivima prema Cjeniku u iznosu od 1.000,00 kn (uključen PDV)</w:t>
      </w:r>
    </w:p>
    <w:p w:rsidRDefault="006E54CF" w:rsidP="006E54CF" w:rsidR="006E54CF">
      <w:pPr>
        <w:jc w:val="both"/>
      </w:pPr>
    </w:p>
    <w:p w:rsidRDefault="006E54CF" w:rsidP="006E54CF" w:rsidR="006E54CF">
      <w:pPr>
        <w:jc w:val="both"/>
      </w:pPr>
      <w:r>
        <w:t xml:space="preserve">- putni troškovi stečajnog upravitelja najmanje 2 putovanja u Osijek (putni nalog </w:t>
      </w:r>
      <w:proofErr w:type="spellStart"/>
      <w:r>
        <w:t>Baćindol</w:t>
      </w:r>
      <w:proofErr w:type="spellEnd"/>
      <w:r>
        <w:t xml:space="preserve"> – Osijek 310 kn x 2,00 kn = 620,00 kn, cestarina 2 x 61,00 kn = 122,00 kn) x 2 = 742,00 kn, u ukupnom iznosu od 1.484,00 kn</w:t>
      </w:r>
    </w:p>
    <w:p w:rsidRDefault="006E54CF" w:rsidP="006E54CF" w:rsidR="006E54CF">
      <w:pPr>
        <w:jc w:val="both"/>
      </w:pPr>
    </w:p>
    <w:p w:rsidRDefault="006E54CF" w:rsidP="006E54CF" w:rsidR="006E54CF">
      <w:pPr>
        <w:jc w:val="both"/>
      </w:pPr>
      <w:r>
        <w:t xml:space="preserve">- nagrada stečajnom upravitelju – prema čl. 7. Uredbe o kriterijima i načinu obračuna i plaćanja nagrade stečajnim upraviteljima) u iznosu od 3.000,00 kn </w:t>
      </w:r>
    </w:p>
    <w:p w:rsidRDefault="006E54CF" w:rsidP="006E54CF" w:rsidR="006E54CF">
      <w:pPr>
        <w:jc w:val="both"/>
      </w:pPr>
    </w:p>
    <w:p w:rsidRDefault="006E54CF" w:rsidP="006E54CF" w:rsidR="00431F6A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kn.</w:t>
      </w:r>
      <w:r w:rsidR="00431F6A">
        <w:t xml:space="preserve"> </w:t>
      </w:r>
    </w:p>
    <w:p w:rsidRDefault="00431F6A" w:rsidP="00431F6A" w:rsidR="00431F6A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431F6A" w:rsidP="00431F6A" w:rsidR="00431F6A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431F6A" w:rsidP="00D36601" w:rsidR="00560A37">
      <w:pPr>
        <w:ind w:firstLine="708"/>
        <w:jc w:val="both"/>
      </w:pPr>
      <w:r>
        <w:t>Za stečajnog upravitelja, automatskim oda</w:t>
      </w:r>
      <w:r w:rsidR="00B217F9">
        <w:t>birom promjenom uloge, imenovan</w:t>
      </w:r>
      <w:r>
        <w:t xml:space="preserve"> je </w:t>
      </w:r>
      <w:r w:rsidR="00B217F9">
        <w:t>Ivan Mikić</w:t>
      </w:r>
      <w:r w:rsidR="00B217F9" w:rsidRPr="00B217F9">
        <w:t xml:space="preserve"> </w:t>
      </w:r>
      <w:r w:rsidR="00B217F9">
        <w:t xml:space="preserve">OIB: 72220905423  sa sjedištem i poslovnom adresom u Novoj Gradiški, </w:t>
      </w:r>
      <w:proofErr w:type="spellStart"/>
      <w:r w:rsidR="00B217F9">
        <w:t>Gundulićeva</w:t>
      </w:r>
      <w:proofErr w:type="spellEnd"/>
      <w:r w:rsidR="00B217F9">
        <w:t xml:space="preserve"> </w:t>
      </w:r>
      <w:proofErr w:type="spellStart"/>
      <w:r w:rsidR="00B217F9">
        <w:t>bb</w:t>
      </w:r>
      <w:proofErr w:type="spellEnd"/>
      <w:r w:rsidR="00B217F9">
        <w:t xml:space="preserve"> i adresom prebivališta u </w:t>
      </w:r>
      <w:proofErr w:type="spellStart"/>
      <w:r w:rsidR="00B217F9">
        <w:t>Baćin</w:t>
      </w:r>
      <w:proofErr w:type="spellEnd"/>
      <w:r w:rsidR="00B217F9">
        <w:t xml:space="preserve"> dolu, </w:t>
      </w:r>
      <w:proofErr w:type="spellStart"/>
      <w:r w:rsidR="00B217F9">
        <w:t>Baćin</w:t>
      </w:r>
      <w:proofErr w:type="spellEnd"/>
      <w:r w:rsidR="00B217F9">
        <w:t xml:space="preserve"> dol 76,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36601" w:rsidP="00D36601" w:rsidR="00D36601">
      <w:pPr>
        <w:ind w:firstLine="708"/>
        <w:jc w:val="both"/>
      </w:pPr>
    </w:p>
    <w:p w:rsidRDefault="00F07D9F" w:rsidP="00F07D9F" w:rsidR="00F07D9F">
      <w:pPr>
        <w:pStyle w:val="Tijeloteksta"/>
        <w:jc w:val="center"/>
        <w:rPr>
          <w:sz w:val="24"/>
        </w:rPr>
      </w:pPr>
      <w:r>
        <w:rPr>
          <w:sz w:val="24"/>
        </w:rPr>
        <w:t xml:space="preserve">U Osijeku 24. travnja 2018. </w:t>
      </w:r>
    </w:p>
    <w:p w:rsidRDefault="00F07D9F" w:rsidP="00F07D9F" w:rsidR="00F07D9F">
      <w:pPr>
        <w:pStyle w:val="Tijeloteksta"/>
        <w:rPr>
          <w:sz w:val="24"/>
        </w:rPr>
      </w:pPr>
    </w:p>
    <w:p w:rsidRDefault="00F07D9F" w:rsidP="00F07D9F" w:rsidR="00F07D9F">
      <w:pPr>
        <w:jc w:val="center"/>
      </w:pPr>
      <w:r>
        <w:t xml:space="preserve">                                                                                      STEČAJNI SUDAC</w:t>
      </w:r>
    </w:p>
    <w:p w:rsidRDefault="00F07D9F" w:rsidP="00F07D9F" w:rsidR="00F07D9F">
      <w:pPr>
        <w:ind w:left="4956"/>
        <w:jc w:val="center"/>
      </w:pPr>
      <w:r>
        <w:t xml:space="preserve">       mr. sc. Boris Vuković</w:t>
      </w:r>
    </w:p>
    <w:p w:rsidRDefault="00F07D9F" w:rsidP="00F07D9F" w:rsidR="00F07D9F">
      <w:pPr>
        <w:jc w:val="both"/>
      </w:pPr>
      <w:r>
        <w:t xml:space="preserve">Zapisničar: Danijela Špeletić                                          </w:t>
      </w:r>
    </w:p>
    <w:p w:rsidRDefault="00F07D9F" w:rsidP="00F07D9F" w:rsidR="00F07D9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F07D9F" w:rsidP="00F07D9F" w:rsidR="00F07D9F">
      <w:pPr>
        <w:jc w:val="both"/>
        <w:rPr>
          <w:color w:val="000000"/>
        </w:rPr>
      </w:pPr>
    </w:p>
    <w:p w:rsidRDefault="00F07D9F" w:rsidP="00F07D9F" w:rsidR="00F07D9F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F07D9F" w:rsidP="00F07D9F" w:rsidR="00F07D9F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3461E8" w:rsidP="009E1015" w:rsidR="003461E8">
      <w:pPr>
        <w:rPr>
          <w:lang w:eastAsia="x-none"/>
        </w:rPr>
      </w:pPr>
      <w:bookmarkStart w:name="_GoBack" w:id="0"/>
      <w:bookmarkEnd w:id="0"/>
    </w:p>
    <w:p w:rsidRDefault="000073C3" w:rsidP="000073C3" w:rsidR="000073C3">
      <w:pPr>
        <w:jc w:val="both"/>
      </w:pPr>
      <w:r>
        <w:t>DNA:</w:t>
      </w:r>
    </w:p>
    <w:p w:rsidRDefault="003C27EA" w:rsidP="003C27EA" w:rsidR="003C27EA">
      <w:r>
        <w:t xml:space="preserve">-          Predlagatelj FINA </w:t>
      </w:r>
    </w:p>
    <w:p w:rsidRDefault="003C27EA" w:rsidP="003C27EA" w:rsidR="003C27EA">
      <w:r>
        <w:t xml:space="preserve">-          Stečajni upravitelj Ivan Mikić, Nova Gradiška, </w:t>
      </w:r>
      <w:proofErr w:type="spellStart"/>
      <w:r>
        <w:t>Gundulićeva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3C27EA" w:rsidP="003C27EA" w:rsidR="003C27EA">
      <w:r>
        <w:t>-</w:t>
      </w:r>
      <w:r>
        <w:tab/>
        <w:t xml:space="preserve">Dužnik ADVERTAM j.d.o.o., Osijek, Lorenza </w:t>
      </w:r>
      <w:proofErr w:type="spellStart"/>
      <w:r>
        <w:t>Jägera</w:t>
      </w:r>
      <w:proofErr w:type="spellEnd"/>
      <w:r>
        <w:t xml:space="preserve"> 24</w:t>
      </w:r>
    </w:p>
    <w:p w:rsidRDefault="003C27EA" w:rsidP="003C27EA" w:rsidR="003C27EA">
      <w:r>
        <w:t>-</w:t>
      </w:r>
      <w:r>
        <w:tab/>
        <w:t xml:space="preserve">Zakonski zastupnik dužnika Lora </w:t>
      </w:r>
      <w:proofErr w:type="spellStart"/>
      <w:r>
        <w:t>Jularić</w:t>
      </w:r>
      <w:proofErr w:type="spellEnd"/>
      <w:r>
        <w:t xml:space="preserve">, Osijek, </w:t>
      </w:r>
      <w:proofErr w:type="spellStart"/>
      <w:r>
        <w:t>Retfala</w:t>
      </w:r>
      <w:proofErr w:type="spellEnd"/>
      <w:r>
        <w:t xml:space="preserve"> Nova 11</w:t>
      </w:r>
    </w:p>
    <w:p w:rsidRDefault="003C27EA" w:rsidP="003C27EA" w:rsidR="003C27EA">
      <w:r>
        <w:t>-</w:t>
      </w:r>
      <w:r>
        <w:tab/>
        <w:t>e-oglasna ploča</w:t>
      </w:r>
    </w:p>
    <w:p w:rsidRDefault="003C27EA" w:rsidP="003C27EA" w:rsidR="003C27EA">
      <w:r>
        <w:t>-</w:t>
      </w:r>
      <w:r>
        <w:tab/>
        <w:t xml:space="preserve">Registru – elektroničkim putem </w:t>
      </w:r>
      <w:r w:rsidRPr="003C27EA">
        <w:rPr>
          <w:b/>
          <w:u w:val="single"/>
        </w:rPr>
        <w:t>odmah i nakon pravomoćnosti</w:t>
      </w:r>
    </w:p>
    <w:p w:rsidRDefault="003C27EA" w:rsidP="003C27EA" w:rsidR="003C27EA">
      <w:r>
        <w:t>-</w:t>
      </w:r>
      <w:r>
        <w:tab/>
        <w:t>ŽDO GUO Osijek</w:t>
      </w:r>
    </w:p>
    <w:p w:rsidRDefault="003C27EA" w:rsidP="003C27EA" w:rsidR="003C27EA">
      <w:r>
        <w:t>-</w:t>
      </w:r>
      <w:r>
        <w:tab/>
        <w:t>Porezna uprava Osijek</w:t>
      </w:r>
    </w:p>
    <w:p w:rsidRDefault="003C27EA" w:rsidP="003C27EA" w:rsidR="003C27EA" w:rsidRPr="003C27EA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3C27EA">
        <w:rPr>
          <w:b/>
        </w:rPr>
        <w:t>elek</w:t>
      </w:r>
      <w:proofErr w:type="spellEnd"/>
      <w:r w:rsidRPr="003C27EA">
        <w:rPr>
          <w:b/>
        </w:rPr>
        <w:t>. poštom</w:t>
      </w:r>
    </w:p>
    <w:p w:rsidRDefault="003C27EA" w:rsidP="003C27EA" w:rsidR="003C27EA">
      <w:r>
        <w:t>-</w:t>
      </w:r>
      <w:r>
        <w:tab/>
        <w:t>Riješeno otvaranjem i zaključenjem</w:t>
      </w:r>
    </w:p>
    <w:p w:rsidRDefault="003C27EA" w:rsidP="003C27EA" w:rsidR="00671A4A" w:rsidRPr="00BF2330">
      <w:r>
        <w:t>-</w:t>
      </w:r>
      <w:r>
        <w:tab/>
        <w:t>kal. 30.</w:t>
      </w:r>
      <w:r w:rsidR="00F00196">
        <w:t>0</w:t>
      </w:r>
      <w:r>
        <w:t>5.</w:t>
      </w:r>
      <w:r w:rsidR="00F00196">
        <w:t>20</w:t>
      </w:r>
      <w:r>
        <w:t>18.</w:t>
      </w:r>
    </w:p>
    <w:p w:rsidRDefault="00671A4A" w:rsidP="00671A4A" w:rsidR="00671A4A" w:rsidRPr="00BF2330"/>
    <w:sectPr w:rsidSect="00606835" w:rsidR="00671A4A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2B" w:rsidR="0082102B">
      <w:r>
        <w:separator/>
      </w:r>
    </w:p>
  </w:endnote>
  <w:endnote w:id="0" w:type="continuationSeparator">
    <w:p w:rsidRDefault="0082102B" w:rsidR="00821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2B" w:rsidR="0082102B">
      <w:r>
        <w:separator/>
      </w:r>
    </w:p>
  </w:footnote>
  <w:footnote w:id="0" w:type="continuationSeparator">
    <w:p w:rsidRDefault="0082102B" w:rsidR="00821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D9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D6F1B" w:rsidR="00CD6F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8553B">
      <w:t>7 St-2125/16-23</w:t>
    </w:r>
  </w:p>
  <w:p w:rsidRDefault="00E43C3D" w:rsidP="00136E88" w:rsidR="00E43C3D"/>
  <w:p w:rsidRDefault="002B36B3" w:rsidP="00136E88" w:rsidR="002B36B3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F8553B">
      <w:t>2125</w:t>
    </w:r>
    <w:r w:rsidR="00634DB9">
      <w:t>/</w:t>
    </w:r>
    <w:r w:rsidR="00786C4D">
      <w:t>16-2</w:t>
    </w:r>
    <w:r w:rsidR="00F8553B">
      <w:t>3</w:t>
    </w:r>
  </w:p>
  <w:p w:rsidRDefault="00BF3E59" w:rsidP="005562F8" w:rsidR="00BF3E59"/>
  <w:p w:rsidRDefault="00D46FC1" w:rsidP="005562F8" w:rsidR="00D46FC1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3C3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50A4"/>
    <w:rsid w:val="00041B1E"/>
    <w:rsid w:val="00042B7F"/>
    <w:rsid w:val="00045B24"/>
    <w:rsid w:val="000471D3"/>
    <w:rsid w:val="000477DF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D2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90E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D8B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E88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6B58"/>
    <w:rsid w:val="0015748B"/>
    <w:rsid w:val="00157F5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2680"/>
    <w:rsid w:val="00183590"/>
    <w:rsid w:val="00184AB1"/>
    <w:rsid w:val="00184F3E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0EFF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668"/>
    <w:rsid w:val="001D0D66"/>
    <w:rsid w:val="001D1D56"/>
    <w:rsid w:val="001D3B07"/>
    <w:rsid w:val="001D45CA"/>
    <w:rsid w:val="001D65A9"/>
    <w:rsid w:val="001D6ACC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7C"/>
    <w:rsid w:val="00212D8B"/>
    <w:rsid w:val="00213567"/>
    <w:rsid w:val="00213CF9"/>
    <w:rsid w:val="00213E6E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3E0B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3B2E"/>
    <w:rsid w:val="00273B39"/>
    <w:rsid w:val="00273CBA"/>
    <w:rsid w:val="00274B7C"/>
    <w:rsid w:val="0027513A"/>
    <w:rsid w:val="0027615D"/>
    <w:rsid w:val="00276BE9"/>
    <w:rsid w:val="00277609"/>
    <w:rsid w:val="0028037E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5A95"/>
    <w:rsid w:val="002A619F"/>
    <w:rsid w:val="002A66B4"/>
    <w:rsid w:val="002B0DAF"/>
    <w:rsid w:val="002B1E2E"/>
    <w:rsid w:val="002B297F"/>
    <w:rsid w:val="002B32C7"/>
    <w:rsid w:val="002B36B3"/>
    <w:rsid w:val="002B4168"/>
    <w:rsid w:val="002B4316"/>
    <w:rsid w:val="002B7EFE"/>
    <w:rsid w:val="002B7FFE"/>
    <w:rsid w:val="002C1787"/>
    <w:rsid w:val="002C309E"/>
    <w:rsid w:val="002C3A38"/>
    <w:rsid w:val="002C46EC"/>
    <w:rsid w:val="002C496F"/>
    <w:rsid w:val="002C5672"/>
    <w:rsid w:val="002D1633"/>
    <w:rsid w:val="002D270B"/>
    <w:rsid w:val="002D4076"/>
    <w:rsid w:val="002D4D80"/>
    <w:rsid w:val="002D50AA"/>
    <w:rsid w:val="002D684D"/>
    <w:rsid w:val="002D6A0B"/>
    <w:rsid w:val="002D7A01"/>
    <w:rsid w:val="002E0ABF"/>
    <w:rsid w:val="002E0C87"/>
    <w:rsid w:val="002E2327"/>
    <w:rsid w:val="002E32F1"/>
    <w:rsid w:val="002E4945"/>
    <w:rsid w:val="002E67D0"/>
    <w:rsid w:val="002E741D"/>
    <w:rsid w:val="002F2156"/>
    <w:rsid w:val="002F2C53"/>
    <w:rsid w:val="002F2EA0"/>
    <w:rsid w:val="002F3618"/>
    <w:rsid w:val="002F436F"/>
    <w:rsid w:val="002F48B0"/>
    <w:rsid w:val="002F6466"/>
    <w:rsid w:val="00300A40"/>
    <w:rsid w:val="0030192B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2FD"/>
    <w:rsid w:val="00333978"/>
    <w:rsid w:val="00334DA1"/>
    <w:rsid w:val="00342279"/>
    <w:rsid w:val="00342932"/>
    <w:rsid w:val="00345532"/>
    <w:rsid w:val="00345BCD"/>
    <w:rsid w:val="003461E8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807C3"/>
    <w:rsid w:val="003818D8"/>
    <w:rsid w:val="003825F0"/>
    <w:rsid w:val="0038262D"/>
    <w:rsid w:val="00382E90"/>
    <w:rsid w:val="00384393"/>
    <w:rsid w:val="00386A08"/>
    <w:rsid w:val="00390A0E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27EA"/>
    <w:rsid w:val="003C28BB"/>
    <w:rsid w:val="003C3E17"/>
    <w:rsid w:val="003C7070"/>
    <w:rsid w:val="003C7861"/>
    <w:rsid w:val="003C78FB"/>
    <w:rsid w:val="003D0D80"/>
    <w:rsid w:val="003D184F"/>
    <w:rsid w:val="003D1DEA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2A00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7BF"/>
    <w:rsid w:val="0042181A"/>
    <w:rsid w:val="00421F42"/>
    <w:rsid w:val="00424164"/>
    <w:rsid w:val="0042546B"/>
    <w:rsid w:val="00426521"/>
    <w:rsid w:val="004267F3"/>
    <w:rsid w:val="00426D7B"/>
    <w:rsid w:val="00431F6A"/>
    <w:rsid w:val="00433C94"/>
    <w:rsid w:val="00434B3E"/>
    <w:rsid w:val="00434BDC"/>
    <w:rsid w:val="00435DE7"/>
    <w:rsid w:val="004378B5"/>
    <w:rsid w:val="00437CE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19D3"/>
    <w:rsid w:val="00483F8D"/>
    <w:rsid w:val="00484032"/>
    <w:rsid w:val="00486204"/>
    <w:rsid w:val="00486C17"/>
    <w:rsid w:val="0048705B"/>
    <w:rsid w:val="004875C5"/>
    <w:rsid w:val="00487745"/>
    <w:rsid w:val="00487DA1"/>
    <w:rsid w:val="00490410"/>
    <w:rsid w:val="0049291F"/>
    <w:rsid w:val="00496141"/>
    <w:rsid w:val="00496323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761"/>
    <w:rsid w:val="004F0B03"/>
    <w:rsid w:val="004F2AA7"/>
    <w:rsid w:val="004F3C29"/>
    <w:rsid w:val="004F422A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2BC6"/>
    <w:rsid w:val="005131C9"/>
    <w:rsid w:val="0051629B"/>
    <w:rsid w:val="005201EE"/>
    <w:rsid w:val="00521318"/>
    <w:rsid w:val="005219BB"/>
    <w:rsid w:val="005243C7"/>
    <w:rsid w:val="00525A1C"/>
    <w:rsid w:val="00525CE8"/>
    <w:rsid w:val="00526406"/>
    <w:rsid w:val="0053005B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18D"/>
    <w:rsid w:val="005516AA"/>
    <w:rsid w:val="0055191B"/>
    <w:rsid w:val="005524C6"/>
    <w:rsid w:val="00553343"/>
    <w:rsid w:val="00553EAD"/>
    <w:rsid w:val="005546FE"/>
    <w:rsid w:val="0055480D"/>
    <w:rsid w:val="0055549E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6BD1"/>
    <w:rsid w:val="00566E5A"/>
    <w:rsid w:val="00567101"/>
    <w:rsid w:val="005671E9"/>
    <w:rsid w:val="0057072A"/>
    <w:rsid w:val="0057130E"/>
    <w:rsid w:val="00573343"/>
    <w:rsid w:val="0057403E"/>
    <w:rsid w:val="00575E93"/>
    <w:rsid w:val="00576A3C"/>
    <w:rsid w:val="0058014D"/>
    <w:rsid w:val="00580354"/>
    <w:rsid w:val="00584046"/>
    <w:rsid w:val="0058414A"/>
    <w:rsid w:val="005842C8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B84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6D63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460"/>
    <w:rsid w:val="005D57C0"/>
    <w:rsid w:val="005D64B2"/>
    <w:rsid w:val="005D7190"/>
    <w:rsid w:val="005D7195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57D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5778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1102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056D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54CF"/>
    <w:rsid w:val="006E651D"/>
    <w:rsid w:val="006E7EDC"/>
    <w:rsid w:val="006F08C0"/>
    <w:rsid w:val="006F1C17"/>
    <w:rsid w:val="006F48BA"/>
    <w:rsid w:val="006F51D9"/>
    <w:rsid w:val="006F616D"/>
    <w:rsid w:val="006F6D94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1F34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D9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6C4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5F0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4CB2"/>
    <w:rsid w:val="007F5B40"/>
    <w:rsid w:val="008015CF"/>
    <w:rsid w:val="00802615"/>
    <w:rsid w:val="0080276B"/>
    <w:rsid w:val="0080283C"/>
    <w:rsid w:val="00805CC2"/>
    <w:rsid w:val="008062BF"/>
    <w:rsid w:val="00806CB0"/>
    <w:rsid w:val="0080767B"/>
    <w:rsid w:val="008122CF"/>
    <w:rsid w:val="008134E3"/>
    <w:rsid w:val="00813745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02B"/>
    <w:rsid w:val="00821886"/>
    <w:rsid w:val="00821BE8"/>
    <w:rsid w:val="00821CA9"/>
    <w:rsid w:val="008227AB"/>
    <w:rsid w:val="0082497D"/>
    <w:rsid w:val="00827640"/>
    <w:rsid w:val="008276BC"/>
    <w:rsid w:val="00830DCC"/>
    <w:rsid w:val="00832B5F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0C10"/>
    <w:rsid w:val="00851702"/>
    <w:rsid w:val="00851909"/>
    <w:rsid w:val="0085190E"/>
    <w:rsid w:val="00851AF5"/>
    <w:rsid w:val="00851B00"/>
    <w:rsid w:val="00851D34"/>
    <w:rsid w:val="00851F96"/>
    <w:rsid w:val="00852678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4E9"/>
    <w:rsid w:val="00870533"/>
    <w:rsid w:val="0087079C"/>
    <w:rsid w:val="00870CA7"/>
    <w:rsid w:val="00871005"/>
    <w:rsid w:val="008715BB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48A1"/>
    <w:rsid w:val="00885497"/>
    <w:rsid w:val="00885A5D"/>
    <w:rsid w:val="00887AFC"/>
    <w:rsid w:val="00887C2A"/>
    <w:rsid w:val="00887DDF"/>
    <w:rsid w:val="00887F30"/>
    <w:rsid w:val="008901B6"/>
    <w:rsid w:val="00892ADB"/>
    <w:rsid w:val="00893631"/>
    <w:rsid w:val="00894825"/>
    <w:rsid w:val="00897126"/>
    <w:rsid w:val="008A05C3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F1C"/>
    <w:rsid w:val="008B4B23"/>
    <w:rsid w:val="008B50D0"/>
    <w:rsid w:val="008B599D"/>
    <w:rsid w:val="008B62D7"/>
    <w:rsid w:val="008B6700"/>
    <w:rsid w:val="008B7355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3378"/>
    <w:rsid w:val="008D505F"/>
    <w:rsid w:val="008D5288"/>
    <w:rsid w:val="008D5C45"/>
    <w:rsid w:val="008D5F88"/>
    <w:rsid w:val="008D6062"/>
    <w:rsid w:val="008D7D1E"/>
    <w:rsid w:val="008E086F"/>
    <w:rsid w:val="008E0EAB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150"/>
    <w:rsid w:val="009033F5"/>
    <w:rsid w:val="0090372C"/>
    <w:rsid w:val="00905EBA"/>
    <w:rsid w:val="00906415"/>
    <w:rsid w:val="009069BD"/>
    <w:rsid w:val="00906EA9"/>
    <w:rsid w:val="00910B48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53B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4485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B7EA1"/>
    <w:rsid w:val="009C0ACB"/>
    <w:rsid w:val="009C29E7"/>
    <w:rsid w:val="009C29F0"/>
    <w:rsid w:val="009C418E"/>
    <w:rsid w:val="009C4203"/>
    <w:rsid w:val="009C61D3"/>
    <w:rsid w:val="009C6B4E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D50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44A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58EC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2942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24F0"/>
    <w:rsid w:val="00AE45A7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3235"/>
    <w:rsid w:val="00B15F6D"/>
    <w:rsid w:val="00B162DF"/>
    <w:rsid w:val="00B20B46"/>
    <w:rsid w:val="00B20ED1"/>
    <w:rsid w:val="00B217F9"/>
    <w:rsid w:val="00B22F69"/>
    <w:rsid w:val="00B23F77"/>
    <w:rsid w:val="00B2408D"/>
    <w:rsid w:val="00B24D8D"/>
    <w:rsid w:val="00B26835"/>
    <w:rsid w:val="00B26F71"/>
    <w:rsid w:val="00B303AF"/>
    <w:rsid w:val="00B3059E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E0B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0A66"/>
    <w:rsid w:val="00B91060"/>
    <w:rsid w:val="00B91F12"/>
    <w:rsid w:val="00B920CE"/>
    <w:rsid w:val="00B92E6B"/>
    <w:rsid w:val="00B93234"/>
    <w:rsid w:val="00B938F5"/>
    <w:rsid w:val="00B93EB2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9FB"/>
    <w:rsid w:val="00BA3E22"/>
    <w:rsid w:val="00BA6955"/>
    <w:rsid w:val="00BA6C19"/>
    <w:rsid w:val="00BA73A8"/>
    <w:rsid w:val="00BA7931"/>
    <w:rsid w:val="00BA79B7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4BB6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668D"/>
    <w:rsid w:val="00BF70D6"/>
    <w:rsid w:val="00BF7261"/>
    <w:rsid w:val="00BF7BE5"/>
    <w:rsid w:val="00BF7E1D"/>
    <w:rsid w:val="00C00292"/>
    <w:rsid w:val="00C04A2F"/>
    <w:rsid w:val="00C04D86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355A"/>
    <w:rsid w:val="00C3623E"/>
    <w:rsid w:val="00C36DBE"/>
    <w:rsid w:val="00C3792D"/>
    <w:rsid w:val="00C37CBC"/>
    <w:rsid w:val="00C40AB9"/>
    <w:rsid w:val="00C40B12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58A"/>
    <w:rsid w:val="00CC5709"/>
    <w:rsid w:val="00CC5F76"/>
    <w:rsid w:val="00CC6031"/>
    <w:rsid w:val="00CC6DCF"/>
    <w:rsid w:val="00CD0B06"/>
    <w:rsid w:val="00CD1962"/>
    <w:rsid w:val="00CD1B8A"/>
    <w:rsid w:val="00CD294F"/>
    <w:rsid w:val="00CD46AF"/>
    <w:rsid w:val="00CD47DB"/>
    <w:rsid w:val="00CD4836"/>
    <w:rsid w:val="00CD5B65"/>
    <w:rsid w:val="00CD6F1B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560B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660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6FC1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5FD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2A2C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469C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3504"/>
    <w:rsid w:val="00DD4705"/>
    <w:rsid w:val="00DD49DF"/>
    <w:rsid w:val="00DD4AA8"/>
    <w:rsid w:val="00DD58B4"/>
    <w:rsid w:val="00DD6F38"/>
    <w:rsid w:val="00DD7701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34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0EAB"/>
    <w:rsid w:val="00E31315"/>
    <w:rsid w:val="00E313D4"/>
    <w:rsid w:val="00E32BC5"/>
    <w:rsid w:val="00E33A91"/>
    <w:rsid w:val="00E35E81"/>
    <w:rsid w:val="00E365AC"/>
    <w:rsid w:val="00E4094E"/>
    <w:rsid w:val="00E433DD"/>
    <w:rsid w:val="00E4359F"/>
    <w:rsid w:val="00E43C3D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32E9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1E45"/>
    <w:rsid w:val="00EF542E"/>
    <w:rsid w:val="00EF5551"/>
    <w:rsid w:val="00EF6340"/>
    <w:rsid w:val="00EF6A98"/>
    <w:rsid w:val="00EF7A6A"/>
    <w:rsid w:val="00F00196"/>
    <w:rsid w:val="00F02969"/>
    <w:rsid w:val="00F02D9D"/>
    <w:rsid w:val="00F03036"/>
    <w:rsid w:val="00F058DB"/>
    <w:rsid w:val="00F05AF4"/>
    <w:rsid w:val="00F05CA7"/>
    <w:rsid w:val="00F07D9F"/>
    <w:rsid w:val="00F10E6B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12D3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553B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6A47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5161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infoboja" w:type="character">
    <w:name w:val="infoboja"/>
    <w:basedOn w:val="Zadanifontodlomka"/>
    <w:rsid w:val="00431F6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infoboja" w:type="character">
    <w:name w:val="infoboja"/>
    <w:basedOn w:val="Zadanifontodlomka"/>
    <w:rsid w:val="00431F6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5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7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2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14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7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9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0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73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21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65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46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54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9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10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8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10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96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4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933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St-2125/2016-23</izvorni_sadrzaj>
    <derivirana_varijabla naziv="DomainObject.Oznaka_1">St-2125/2016-23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St-2125/2016</izvorni_sadrzaj>
    <derivirana_varijabla naziv="DomainObject.Predmet.OznakaBroj_1">St-2125/2016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ADVERTAM j.d.o.o. za promidžbu, trgovinu i usluge</izvorni_sadrzaj>
    <derivirana_varijabla naziv="DomainObject.Predmet.ProtustrankaFormated_1">  ADVERTAM j.d.o.o. za promidžbu, trgovinu i usluge</derivirana_varijabla>
  </DomainObject.Predmet.ProtustrankaFormated>
  <DomainObject.Predmet.ProtustrankaFormatedOIB>
    <izvorni_sadrzaj>  ADVERTAM j.d.o.o. za promidžbu, trgovinu i usluge, OIB 25138437319</izvorni_sadrzaj>
    <derivirana_varijabla naziv="DomainObject.Predmet.ProtustrankaFormatedOIB_1">  ADVERTAM j.d.o.o. za promidžbu, trgovinu i usluge, OIB 25138437319</derivirana_varijabla>
  </DomainObject.Predmet.ProtustrankaFormatedOIB>
  <DomainObject.Predmet.ProtustrankaFormatedWithAdress>
    <izvorni_sadrzaj> ADVERTAM j.d.o.o. za promidžbu, trgovinu i usluge, Lorenza Jägera 24, 31000 Osijek</izvorni_sadrzaj>
    <derivirana_varijabla naziv="DomainObject.Predmet.ProtustrankaFormatedWithAdress_1"> ADVERTAM j.d.o.o. za promidžbu, trgovinu i usluge, Lorenza Jägera 24, 31000 Osijek</derivirana_varijabla>
  </DomainObject.Predmet.ProtustrankaFormatedWithAdress>
  <DomainObject.Predmet.ProtustrankaFormatedWithAdressOIB>
    <izvorni_sadrzaj> ADVERTAM j.d.o.o. za promidžbu, trgovinu i usluge, OIB 25138437319, Lorenza Jägera 24, 31000 Osijek</izvorni_sadrzaj>
    <derivirana_varijabla naziv="DomainObject.Predmet.ProtustrankaFormatedWithAdressOIB_1"> ADVERTAM j.d.o.o. za promidžbu, trgovinu i usluge, OIB 25138437319, Lorenza Jägera 24, 31000 Osijek</derivirana_varijabla>
  </DomainObject.Predmet.ProtustrankaFormatedWithAdressOIB>
  <DomainObject.Predmet.ProtustrankaWithAdress>
    <izvorni_sadrzaj>ADVERTAM j.d.o.o. za promidžbu, trgovinu i usluge Lorenza Jägera 24, 31000 Osijek</izvorni_sadrzaj>
    <derivirana_varijabla naziv="DomainObject.Predmet.ProtustrankaWithAdress_1">ADVERTAM j.d.o.o. za promidžbu, trgovinu i usluge Lorenza Jägera 24, 31000 Osijek</derivirana_varijabla>
  </DomainObject.Predmet.ProtustrankaWithAdress>
  <DomainObject.Predmet.ProtustrankaWithAdressOIB>
    <izvorni_sadrzaj>ADVERTAM j.d.o.o. za promidžbu, trgovinu i usluge, OIB 25138437319, Lorenza Jägera 24, 31000 Osijek</izvorni_sadrzaj>
    <derivirana_varijabla naziv="DomainObject.Predmet.ProtustrankaWithAdressOIB_1">ADVERTAM j.d.o.o. za promidžbu, trgovinu i usluge, OIB 25138437319, Lorenza Jägera 24, 31000 Osijek</derivirana_varijabla>
  </DomainObject.Predmet.ProtustrankaWithAdressOIB>
  <DomainObject.Predmet.ProtustrankaNazivFormated>
    <izvorni_sadrzaj>ADVERTAM j.d.o.o. za promidžbu, trgovinu i usluge</izvorni_sadrzaj>
    <derivirana_varijabla naziv="DomainObject.Predmet.ProtustrankaNazivFormated_1">ADVERTAM j.d.o.o. za promidžbu, trgovinu i usluge</derivirana_varijabla>
  </DomainObject.Predmet.ProtustrankaNazivFormated>
  <DomainObject.Predmet.ProtustrankaNazivFormatedOIB>
    <izvorni_sadrzaj>ADVERTAM j.d.o.o. za promidžbu, trgovinu i usluge, OIB 25138437319</izvorni_sadrzaj>
    <derivirana_varijabla naziv="DomainObject.Predmet.ProtustrankaNazivFormatedOIB_1">ADVERTAM j.d.o.o. za promidžbu, trgovinu i usluge, OIB 25138437319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ADVERTAM j.d.o.o. za promidžbu, trgovinu i usluge</item>
    </izvorni_sadrzaj>
    <derivirana_varijabla naziv="DomainObject.Predmet.ProtuStrankaListFormated_1">
      <item>ADVERTAM j.d.o.o. za promidžbu, trgovinu i usluge</item>
    </derivirana_varijabla>
  </DomainObject.Predmet.ProtuStrankaListFormated>
  <DomainObject.Predmet.ProtuStrankaListFormatedOIB>
    <izvorni_sadrzaj>
      <item>ADVERTAM j.d.o.o. za promidžbu, trgovinu i usluge, OIB 25138437319</item>
    </izvorni_sadrzaj>
    <derivirana_varijabla naziv="DomainObject.Predmet.ProtuStrankaListFormatedOIB_1">
      <item>ADVERTAM j.d.o.o. za promidžbu, trgovinu i usluge, OIB 25138437319</item>
    </derivirana_varijabla>
  </DomainObject.Predmet.ProtuStrankaListFormatedOIB>
  <DomainObject.Predmet.ProtuStrankaListFormatedWithAdress>
    <izvorni_sadrzaj>
      <item>ADVERTAM j.d.o.o. za promidžbu, trgovinu i usluge, Lorenza Jägera 24, 31000 Osijek</item>
    </izvorni_sadrzaj>
    <derivirana_varijabla naziv="DomainObject.Predmet.ProtuStrankaListFormatedWithAdress_1">
      <item>ADVERTAM j.d.o.o. za promidžbu, trgovinu i usluge, Lorenza Jägera 24, 31000 Osijek</item>
    </derivirana_varijabla>
  </DomainObject.Predmet.ProtuStrankaListFormatedWithAdress>
  <DomainObject.Predmet.ProtuStrankaListFormatedWithAdressOIB>
    <izvorni_sadrzaj>
      <item>ADVERTAM j.d.o.o. za promidžbu, trgovinu i usluge, OIB 25138437319, Lorenza Jägera 24, 31000 Osijek</item>
    </izvorni_sadrzaj>
    <derivirana_varijabla naziv="DomainObject.Predmet.ProtuStrankaListFormatedWithAdressOIB_1">
      <item>ADVERTAM j.d.o.o. za promidžbu, trgovinu i usluge, OIB 25138437319, Lorenza Jägera 24, 31000 Osijek</item>
    </derivirana_varijabla>
  </DomainObject.Predmet.ProtuStrankaListFormatedWithAdressOIB>
  <DomainObject.Predmet.ProtuStrankaListNazivFormated>
    <izvorni_sadrzaj>
      <item>ADVERTAM j.d.o.o. za promidžbu, trgovinu i usluge</item>
    </izvorni_sadrzaj>
    <derivirana_varijabla naziv="DomainObject.Predmet.ProtuStrankaListNazivFormated_1">
      <item>ADVERTAM j.d.o.o. za promidžbu, trgovinu i usluge</item>
    </derivirana_varijabla>
  </DomainObject.Predmet.ProtuStrankaListNazivFormated>
  <DomainObject.Predmet.ProtuStrankaListNazivFormatedOIB>
    <izvorni_sadrzaj>
      <item>ADVERTAM j.d.o.o. za promidžbu, trgovinu i usluge, OIB 25138437319</item>
    </izvorni_sadrzaj>
    <derivirana_varijabla naziv="DomainObject.Predmet.ProtuStrankaListNazivFormatedOIB_1">
      <item>ADVERTAM j.d.o.o. za promidžbu, trgovinu i usluge, OIB 25138437319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St-2125/2016-23</izvorni_sadrzaj>
    <derivirana_varijabla naziv="DomainObject.PoslovniBrojDokumenta_1">St-2125/2016-23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ADVERTAM j.d.o.o. za promidžbu, trgovinu i usluge</izvorni_sadrzaj>
    <derivirana_varijabla naziv="DomainObject.Predmet.ProtustrankaIDrugi_1">ADVERTAM j.d.o.o. za promidžbu,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ADVERTAM j.d.o.o. za promidžbu, trgovinu i usluge, OIB 25138437319, Lorenza Jägera 24, 31000 Osijek</izvorni_sadrzaj>
    <derivirana_varijabla naziv="DomainObject.Predmet.ProtustrankaIDrugiAdressOIB_1">ADVERTAM j.d.o.o. za promidžbu, trgovinu i usluge, OIB 25138437319, Lorenza Jägera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St-2125/2016-23</izvorni_sadrzaj>
    <derivirana_varijabla naziv="DomainObject.Predmet.OdlukaRjesenje.Oznaka_1">St-2125/2016-23</derivirana_varijabla>
  </DomainObject.Predmet.OdlukaRjesenje.Oznaka>
  <DomainObject.Predmet.SudioniciListNaziv>
    <izvorni_sadrzaj>
      <item>FINA RC OSIJEK</item>
      <item>ADVERTAM j.d.o.o. za promidžbu, trgovinu i usluge</item>
    </izvorni_sadrzaj>
    <derivirana_varijabla naziv="DomainObject.Predmet.SudioniciListNaziv_1">
      <item>FINA RC OSIJEK</item>
      <item>ADVERTAM j.d.o.o. za promidžbu, trgovinu i usluge</item>
    </derivirana_varijabla>
  </DomainObject.Predmet.SudioniciListNaziv>
  <DomainObject.Predmet.SudioniciListAdressOIB>
    <izvorni_sadrzaj>
      <item>FINA RC OSIJEK, OIB 85821130368</item>
      <item>ADVERTAM j.d.o.o. za promidžbu, trgovinu i usluge, OIB 25138437319, Lorenza Jägera 24,31000 Osijek</item>
    </izvorni_sadrzaj>
    <derivirana_varijabla naziv="DomainObject.Predmet.SudioniciListAdressOIB_1">
      <item>FINA RC OSIJEK, OIB 85821130368</item>
      <item>ADVERTAM j.d.o.o. za promidžbu, trgovinu i usluge, OIB 25138437319, Lorenza Jägera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25138437319</item>
    </izvorni_sadrzaj>
    <derivirana_varijabla naziv="DomainObject.Predmet.SudioniciListNazivOIB_1">
      <item>, OIB 85821130368</item>
      <item>, OIB 25138437319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35075-2046-4720-952A-34BA93409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1734</properties:Words>
  <properties:Characters>9432</properties:Characters>
  <properties:Lines>199</properties:Lines>
  <properties:Paragraphs>60</properties:Paragraphs>
  <properties:TotalTime>851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2018-04-27T05:20:00Z</cp:lastPrinted>
  <dcterms:modified xmlns:xsi="http://www.w3.org/2001/XMLSchema-instance" xsi:type="dcterms:W3CDTF">2018-04-27T05:26:00Z</dcterms:modified>
  <cp:revision>583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St-2125/2016-23 / Odluka - Rješenje - otvaranje i zaključenje stečajnog postupka (čl. 132) (2125-16_ADVERTAM_j.d.o.o..docx)</vt:lpwstr>
  </prop:property>
</prop:Properties>
</file>