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1025" w14:paraId="4701025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D542BB">
        <w:rPr>
          <w:b/>
        </w:rPr>
        <w:t>8</w:t>
      </w:r>
      <w:r w:rsidR="00FD07EB">
        <w:rPr>
          <w:b/>
        </w:rPr>
        <w:t>63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D542BB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542BB" w:rsidP="00D542BB" w:rsidR="0040699F" w:rsidRPr="008F7C03">
      <w:pPr>
        <w:rPr>
          <w:b/>
        </w:rPr>
      </w:pPr>
      <w:r w:rsidRPr="00D542BB">
        <w:rPr>
          <w:b/>
        </w:rPr>
        <w:t>Split, Sukoišanska 6</w:t>
      </w: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D542BB" w:rsidP="00451E27" w:rsidR="00D542BB">
      <w:pPr>
        <w:jc w:val="both"/>
      </w:pPr>
    </w:p>
    <w:p w:rsidRDefault="00D542BB" w:rsidP="00451E27" w:rsidR="00D542BB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FD07EB" w:rsidRPr="00FD07EB">
        <w:t>LOVAC j.d.o.o. za ugostiteljstvo i usluge, Split, Velebitska 78, MBS: 060318623, OIB: 72404690145</w:t>
      </w:r>
      <w:r w:rsidRPr="008F7C03">
        <w:t xml:space="preserve">, dana </w:t>
      </w:r>
      <w:r w:rsidR="005241BE">
        <w:t>20</w:t>
      </w:r>
      <w:r w:rsidRPr="008F7C03">
        <w:t xml:space="preserve">. </w:t>
      </w:r>
      <w:r w:rsidR="00D542BB">
        <w:t>sr</w:t>
      </w:r>
      <w:r w:rsidR="00024555">
        <w:t>pnja</w:t>
      </w:r>
      <w:r w:rsidRPr="008F7C03">
        <w:t xml:space="preserve"> 2016.g.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FD07EB" w:rsidRPr="00FD07EB">
        <w:t>LOVAC j.d.o.o. za ugostiteljstvo i usluge, Split, Velebitska 78, MBS: 060318623, OIB: 72404690145</w:t>
      </w:r>
      <w:r w:rsidRPr="008F7C03">
        <w:t>, da u roku od 15 dana solidarno uplate na sudski depozit ovog suda br. HR1623900011300000664, otvoren kod Hrvatske poštanske banke d.d. Zagreb, pozivom na broj 10-</w:t>
      </w:r>
      <w:r w:rsidR="00D542BB">
        <w:t>8</w:t>
      </w:r>
      <w:r w:rsidR="00FD07EB">
        <w:t>63</w:t>
      </w:r>
      <w:r w:rsidR="00024555">
        <w:t>2016</w:t>
      </w:r>
      <w:r w:rsidRPr="008F7C03">
        <w:t xml:space="preserve">, model 02,  iznos od </w:t>
      </w:r>
      <w:r w:rsidR="00EA24FF" w:rsidRPr="008F7C03">
        <w:t>2</w:t>
      </w:r>
      <w:r w:rsidR="00024555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024555" w:rsidRPr="00024555">
        <w:t xml:space="preserve"> pozivom na posl.br. St-</w:t>
      </w:r>
      <w:r w:rsidR="00D542BB">
        <w:t>8</w:t>
      </w:r>
      <w:r w:rsidR="00FD07EB">
        <w:t>63</w:t>
      </w:r>
      <w:r w:rsidR="00024555" w:rsidRPr="00024555">
        <w:t>/2016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024555" w:rsidP="00024555" w:rsidR="0002455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24555" w:rsidP="00024555" w:rsidR="00024555">
      <w:pPr>
        <w:jc w:val="both"/>
      </w:pPr>
    </w:p>
    <w:p w:rsidRDefault="00024555" w:rsidP="00024555" w:rsidR="0002455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24555" w:rsidP="00024555" w:rsidR="00024555">
      <w:pPr>
        <w:jc w:val="both"/>
      </w:pPr>
    </w:p>
    <w:p w:rsidRDefault="00024555" w:rsidP="00024555" w:rsidR="008F7C03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8F7C03" w:rsidP="00451E27" w:rsidR="008F7C03" w:rsidRPr="008F7C03">
      <w:pPr>
        <w:jc w:val="both"/>
      </w:pPr>
    </w:p>
    <w:p w:rsidRDefault="00D542BB" w:rsidP="00451E27" w:rsidR="00D542BB">
      <w:pPr>
        <w:jc w:val="center"/>
        <w:rPr>
          <w:b/>
        </w:rPr>
      </w:pPr>
    </w:p>
    <w:p w:rsidRDefault="00D542BB" w:rsidP="00451E27" w:rsidR="00D542BB">
      <w:pPr>
        <w:jc w:val="center"/>
        <w:rPr>
          <w:b/>
        </w:rPr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24555" w:rsidP="00451E27" w:rsidR="00024555" w:rsidRPr="008F7C03">
      <w:pPr>
        <w:jc w:val="center"/>
        <w:rPr>
          <w:b/>
        </w:rPr>
      </w:pPr>
    </w:p>
    <w:p w:rsidRDefault="00FD07EB" w:rsidP="00CF20E6" w:rsidR="00093D63">
      <w:pPr>
        <w:ind w:firstLine="708"/>
        <w:jc w:val="both"/>
      </w:pPr>
      <w:r w:rsidRPr="00FD07EB">
        <w:t>Predlagatelj Financijska agencija, RC Split je prijedlogom zaprimljenim na Trgovačkom sudu u Splitu, dana 24. ožujka 2016. godine predložio otvaranje stečajnog postupka nad dužnikom LOVAC j.d.o.o. za ugostiteljstvo i usluge, Split, Velebitska 78, MBS: 060318623, OIB: 72404690145. U prijedlogu se u bitnome navodi da temeljem čl. 110. st. 1. SZ-a podnosi prijedlog, te da na dan 18.03.2016.g. dužnik ima u očevidniku redoslijeda osnova za plaćanje evidentirane osnove za plaćanje u neprekinutom razdoblju od 120 dana u ukupnom iznosu od 35.564,37 kuna u koji iznos je uračunata kamata i naknada predlagatelja za provedbu ovrhe na novčanim sredstvima. Navodi se da dužnik ima dva zaposlena, te otvoren račun kod Raiffeisenbank Austria d.d.</w:t>
      </w:r>
    </w:p>
    <w:p w:rsidRDefault="00C466B5" w:rsidP="00CF20E6" w:rsidR="00EA24FF" w:rsidRPr="008F7C03">
      <w:pPr>
        <w:ind w:firstLine="708"/>
        <w:jc w:val="both"/>
      </w:pPr>
      <w:r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D542BB">
        <w:t>8</w:t>
      </w:r>
      <w:r w:rsidR="00FD07EB">
        <w:t>63</w:t>
      </w:r>
      <w:r w:rsidR="00024555">
        <w:t>/2016</w:t>
      </w:r>
      <w:r w:rsidR="00C466B5" w:rsidRPr="008F7C03">
        <w:t xml:space="preserve"> od </w:t>
      </w:r>
      <w:r w:rsidR="00D542BB">
        <w:t>05</w:t>
      </w:r>
      <w:r w:rsidR="00236279">
        <w:t xml:space="preserve">. </w:t>
      </w:r>
      <w:r w:rsidR="00D542BB">
        <w:t>svibnj</w:t>
      </w:r>
      <w:r w:rsidR="00E72718">
        <w:t>a</w:t>
      </w:r>
      <w:r w:rsidR="00236279">
        <w:t xml:space="preserve"> 201</w:t>
      </w:r>
      <w:r w:rsidR="00024555">
        <w:t>6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024555" w:rsidP="00CF4226" w:rsidR="00CF4226">
      <w:pPr>
        <w:ind w:firstLine="708"/>
        <w:jc w:val="both"/>
      </w:pPr>
      <w:r>
        <w:t>Na ročišt</w:t>
      </w:r>
      <w:r w:rsidR="00D542BB">
        <w:t>e</w:t>
      </w:r>
      <w:r>
        <w:t xml:space="preserve"> dana </w:t>
      </w:r>
      <w:r w:rsidR="00D542BB">
        <w:t>09. lip</w:t>
      </w:r>
      <w:r>
        <w:t xml:space="preserve">nja 2016.g. </w:t>
      </w:r>
      <w:r w:rsidR="00D542BB">
        <w:t xml:space="preserve">nije pristupio </w:t>
      </w:r>
      <w:r>
        <w:t xml:space="preserve">zastupnik po zakonu dužnika </w:t>
      </w:r>
      <w:r w:rsidR="00D542BB">
        <w:t>niti je postupio po nalogu suda iz toč. IV rješenja</w:t>
      </w:r>
      <w:r w:rsidR="00D542BB" w:rsidRPr="00D542BB">
        <w:t xml:space="preserve"> posl.br. St</w:t>
      </w:r>
      <w:r w:rsidR="00D542BB">
        <w:t>-8</w:t>
      </w:r>
      <w:r w:rsidR="00FD07EB">
        <w:t>63</w:t>
      </w:r>
      <w:r w:rsidR="00D542BB">
        <w:t xml:space="preserve">/2016 od 05. svibnja 2016.g i </w:t>
      </w:r>
      <w:r w:rsidR="005B57F2">
        <w:t xml:space="preserve">između ostalog </w:t>
      </w:r>
      <w:r w:rsidR="00D542BB">
        <w:t xml:space="preserve">dostavio podatke </w:t>
      </w:r>
      <w:r w:rsidR="005B57F2">
        <w:t xml:space="preserve">i </w:t>
      </w:r>
      <w:r w:rsidR="00D542BB">
        <w:t>o imovini</w:t>
      </w:r>
      <w:r w:rsidR="005B57F2">
        <w:t xml:space="preserve"> dužnika</w:t>
      </w:r>
      <w:r>
        <w:t xml:space="preserve">. </w:t>
      </w:r>
      <w:r w:rsidR="00D542BB">
        <w:t xml:space="preserve">Stoga je sud službenim putem od Ministarstva Financija, Porezne uprave, Općinskog suda u Splitu i Ministarstva unutarnjih poslova, PU Splitsko-dalm. </w:t>
      </w:r>
      <w:r w:rsidR="005B57F2">
        <w:t>z</w:t>
      </w:r>
      <w:r w:rsidR="00D542BB">
        <w:t>atražio podatke o imovini dužnika.</w:t>
      </w:r>
    </w:p>
    <w:p w:rsidRDefault="00D542BB" w:rsidP="00CF4226" w:rsidR="00D542BB">
      <w:pPr>
        <w:ind w:firstLine="708"/>
        <w:jc w:val="both"/>
      </w:pPr>
    </w:p>
    <w:p w:rsidRDefault="00D542BB" w:rsidP="00CF4226" w:rsidR="00D542BB">
      <w:pPr>
        <w:ind w:firstLine="708"/>
        <w:jc w:val="both"/>
      </w:pPr>
      <w:r>
        <w:t xml:space="preserve">Iz dostavljenih podnesaka </w:t>
      </w:r>
      <w:r w:rsidRPr="00D542BB">
        <w:t>Općinskog suda u Splitu i Ministarstva unutarnjih poslova, PU Splitsko-dalm.</w:t>
      </w:r>
      <w:r w:rsidR="005B57F2">
        <w:t xml:space="preserve"> (list spisa </w:t>
      </w:r>
      <w:r w:rsidR="00FD07EB">
        <w:t>19-22</w:t>
      </w:r>
      <w:r w:rsidR="005B57F2">
        <w:t>)</w:t>
      </w:r>
      <w:r>
        <w:t xml:space="preserve"> je vidljivo da dužnik nije</w:t>
      </w:r>
      <w:r w:rsidR="00093D63">
        <w:t xml:space="preserve"> evidentiran </w:t>
      </w:r>
      <w:r w:rsidR="005B57F2">
        <w:t>kao vlasnik</w:t>
      </w:r>
      <w:r w:rsidR="00FD07EB">
        <w:t xml:space="preserve"> vozila ni kao vlasnik</w:t>
      </w:r>
      <w:r w:rsidR="005B57F2">
        <w:t xml:space="preserve"> nekretnine.</w:t>
      </w:r>
      <w:r>
        <w:t xml:space="preserve"> </w:t>
      </w:r>
    </w:p>
    <w:p w:rsidRDefault="00024555" w:rsidP="00024555" w:rsidR="00024555" w:rsidRPr="008F7C03">
      <w:pPr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5B57F2">
        <w:t>09.06</w:t>
      </w:r>
      <w:r w:rsidR="00C466B5" w:rsidRPr="008F7C03">
        <w:t xml:space="preserve">.2016.g. (l.s. </w:t>
      </w:r>
      <w:r w:rsidR="005B57F2">
        <w:t>1</w:t>
      </w:r>
      <w:r w:rsidR="00FD07EB">
        <w:t>4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FD07EB">
        <w:t>202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5B57F2" w:rsidP="003573D7" w:rsidR="00451E27" w:rsidRPr="008F7C03">
      <w:pPr>
        <w:ind w:firstLine="708"/>
        <w:jc w:val="both"/>
      </w:pPr>
      <w:r>
        <w:t>Kako iz podataka u spisu proizlazi da d</w:t>
      </w:r>
      <w:r w:rsidR="00451E27" w:rsidRPr="008F7C03">
        <w:t xml:space="preserve">ruštvo nema imovine koja bi činila </w:t>
      </w:r>
      <w:r w:rsidR="00CF4226">
        <w:t xml:space="preserve">dostatnu </w:t>
      </w:r>
      <w:r w:rsidR="00451E27"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="00451E27" w:rsidRPr="008F7C03">
        <w:t xml:space="preserve">Stoga se pozivaju vjerovnici na uplatu iznosa od </w:t>
      </w:r>
      <w:r w:rsidR="00EA24FF" w:rsidRPr="008F7C03">
        <w:t>2</w:t>
      </w:r>
      <w:r w:rsidR="00024555">
        <w:t>0</w:t>
      </w:r>
      <w:r w:rsidR="00451E27"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</w:t>
      </w:r>
      <w:r>
        <w:lastRenderedPageBreak/>
        <w:t xml:space="preserve">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</w:t>
      </w:r>
      <w:r w:rsidR="005B57F2">
        <w:t>Split</w:t>
      </w:r>
      <w:r>
        <w:t xml:space="preserve">u privremenog/stečajnog upravitelja koji se automatski kroz sustav biraju za područje i iz </w:t>
      </w:r>
      <w:r w:rsidR="005B57F2">
        <w:t xml:space="preserve">Dubrovačko-neretvanske i iz Splitsko-dalmatinske županije </w:t>
      </w:r>
      <w:r>
        <w:t xml:space="preserve">od oko 4.000,00 kuna, za nagradu  privremenog/stečajnog upravitelja </w:t>
      </w:r>
      <w:r w:rsidR="005B57F2">
        <w:t xml:space="preserve">od </w:t>
      </w:r>
      <w:r>
        <w:t>oko 7.000,00 kuna.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5B57F2">
        <w:rPr>
          <w:b/>
        </w:rPr>
        <w:t>Split</w:t>
      </w:r>
      <w:r w:rsidRPr="00024555">
        <w:rPr>
          <w:b/>
        </w:rPr>
        <w:t xml:space="preserve">u, </w:t>
      </w:r>
      <w:r w:rsidR="005241BE">
        <w:rPr>
          <w:b/>
        </w:rPr>
        <w:t>20</w:t>
      </w:r>
      <w:r w:rsidRPr="00024555">
        <w:rPr>
          <w:b/>
        </w:rPr>
        <w:t xml:space="preserve">. </w:t>
      </w:r>
      <w:r w:rsidR="005B57F2">
        <w:rPr>
          <w:b/>
        </w:rPr>
        <w:t>sr</w:t>
      </w:r>
      <w:r w:rsidRPr="00024555">
        <w:rPr>
          <w:b/>
        </w:rPr>
        <w:t>pnja 2016. godine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24555" w:rsidP="00024555" w:rsidR="0002455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24555" w:rsidP="00024555" w:rsidR="00024555">
      <w:pPr>
        <w:jc w:val="both"/>
      </w:pPr>
      <w:r>
        <w:t>-</w:t>
      </w:r>
      <w:r>
        <w:tab/>
        <w:t>mrežna stranica e-oglasna ploča suda</w:t>
      </w:r>
    </w:p>
    <w:p w:rsidRDefault="00024555" w:rsidP="00024555" w:rsidR="00024555">
      <w:pPr>
        <w:ind w:firstLine="708"/>
        <w:jc w:val="both"/>
      </w:pPr>
    </w:p>
    <w:p w:rsidRDefault="00F9404F" w:rsidP="00024555" w:rsidR="00F9404F" w:rsidRPr="008F7C03">
      <w:pPr>
        <w:ind w:firstLine="708"/>
        <w:jc w:val="both"/>
      </w:pPr>
    </w:p>
    <w:sectPr w:rsidSect="00CE7A86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0382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D542BB">
      <w:rPr>
        <w:rFonts w:hAnsi="Book Antiqua" w:ascii="Book Antiqua"/>
        <w:b/>
        <w:sz w:val="20"/>
        <w:szCs w:val="20"/>
      </w:rPr>
      <w:t>8</w:t>
    </w:r>
    <w:r w:rsidR="00FD07EB">
      <w:rPr>
        <w:rFonts w:hAnsi="Book Antiqua" w:ascii="Book Antiqua"/>
        <w:b/>
        <w:sz w:val="20"/>
        <w:szCs w:val="20"/>
      </w:rPr>
      <w:t>63</w:t>
    </w:r>
    <w:r w:rsidR="00D542BB">
      <w:rPr>
        <w:rFonts w:hAnsi="Book Antiqua" w:ascii="Book Antiqua"/>
        <w:b/>
        <w:sz w:val="20"/>
        <w:szCs w:val="20"/>
      </w:rPr>
      <w:t>/2016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3821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03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8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8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8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8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03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8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8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8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8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St-863/2016</izvorni_sadrzaj>
    <derivirana_varijabla naziv="DomainObject.Predmet.OznakaBroj_1">St-863/2016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LOVAC  jednostavno društvo s ograničenom odgovornošću za ugostiteljstvo i usluge</izvorni_sadrzaj>
    <derivirana_varijabla naziv="DomainObject.Predmet.ProtustrankaFormated_1">  LOVAC  jednostavno društvo s ograničenom odgovornošću za ugostiteljstvo i usluge</derivirana_varijabla>
  </DomainObject.Predmet.ProtustrankaFormated>
  <DomainObject.Predmet.ProtustrankaFormatedOIB>
    <izvorni_sadrzaj>  LOVAC  jednostavno društvo s ograničenom odgovornošću za ugostiteljstvo i usluge, OIB 72404690145</izvorni_sadrzaj>
    <derivirana_varijabla naziv="DomainObject.Predmet.ProtustrankaFormatedOIB_1">  LOVAC  jednostavno društvo s ograničenom odgovornošću za ugostiteljstvo i usluge, OIB 72404690145</derivirana_varijabla>
  </DomainObject.Predmet.ProtustrankaFormatedOIB>
  <DomainObject.Predmet.ProtustrankaFormatedWithAdress>
    <izvorni_sadrzaj> LOVAC  jednostavno društvo s ograničenom odgovornošću za ugostiteljstvo i usluge, Velebitska 78, 21000 Split</izvorni_sadrzaj>
    <derivirana_varijabla naziv="DomainObject.Predmet.ProtustrankaFormatedWithAdress_1"> LOVAC  jednostavno društvo s ograničenom odgovornošću za ugostiteljstvo i usluge, Velebitska 78, 21000 Split</derivirana_varijabla>
  </DomainObject.Predmet.ProtustrankaFormatedWithAdress>
  <DomainObject.Predmet.ProtustrankaFormatedWithAdressOIB>
    <izvorni_sadrzaj> LOVAC  jednostavno društvo s ograničenom odgovornošću za ugostiteljstvo i usluge, OIB 72404690145, Velebitska 78, 21000 Split</izvorni_sadrzaj>
    <derivirana_varijabla naziv="DomainObject.Predmet.ProtustrankaFormatedWithAdressOIB_1"> LOVAC  jednostavno društvo s ograničenom odgovornošću za ugostiteljstvo i usluge, OIB 72404690145, Velebitska 78, 21000 Split</derivirana_varijabla>
  </DomainObject.Predmet.ProtustrankaFormatedWithAdressOIB>
  <DomainObject.Predmet.ProtustrankaWithAdress>
    <izvorni_sadrzaj>LOVAC  jednostavno društvo s ograničenom odgovornošću za ugostiteljstvo i usluge Velebitska 78, 21000 Split</izvorni_sadrzaj>
    <derivirana_varijabla naziv="DomainObject.Predmet.ProtustrankaWithAdress_1">LOVAC  jednostavno društvo s ograničenom odgovornošću za ugostiteljstvo i usluge Velebitska 78, 21000 Split</derivirana_varijabla>
  </DomainObject.Predmet.ProtustrankaWithAdress>
  <DomainObject.Predmet.ProtustrankaWithAdressOIB>
    <izvorni_sadrzaj>LOVAC  jednostavno društvo s ograničenom odgovornošću za ugostiteljstvo i usluge, OIB 72404690145, Velebitska 78, 21000 Split</izvorni_sadrzaj>
    <derivirana_varijabla naziv="DomainObject.Predmet.ProtustrankaWithAdressOIB_1">LOVAC  jednostavno društvo s ograničenom odgovornošću za ugostiteljstvo i usluge, OIB 72404690145, Velebitska 78, 21000 Split</derivirana_varijabla>
  </DomainObject.Predmet.ProtustrankaWithAdressOIB>
  <DomainObject.Predmet.ProtustrankaNazivFormated>
    <izvorni_sadrzaj>LOVAC  jednostavno društvo s ograničenom odgovornošću za ugostiteljstvo i usluge</izvorni_sadrzaj>
    <derivirana_varijabla naziv="DomainObject.Predmet.ProtustrankaNazivFormated_1">LOVAC  jednostavno društvo s ograničenom odgovornošću za ugostiteljstvo i usluge</derivirana_varijabla>
  </DomainObject.Predmet.ProtustrankaNazivFormated>
  <DomainObject.Predmet.ProtustrankaNazivFormatedOIB>
    <izvorni_sadrzaj>LOVAC  jednostavno društvo s ograničenom odgovornošću za ugostiteljstvo i usluge, OIB 72404690145</izvorni_sadrzaj>
    <derivirana_varijabla naziv="DomainObject.Predmet.ProtustrankaNazivFormatedOIB_1">LOVAC  jednostavno društvo s ograničenom odgovornošću za ugostiteljstvo i usluge, OIB 72404690145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35564.37</izvorni_sadrzaj>
    <derivirana_varijabla naziv="DomainObject.Predmet.TrenutnaVrijednost_1">35564.37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LOVAC  jednostavno društvo s ograničenom odgovornošću za ugostiteljstvo i usluge</item>
    </izvorni_sadrzaj>
    <derivirana_varijabla naziv="DomainObject.Predmet.ProtuStrankaListFormated_1">
      <item>LOVAC  jednostavno društvo s ograničenom odgovornošću za ugostiteljstvo i usluge</item>
    </derivirana_varijabla>
  </DomainObject.Predmet.ProtuStrankaListFormated>
  <DomainObject.Predmet.ProtuStrankaListFormatedOIB>
    <izvorni_sadrzaj>
      <item>LOVAC  jednostavno društvo s ograničenom odgovornošću za ugostiteljstvo i usluge, OIB 72404690145</item>
    </izvorni_sadrzaj>
    <derivirana_varijabla naziv="DomainObject.Predmet.ProtuStrankaListFormatedOIB_1">
      <item>LOVAC  jednostavno društvo s ograničenom odgovornošću za ugostiteljstvo i usluge, OIB 72404690145</item>
    </derivirana_varijabla>
  </DomainObject.Predmet.ProtuStrankaListFormatedOIB>
  <DomainObject.Predmet.ProtuStrankaListFormatedWithAdress>
    <izvorni_sadrzaj>
      <item>LOVAC  jednostavno društvo s ograničenom odgovornošću za ugostiteljstvo i usluge, Velebitska 78, 21000 Split</item>
    </izvorni_sadrzaj>
    <derivirana_varijabla naziv="DomainObject.Predmet.ProtuStrankaListFormatedWithAdress_1">
      <item>LOVAC  jednostavno društvo s ograničenom odgovornošću za ugostiteljstvo i usluge, Velebitska 78, 21000 Split</item>
    </derivirana_varijabla>
  </DomainObject.Predmet.ProtuStrankaListFormatedWithAdress>
  <DomainObject.Predmet.ProtuStrankaListFormatedWithAdressOIB>
    <izvorni_sadrzaj>
      <item>LOVAC  jednostavno društvo s ograničenom odgovornošću za ugostiteljstvo i usluge, OIB 72404690145, Velebitska 78, 21000 Split</item>
    </izvorni_sadrzaj>
    <derivirana_varijabla naziv="DomainObject.Predmet.ProtuStrankaListFormatedWithAdressOIB_1">
      <item>LOVAC  jednostavno društvo s ograničenom odgovornošću za ugostiteljstvo i usluge, OIB 72404690145, Velebitska 78, 21000 Split</item>
    </derivirana_varijabla>
  </DomainObject.Predmet.ProtuStrankaListFormatedWithAdressOIB>
  <DomainObject.Predmet.ProtuStrankaListNazivFormated>
    <izvorni_sadrzaj>
      <item>LOVAC  jednostavno društvo s ograničenom odgovornošću za ugostiteljstvo i usluge</item>
    </izvorni_sadrzaj>
    <derivirana_varijabla naziv="DomainObject.Predmet.ProtuStrankaListNazivFormated_1">
      <item>LOVAC  jednostavno društvo s ograničenom odgovornošću za ugostiteljstvo i usluge</item>
    </derivirana_varijabla>
  </DomainObject.Predmet.ProtuStrankaListNazivFormated>
  <DomainObject.Predmet.ProtuStrankaListNazivFormatedOIB>
    <izvorni_sadrzaj>
      <item>LOVAC  jednostavno društvo s ograničenom odgovornošću za ugostiteljstvo i usluge, OIB 72404690145</item>
    </izvorni_sadrzaj>
    <derivirana_varijabla naziv="DomainObject.Predmet.ProtuStrankaListNazivFormatedOIB_1">
      <item>LOVAC  jednostavno društvo s ograničenom odgovornošću za ugostiteljstvo i usluge, OIB 72404690145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LOVAC  jednostavno društvo s ograničenom odgovornošću za ugostiteljstvo i usluge</izvorni_sadrzaj>
    <derivirana_varijabla naziv="DomainObject.Predmet.ProtustrankaIDrugi_1">LOVAC 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LOVAC  jednostavno društvo s ograničenom odgovornošću za ugostiteljstvo i usluge, OIB 72404690145, Velebitska 78, 21000 Split</izvorni_sadrzaj>
    <derivirana_varijabla naziv="DomainObject.Predmet.ProtustrankaIDrugiAdressOIB_1">LOVAC  jednostavno društvo s ograničenom odgovornošću za ugostiteljstvo i usluge, OIB 72404690145, Velebitska 78,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LOVAC  jednostavno društvo s ograničenom odgovornošću za ugostiteljstvo i usluge</item>
      <item>FINANCIJSKA AGENCIJA, RC SPLIT</item>
    </izvorni_sadrzaj>
    <derivirana_varijabla naziv="DomainObject.Predmet.SudioniciListNaziv_1">
      <item>LOVAC 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LOVAC  jednostavno društvo s ograničenom odgovornošću za ugostiteljstvo i usluge, OIB 72404690145, Velebitska 78,21000 Split</item>
      <item>FINANCIJSKA AGENCIJA, RC SPLIT, OIB 85821130368, Mažuranićevo šetalište 24 b,21000 Split</item>
    </izvorni_sadrzaj>
    <derivirana_varijabla naziv="DomainObject.Predmet.SudioniciListAdressOIB_1">
      <item>LOVAC  jednostavno društvo s ograničenom odgovornošću za ugostiteljstvo i usluge, OIB 72404690145, Velebitska 78,21000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72404690145</item>
      <item>, OIB 85821130368</item>
    </izvorni_sadrzaj>
    <derivirana_varijabla naziv="DomainObject.Predmet.SudioniciListNazivOIB_1">
      <item>, OIB 72404690145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960</properties:Words>
  <properties:Characters>5444</properties:Characters>
  <properties:Lines>136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2016-07-20T10:22:00Z</dcterms:created>
  <dc:creator>Katarina Franković</dc:creator>
  <cp:lastModifiedBy>Katarina Franković</cp:lastModifiedBy>
  <cp:lastPrinted>2016-07-20T09:20:00Z</cp:lastPrinted>
  <dcterms:modified xmlns:xsi="http://www.w3.org/2001/XMLSchema-instance" xsi:type="dcterms:W3CDTF">2016-07-20T10:22:00Z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