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c8ca" w14:paraId="90ec8c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86401E">
        <w:rPr>
          <w:rStyle w:val="Naglaeno"/>
          <w:b w:val="false"/>
        </w:rPr>
        <w:t>47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86401E">
        <w:t>LOVRA TRANSPORTI d.o.o. za usluge prijevoza i</w:t>
      </w:r>
      <w:r w:rsidR="0029017F">
        <w:t xml:space="preserve"> trgovinu, </w:t>
      </w:r>
      <w:r w:rsidR="0086401E">
        <w:t>Tomašanci, S. Radića 100</w:t>
      </w:r>
      <w:r w:rsidR="006C4ECC">
        <w:t xml:space="preserve">, </w:t>
      </w:r>
      <w:r w:rsidR="004E39CC">
        <w:t>MBS 0301</w:t>
      </w:r>
      <w:r w:rsidR="0086401E">
        <w:t>40006</w:t>
      </w:r>
      <w:r w:rsidR="00331402">
        <w:t xml:space="preserve">, OIB: </w:t>
      </w:r>
      <w:r w:rsidR="0086401E">
        <w:t>87435563360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9017F">
        <w:t>6</w:t>
      </w:r>
      <w:r w:rsidR="000408AE">
        <w:t xml:space="preserve">. </w:t>
      </w:r>
      <w:r w:rsidR="0086401E">
        <w:t>studenog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86401E">
        <w:t>LOVRA TRANSPORTI d.o.o. za usluge prijevoza i trgovinu, Tomašanci, S. Radića 100, MBS 030140006, OIB: 87435563360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573B76">
        <w:t>3.190.278,22</w:t>
      </w:r>
      <w:r w:rsidR="00F528AF">
        <w:t xml:space="preserve"> </w:t>
      </w:r>
      <w:r>
        <w:t>kn</w:t>
      </w:r>
      <w:r w:rsidR="0074540E">
        <w:t xml:space="preserve"> na dan </w:t>
      </w:r>
      <w:r w:rsidR="008665E1">
        <w:t>3</w:t>
      </w:r>
      <w:r w:rsidR="00573B76">
        <w:t>1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573B76">
        <w:t>Ante Lovričić, Đakovo, Bana Jelačića 70</w:t>
      </w:r>
      <w:r w:rsidR="00D71700">
        <w:t xml:space="preserve">, </w:t>
      </w:r>
      <w:r w:rsidR="00AE66C9">
        <w:t xml:space="preserve">OIB </w:t>
      </w:r>
      <w:r w:rsidR="00573B76">
        <w:t>41710300645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7A14C7">
        <w:t>47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A14C7" w:rsidRPr="007A14C7">
        <w:t xml:space="preserve">6. studenog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</w:t>
      </w:r>
      <w:r w:rsidR="00775DF3">
        <w:t>9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01A8E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3B76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14C7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401E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1A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1A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A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A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1A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1A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A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A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St-1547/2017</izvorni_sadrzaj>
    <derivirana_varijabla naziv="DomainObject.Predmet.OznakaBroj_1">St-1547/2017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LOVRA TRANSPORTI d.o.o. za usluge prijevoza i trgovinu</izvorni_sadrzaj>
    <derivirana_varijabla naziv="DomainObject.Predmet.ProtustrankaFormated_1">  LOVRA TRANSPORTI d.o.o. za usluge prijevoza i trgovinu</derivirana_varijabla>
  </DomainObject.Predmet.ProtustrankaFormated>
  <DomainObject.Predmet.ProtustrankaFormatedOIB>
    <izvorni_sadrzaj>  LOVRA TRANSPORTI d.o.o. za usluge prijevoza i trgovinu, OIB 87435563360</izvorni_sadrzaj>
    <derivirana_varijabla naziv="DomainObject.Predmet.ProtustrankaFormatedOIB_1">  LOVRA TRANSPORTI d.o.o. za usluge prijevoza i trgovinu, OIB 87435563360</derivirana_varijabla>
  </DomainObject.Predmet.ProtustrankaFormatedOIB>
  <DomainObject.Predmet.ProtustrankaFormatedWithAdress>
    <izvorni_sadrzaj> LOVRA TRANSPORTI d.o.o. za usluge prijevoza i trgovinu, S.Radića 100, 31422 Tomašanci</izvorni_sadrzaj>
    <derivirana_varijabla naziv="DomainObject.Predmet.ProtustrankaFormatedWithAdress_1"> LOVRA TRANSPORTI d.o.o. za usluge prijevoza i trgovinu, S.Radića 100, 31422 Tomašanci</derivirana_varijabla>
  </DomainObject.Predmet.ProtustrankaFormatedWithAdress>
  <DomainObject.Predmet.ProtustrankaFormatedWithAdressOIB>
    <izvorni_sadrzaj> LOVRA TRANSPORTI d.o.o. za usluge prijevoza i trgovinu, OIB 87435563360, S.Radića 100, 31422 Tomašanci</izvorni_sadrzaj>
    <derivirana_varijabla naziv="DomainObject.Predmet.ProtustrankaFormatedWithAdressOIB_1"> LOVRA TRANSPORTI d.o.o. za usluge prijevoza i trgovinu, OIB 87435563360, S.Radića 100, 31422 Tomašanci</derivirana_varijabla>
  </DomainObject.Predmet.ProtustrankaFormatedWithAdressOIB>
  <DomainObject.Predmet.ProtustrankaWithAdress>
    <izvorni_sadrzaj>LOVRA TRANSPORTI d.o.o. za usluge prijevoza i trgovinu S.Radića 100, 31422 Tomašanci</izvorni_sadrzaj>
    <derivirana_varijabla naziv="DomainObject.Predmet.ProtustrankaWithAdress_1">LOVRA TRANSPORTI d.o.o. za usluge prijevoza i trgovinu S.Radića 100, 31422 Tomašanci</derivirana_varijabla>
  </DomainObject.Predmet.ProtustrankaWithAdress>
  <DomainObject.Predmet.ProtustrankaWithAdressOIB>
    <izvorni_sadrzaj>LOVRA TRANSPORTI d.o.o. za usluge prijevoza i trgovinu, OIB 87435563360, S.Radića 100, 31422 Tomašanci</izvorni_sadrzaj>
    <derivirana_varijabla naziv="DomainObject.Predmet.ProtustrankaWithAdressOIB_1">LOVRA TRANSPORTI d.o.o. za usluge prijevoza i trgovinu, OIB 87435563360, S.Radića 100, 31422 Tomašanci</derivirana_varijabla>
  </DomainObject.Predmet.ProtustrankaWithAdressOIB>
  <DomainObject.Predmet.ProtustrankaNazivFormated>
    <izvorni_sadrzaj>LOVRA TRANSPORTI d.o.o. za usluge prijevoza i trgovinu</izvorni_sadrzaj>
    <derivirana_varijabla naziv="DomainObject.Predmet.ProtustrankaNazivFormated_1">LOVRA TRANSPORTI d.o.o. za usluge prijevoza i trgovinu</derivirana_varijabla>
  </DomainObject.Predmet.ProtustrankaNazivFormated>
  <DomainObject.Predmet.ProtustrankaNazivFormatedOIB>
    <izvorni_sadrzaj>LOVRA TRANSPORTI d.o.o. za usluge prijevoza i trgovinu, OIB 87435563360</izvorni_sadrzaj>
    <derivirana_varijabla naziv="DomainObject.Predmet.ProtustrankaNazivFormatedOIB_1">LOVRA TRANSPORTI d.o.o. za usluge prijevoza i trgovinu, OIB 87435563360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LOVRA TRANSPORTI d.o.o. za usluge prijevoza i trgovinu</item>
    </izvorni_sadrzaj>
    <derivirana_varijabla naziv="DomainObject.Predmet.ProtuStrankaListFormated_1">
      <item>LOVRA TRANSPORTI d.o.o. za usluge prijevoza i trgovinu</item>
    </derivirana_varijabla>
  </DomainObject.Predmet.ProtuStrankaListFormated>
  <DomainObject.Predmet.ProtuStrankaListFormatedOIB>
    <izvorni_sadrzaj>
      <item>LOVRA TRANSPORTI d.o.o. za usluge prijevoza i trgovinu, OIB 87435563360</item>
    </izvorni_sadrzaj>
    <derivirana_varijabla naziv="DomainObject.Predmet.ProtuStrankaListFormatedOIB_1">
      <item>LOVRA TRANSPORTI d.o.o. za usluge prijevoza i trgovinu, OIB 87435563360</item>
    </derivirana_varijabla>
  </DomainObject.Predmet.ProtuStrankaListFormatedOIB>
  <DomainObject.Predmet.ProtuStrankaListFormatedWithAdress>
    <izvorni_sadrzaj>
      <item>LOVRA TRANSPORTI d.o.o. za usluge prijevoza i trgovinu, S.Radića 100, 31422 Tomašanci</item>
    </izvorni_sadrzaj>
    <derivirana_varijabla naziv="DomainObject.Predmet.ProtuStrankaListFormatedWithAdress_1">
      <item>LOVRA TRANSPORTI d.o.o. za usluge prijevoza i trgovinu, S.Radića 100, 31422 Tomašanci</item>
    </derivirana_varijabla>
  </DomainObject.Predmet.ProtuStrankaListFormatedWithAdress>
  <DomainObject.Predmet.ProtuStrankaListFormatedWithAdressOIB>
    <izvorni_sadrzaj>
      <item>LOVRA TRANSPORTI d.o.o. za usluge prijevoza i trgovinu, OIB 87435563360, S.Radića 100, 31422 Tomašanci</item>
    </izvorni_sadrzaj>
    <derivirana_varijabla naziv="DomainObject.Predmet.ProtuStrankaListFormatedWithAdressOIB_1">
      <item>LOVRA TRANSPORTI d.o.o. za usluge prijevoza i trgovinu, OIB 87435563360, S.Radića 100, 31422 Tomašanci</item>
    </derivirana_varijabla>
  </DomainObject.Predmet.ProtuStrankaListFormatedWithAdressOIB>
  <DomainObject.Predmet.ProtuStrankaListNazivFormated>
    <izvorni_sadrzaj>
      <item>LOVRA TRANSPORTI d.o.o. za usluge prijevoza i trgovinu</item>
    </izvorni_sadrzaj>
    <derivirana_varijabla naziv="DomainObject.Predmet.ProtuStrankaListNazivFormated_1">
      <item>LOVRA TRANSPORTI d.o.o. za usluge prijevoza i trgovinu</item>
    </derivirana_varijabla>
  </DomainObject.Predmet.ProtuStrankaListNazivFormated>
  <DomainObject.Predmet.ProtuStrankaListNazivFormatedOIB>
    <izvorni_sadrzaj>
      <item>LOVRA TRANSPORTI d.o.o. za usluge prijevoza i trgovinu, OIB 87435563360</item>
    </izvorni_sadrzaj>
    <derivirana_varijabla naziv="DomainObject.Predmet.ProtuStrankaListNazivFormatedOIB_1">
      <item>LOVRA TRANSPORTI d.o.o. za usluge prijevoza i trgovinu, OIB 87435563360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LOVRA TRANSPORTI d.o.o. za usluge prijevoza i trgovinu</izvorni_sadrzaj>
    <derivirana_varijabla naziv="DomainObject.Predmet.ProtustrankaIDrugi_1">LOVRA TRANSPORTI d.o.o. za usluge prijevoza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LOVRA TRANSPORTI d.o.o. za usluge prijevoza i trgovinu, OIB 87435563360, S.Radića 100, 31422 Tomašanci</izvorni_sadrzaj>
    <derivirana_varijabla naziv="DomainObject.Predmet.ProtustrankaIDrugiAdressOIB_1">LOVRA TRANSPORTI d.o.o. za usluge prijevoza i trgovinu, OIB 87435563360, S.Radića 100, 31422 Tomašanci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LOVRA TRANSPORTI d.o.o. za usluge prijevoza i trgovinu</item>
    </izvorni_sadrzaj>
    <derivirana_varijabla naziv="DomainObject.Predmet.SudioniciListNaziv_1">
      <item>FINA RC OSIJEK</item>
      <item>LOVRA TRANSPORTI d.o.o. za usluge prijevoza i trgovinu</item>
    </derivirana_varijabla>
  </DomainObject.Predmet.SudioniciListNaziv>
  <DomainObject.Predmet.SudioniciListAdressOIB>
    <izvorni_sadrzaj>
      <item>FINA RC OSIJEK, OIB 85821130368</item>
      <item>LOVRA TRANSPORTI d.o.o. za usluge prijevoza i trgovinu, OIB 87435563360, S.Radića 100,31422 Tomašanci</item>
    </izvorni_sadrzaj>
    <derivirana_varijabla naziv="DomainObject.Predmet.SudioniciListAdressOIB_1">
      <item>FINA RC OSIJEK, OIB 85821130368</item>
      <item>LOVRA TRANSPORTI d.o.o. za usluge prijevoza i trgovinu, OIB 87435563360, S.Radića 100,31422 Tomašanci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87435563360</item>
    </izvorni_sadrzaj>
    <derivirana_varijabla naziv="DomainObject.Predmet.SudioniciListNazivOIB_1">
      <item>, OIB 85821130368</item>
      <item>, OIB 87435563360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8FC2B-E0C2-455B-B945-4F6FA9DCC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411</properties:Words>
  <properties:Characters>2190</properties:Characters>
  <properties:Lines>51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2017-11-06T08:28:00Z</dcterms:modified>
  <cp:revision>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