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c9d0" w14:paraId="40bc9d0" w:rsidRDefault="0040397D" w:rsidP="0049791A" w:rsidR="00E51E45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9St-59/2015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Predlagatelj: </w:t>
      </w:r>
      <w:r w:rsidR="00273F9C">
        <w:rPr>
          <w:rFonts w:cs="Times New Roman" w:hAnsi="Times New Roman" w:ascii="Times New Roman"/>
          <w:sz w:val="24"/>
          <w:szCs w:val="24"/>
        </w:rPr>
        <w:t>MFRH – Porezna uprava, ispostava Šibenik, RH zastupan po ŽDO Šibenik, FINA – Podružnica Šibenik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</w:t>
      </w:r>
      <w:r w:rsidR="00273F9C">
        <w:rPr>
          <w:rFonts w:cs="Times New Roman" w:hAnsi="Times New Roman" w:ascii="Times New Roman"/>
          <w:sz w:val="24"/>
          <w:szCs w:val="24"/>
        </w:rPr>
        <w:t>MATELL DENTAL CENTAR d.o.o.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3F9C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Ispitno ročište</w:t>
      </w:r>
      <w:r w:rsidR="0049791A">
        <w:rPr>
          <w:rFonts w:cs="Times New Roman" w:hAnsi="Times New Roman" w:ascii="Times New Roman"/>
          <w:sz w:val="24"/>
          <w:szCs w:val="24"/>
        </w:rPr>
        <w:t xml:space="preserve"> zakazano za dan 27. Travnja </w:t>
      </w:r>
      <w:r w:rsidR="00F017B8">
        <w:rPr>
          <w:rFonts w:cs="Times New Roman" w:hAnsi="Times New Roman" w:ascii="Times New Roman"/>
          <w:sz w:val="24"/>
          <w:szCs w:val="24"/>
        </w:rPr>
        <w:t xml:space="preserve">2017.g. u </w:t>
      </w:r>
      <w:r>
        <w:rPr>
          <w:rFonts w:cs="Times New Roman" w:hAnsi="Times New Roman" w:ascii="Times New Roman"/>
          <w:sz w:val="24"/>
          <w:szCs w:val="24"/>
        </w:rPr>
        <w:t>10.00</w:t>
      </w:r>
      <w:r w:rsidR="0049791A">
        <w:rPr>
          <w:rFonts w:cs="Times New Roman" w:hAnsi="Times New Roman" w:ascii="Times New Roman"/>
          <w:sz w:val="24"/>
          <w:szCs w:val="24"/>
        </w:rPr>
        <w:t xml:space="preserve"> sati, sudnica 212 Stalne službe u Šibeniku, odgađa se zbog bolesti </w:t>
      </w:r>
      <w:proofErr w:type="spellStart"/>
      <w:r w:rsidR="0049791A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49791A">
        <w:rPr>
          <w:rFonts w:cs="Times New Roman" w:hAnsi="Times New Roman" w:ascii="Times New Roman"/>
          <w:sz w:val="24"/>
          <w:szCs w:val="24"/>
        </w:rPr>
        <w:t xml:space="preserve"> suca, te će se o novom ročištu odlučiti novim rješenjem, nakon povratka suca na rad. 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19. Travnja 2017.g.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273F9C">
        <w:rPr>
          <w:rFonts w:cs="Times New Roman" w:hAnsi="Times New Roman" w:ascii="Times New Roman"/>
          <w:sz w:val="24"/>
          <w:szCs w:val="24"/>
        </w:rPr>
        <w:t>redlagateljima</w:t>
      </w:r>
    </w:p>
    <w:p w:rsidRDefault="00273F9C" w:rsidP="0049791A" w:rsidR="00273F9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 w:rsidRP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sectPr w:rsidR="0049791A" w:rsidRPr="004979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715A5"/>
    <w:multiLevelType w:val="hybridMultilevel"/>
    <w:tmpl w:val="7D6AD8CC"/>
    <w:lvl w:tplc="90EAD60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8CE"/>
    <w:rsid w:val="00273F9C"/>
    <w:rsid w:val="0040397D"/>
    <w:rsid w:val="0049791A"/>
    <w:rsid w:val="009C18CE"/>
    <w:rsid w:val="00AB6BCC"/>
    <w:rsid w:val="00AD378A"/>
    <w:rsid w:val="00E51E45"/>
    <w:rsid w:val="00F0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B6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B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B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B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B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B6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B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B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B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B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pripojen spis 1 St-837/16</izvorni_sadrzaj>
    <derivirana_varijabla naziv="DomainObject.Predmet.Opis_1">Spisu pripojen spis 1 St-837/16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</izvorni_sadrzaj>
    <derivirana_varijabla naziv="DomainObject.Predmet.PrimjedbaSuca_1">- uvid u stečajnoj pisarnici</derivirana_varijabla>
  </DomainObject.Predmet.PrimjedbaSuca>
  <DomainObject.Predmet.ProtustrankaFormated>
    <izvorni_sadrzaj>  MATELL DENTAL CENTAR d.o.o. za obavljanje zdravstvene djelatnosti opće stomatologije, stomatološke protetike, ortodoncije, den zastupanog po punomoćniku Goran Nedoklan; Josip Čiček</izvorni_sadrzaj>
    <derivirana_varijabla naziv="DomainObject.Predmet.ProtustrankaFormated_1">  MATELL DENTAL CENTAR d.o.o. za obavljanje zdravstvene djelatnosti opće stomatologije, stomatološke protetike, ortodoncije, den zastupanog po punomoćniku Goran Nedoklan; Josip Čiček</derivirana_varijabla>
  </DomainObject.Predmet.ProtustrankaFormated>
  <DomainObject.Predmet.ProtustrankaFormatedOIB>
    <izvorni_sadrzaj>  MATELL DENTAL CENTAR d.o.o. za obavljanje zdravstvene djelatnosti opće stomatologije, stomatološke protetike, ortodoncije, den, OIB 98719574826 zastupanog po punomoćniku Goran Nedoklan; Josip Čiček</izvorni_sadrzaj>
    <derivirana_varijabla naziv="DomainObject.Predmet.ProtustrankaFormatedOIB_1">  MATELL DENTAL CENTAR d.o.o. za obavljanje zdravstvene djelatnosti opće stomatologije, stomatološke protetike, ortodoncije, den, OIB 98719574826 zastupanog po punomoćniku Goran Nedoklan; Josip Čiček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den, Ćirila i Metoda 2, 22211 Vodice zastupanog po punomoćniku Goran Nedoklan; Josip Čiček</izvorni_sadrzaj>
    <derivirana_varijabla naziv="DomainObject.Predmet.ProtustrankaFormatedWithAdress_1"> MATELL DENTAL CENTAR d.o.o. za obavljanje zdravstvene djelatnosti opće stomatologije, stomatološke protetike, ortodoncije, den, Ćirila i Metoda 2, 22211 Vodice zastupanog po punomoćniku Goran Nedoklan; Josip Čiček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den, OIB 98719574826, Ćirila i Metoda 2, 22211 Vodice zastupanog po punomoćniku Goran Nedoklan; Josip Čiček</izvorni_sadrzaj>
    <derivirana_varijabla naziv="DomainObject.Predmet.ProtustrankaFormatedWithAdressOIB_1"> MATELL DENTAL CENTAR d.o.o. za obavljanje zdravstvene djelatnosti opće stomatologije, stomatološke protetike, ortodoncije, den, OIB 98719574826, Ćirila i Metoda 2, 22211 Vodice zastupanog po punomoćniku Goran Nedoklan; Josip Čiček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 Ćirila i Metoda 2, 22211 Vodice</izvorni_sadrzaj>
    <derivirana_varijabla naziv="DomainObject.Predmet.ProtustrankaWithAdress_1">MATELL DENTAL CENTAR d.o.o. za obavljanje zdravstvene djelatnosti opće stomatologije, stomatološke protetike, ortodoncije, den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</izvorni_sadrzaj>
    <derivirana_varijabla naziv="DomainObject.Predmet.ProtustrankaNazivFormated_1">MATELL DENTAL CENTAR d.o.o. za obavljanje zdravstvene djelatnosti opće stomatologije, stomatološke protetike, ortodoncije, den</derivirana_varijabla>
  </DomainObject.Predmet.ProtustrankaNazivFormated>
  <DomainObject.Predmet.ProtustrankaNazivFormatedOIB>
    <izvorni_sadrzaj>MATELL DENTAL CENTAR d.o.o. za obavljanje zdravstvene djelatnosti opće stomatologije, stomatološke protetike, ortodoncije, den, OIB 98719574826</izvorni_sadrzaj>
    <derivirana_varijabla naziv="DomainObject.Predmet.ProtustrankaNazivFormatedOIB_1">MATELL DENTAL CENTAR d.o.o. za obavljanje zdravstvene djelatnosti opće stomatologije, stomatološke protetike, ortodoncije, den,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odjel; FINA - Podružnica Šibenik</izvorni_sadrzaj>
    <derivirana_varijabla naziv="DomainObject.Predmet.StrankaFormated_1">  RHMF POREZNA UPRAVA - Područni ured Dalmacija zastupanog po punomoćniku ŽDO U ŠIBENIKU - Građansko-upravni odjel; FINA - Podružnica Šibenik</derivirana_varijabla>
  </DomainObject.Predmet.StrankaFormated>
  <DomainObject.Predmet.StrankaFormatedOIB>
    <izvorni_sadrzaj>  RHMF POREZNA UPRAVA - Područni ured Dalmacija, OIB 18683136487 zastupanog po punomoćniku ŽDO U ŠIBENIKU - Građansko-upravni odjel; FINA - Podružnica Šibenik, OIB 85821130368</izvorni_sadrzaj>
    <derivirana_varijabla naziv="DomainObject.Predmet.StrankaFormatedOIB_1">  RHMF POREZNA UPRAVA - Područni ured Dalmacija, OIB 18683136487 zastupanog po punomoćniku ŽDO U ŠIBENIKU - Građansko-upravni odjel; FINA - Podružnica Šibenik, OIB 85821130368</derivirana_varijabla>
  </DomainObject.Predmet.StrankaFormatedOIB>
  <DomainObject.Predmet.StrankaFormatedWithAdress>
    <izvorni_sadrzaj> RHMF POREZNA UPRAVA - Područni ured Dalmacija zastupanog po punomoćniku ŽDO U ŠIBENIKU - Građansko-upravni odjel; FINA - Podružnica Šibenik, Perivoj L. Marune 1, 22000 Šibenik</izvorni_sadrzaj>
    <derivirana_varijabla naziv="DomainObject.Predmet.StrankaFormatedWithAdress_1"> RHMF POREZNA UPRAVA - Područni ured Dalmacija zastupanog po punomoćniku ŽDO U ŠIBENIKU - Građansko-upravni odjel; FINA - Podružnica Šibenik, Perivoj L. Marune 1, 22000 Šibenik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odjel; FINA - Podružnica Šibenik, OIB 85821130368, Perivoj L. Marune 1, 22000 Šibenik</izvorni_sadrzaj>
    <derivirana_varijabla naziv="DomainObject.Predmet.StrankaFormatedWithAdressOIB_1"> RHMF POREZNA UPRAVA - Područni ured Dalmacija, OIB 18683136487 zastupanog po punomoćniku ŽDO U ŠIBENIKU - Građansko-upravni odjel; FINA - Podružnica Šibenik, OIB 85821130368, Perivoj L. Marune 1, 22000 Šibenik</derivirana_varijabla>
  </DomainObject.Predmet.StrankaFormatedWithAdressOIB>
  <DomainObject.Predmet.StrankaWithAdress>
    <izvorni_sadrzaj>RHMF POREZNA UPRAVA - Područni ured Dalmacija ,FINA - Podružnica Šibenik Perivoj L. Marune 1,22000 Šibenik</izvorni_sadrzaj>
    <derivirana_varijabla naziv="DomainObject.Predmet.StrankaWithAdress_1">RHMF POREZNA UPRAVA - Područni ured Dalmacija ,FINA - Podružnica Šibenik Perivoj L. Marune 1,22000 Šibenik</derivirana_varijabla>
  </DomainObject.Predmet.StrankaWithAdress>
  <DomainObject.Predmet.StrankaWithAdressOIB>
    <izvorni_sadrzaj>RHMF POREZNA UPRAVA - Područni ured Dalmacija, OIB 18683136487,FINA - Podružnica Šibenik, OIB 85821130368, Perivoj L. Marune 1,22000 Šibenik</izvorni_sadrzaj>
    <derivirana_varijabla naziv="DomainObject.Predmet.StrankaWithAdressOIB_1">RHMF POREZNA UPRAVA - Područni ured Dalmacija, OIB 18683136487,FINA - Podružnica Šibenik, OIB 85821130368, Perivoj L. Marune 1,22000 Šibenik</derivirana_varijabla>
  </DomainObject.Predmet.StrankaWithAdressOIB>
  <DomainObject.Predmet.StrankaNazivFormated>
    <izvorni_sadrzaj>RHMF POREZNA UPRAVA - Područni ured Dalmacija,FINA - Podružnica Šibenik</izvorni_sadrzaj>
    <derivirana_varijabla naziv="DomainObject.Predmet.StrankaNazivFormated_1">RHMF POREZNA UPRAVA - Područni ured Dalmacija,FINA - Podružnica Šibenik</derivirana_varijabla>
  </DomainObject.Predmet.StrankaNazivFormated>
  <DomainObject.Predmet.StrankaNazivFormatedOIB>
    <izvorni_sadrzaj>RHMF POREZNA UPRAVA - Područni ured Dalmacija, OIB 18683136487,FINA - Podružnica Šibenik, OIB 85821130368</izvorni_sadrzaj>
    <derivirana_varijabla naziv="DomainObject.Predmet.StrankaNazivFormatedOIB_1">RHMF POREZNA UPRAVA - Područni ured Dalmacija, OIB 18683136487,FINA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RHMF POREZNA UPRAVA - Područni ured Dalmacija zastupanog po punomoćniku ŽDO U ŠIBENIKU - Građansko-upravni odjel</item>
      <item>FINA - Podružnica Šibenik</item>
    </izvorni_sadrzaj>
    <derivirana_varijabla naziv="DomainObject.Predmet.StrankaListFormated_1">
      <item>RHMF POREZNA UPRAVA - Područni ured Dalmacija zastupanog po punomoćniku ŽDO U ŠIBENIKU - Građansko-upravni odjel</item>
      <item>FINA - Podružnica Šibenik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  <item>FINA - Podružnica Šibenik, OIB 85821130368</item>
    </izvorni_sadrzaj>
    <derivirana_varijabla naziv="DomainObject.Predmet.StrankaListFormatedOIB_1">
      <item>RHMF POREZNA UPRAVA - Područni ured Dalmacija, OIB 18683136487 zastupanog po punomoćniku ŽDO U ŠIBENIKU - Građansko-upravni odjel</item>
      <item>FINA - Podružnica Šibenik, OIB 85821130368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  <item>FINA - Podružnica Šibenik, Perivoj L. Marune 1, 22000 Šibenik</item>
    </izvorni_sadrzaj>
    <derivirana_varijabla naziv="DomainObject.Predmet.StrankaListFormatedWithAdress_1">
      <item>RHMF POREZNA UPRAVA - Područni ured Dalmacija zastupanog po punomoćniku ŽDO U ŠIBENIKU - Građansko-upravni odjel</item>
      <item>FINA - Podružnica Šibenik, Perivoj L. Marune 1, 22000 Šibenik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  <item>FINA - Podružnica Šibenik, OIB 85821130368, Perivoj L. Marune 1, 22000 Šibenik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  <item>FINA - Podružnica Šibenik, OIB 85821130368, Perivoj L. Marune 1, 22000 Šibenik</item>
    </derivirana_varijabla>
  </DomainObject.Predmet.StrankaListFormatedWithAdressOIB>
  <DomainObject.Predmet.StrankaListNazivFormated>
    <izvorni_sadrzaj>
      <item>RHMF POREZNA UPRAVA - Područni ured Dalmacija</item>
      <item>FINA - Podružnica Šibenik</item>
    </izvorni_sadrzaj>
    <derivirana_varijabla naziv="DomainObject.Predmet.StrankaListNazivFormated_1">
      <item>RHMF POREZNA UPRAVA - Područni ured Dalmacija</item>
      <item>FINA - Podružnica Šibenik</item>
    </derivirana_varijabla>
  </DomainObject.Predmet.StrankaListNazivFormated>
  <DomainObject.Predmet.StrankaListNazivFormatedOIB>
    <izvorni_sadrzaj>
      <item>RHMF POREZNA UPRAVA - Područni ured Dalmacija, OIB 18683136487</item>
      <item>FINA - Podružnica Šibenik, OIB 85821130368</item>
    </izvorni_sadrzaj>
    <derivirana_varijabla naziv="DomainObject.Predmet.StrankaListNazivFormatedOIB_1">
      <item>RHMF POREZNA UPRAVA - Područni ured Dalmacija, OIB 18683136487</item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 zastupanog po punomoćniku Goran Nedoklan; Josip Čiček</item>
    </izvorni_sadrzaj>
    <derivirana_varijabla naziv="DomainObject.Predmet.ProtuStrankaListFormated_1">
      <item>MATELL DENTAL CENTAR d.o.o. za obavljanje zdravstvene djelatnosti opće stomatologije, stomatološke protetike, ortodoncije, den zastupanog po punomoćniku Goran Nedoklan; Josip Čiček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den, OIB 98719574826 zastupanog po punomoćniku Goran Nedoklan; Josip Čiček</item>
    </izvorni_sadrzaj>
    <derivirana_varijabla naziv="DomainObject.Predmet.ProtuStrankaListFormatedOIB_1">
      <item>MATELL DENTAL CENTAR d.o.o. za obavljanje zdravstvene djelatnosti opće stomatologije, stomatološke protetike, ortodoncije, den, OIB 98719574826 zastupanog po punomoćniku Goran Nedoklan; Josip Čiček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den, Ćirila i Metoda 2, 22211 Vodice zastupanog po punomoćniku Goran Nedoklan; Josip Čiček</item>
    </izvorni_sadrzaj>
    <derivirana_varijabla naziv="DomainObject.Predmet.ProtuStrankaListFormatedWithAdress_1">
      <item>MATELL DENTAL CENTAR d.o.o. za obavljanje zdravstvene djelatnosti opće stomatologije, stomatološke protetike, ortodoncije, den, Ćirila i Metoda 2, 22211 Vodice zastupanog po punomoćniku Goran Nedoklan; Josip Čiček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den, OIB 98719574826, Ćirila i Metoda 2, 22211 Vodice zastupanog po punomoćniku Goran Nedoklan; Josip Čiček</item>
    </izvorni_sadrzaj>
    <derivirana_varijabla naziv="DomainObject.Predmet.ProtuStrankaListFormatedWithAdressOIB_1">
      <item>MATELL DENTAL CENTAR d.o.o. za obavljanje zdravstvene djelatnosti opće stomatologije, stomatološke protetike, ortodoncije, den, OIB 98719574826, Ćirila i Metoda 2, 22211 Vodice zastupanog po punomoćniku Goran Nedoklan; Josip Čiček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</item>
    </izvorni_sadrzaj>
    <derivirana_varijabla naziv="DomainObject.Predmet.ProtuStrankaListNazivFormated_1">
      <item>MATELL DENTAL CENTAR d.o.o. za obavljanje zdravstvene djelatnosti opće stomatologije, stomatološke protetike, ortodoncije, den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den, OIB 98719574826</item>
    </izvorni_sadrzaj>
    <derivirana_varijabla naziv="DomainObject.Predmet.ProtuStrankaListNazivFormatedOIB_1">
      <item>MATELL DENTAL CENTAR d.o.o. za obavljanje zdravstvene djelatnosti opće stomatologije, stomatološke protetike, ortodoncije, den, OIB 98719574826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Goran Nedoklan punomoćnik sudionika u postupku MATELL DENTAL CENTAR d.o.o. za obavljanje zdravstvene djelatnosti opće stomatologije, stomatološke protetike, ortodoncije, den</item>
      <item>Josip Čiček punomoćnik sudionika u postupku MATELL DENTAL CENTAR d.o.o. za obavljanje zdravstvene djelatnosti opće stomatologije, stomatološke protetike, ortodoncije, den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Goran Nedoklan, OIB 90236623617 punomoćnik sudionika u postupku MATELL DENTAL CENTAR d.o.o. za obavljanje zdravstvene djelatnosti opće stomatologije, stomatološke protetike, ortodoncije, den</item>
      <item>Josip Čiček, OIB 49974762698 punomoćnik sudionika u postupku MATELL DENTAL CENTAR d.o.o. za obavljanje zdravstvene djelatnosti opće stomatologije, stomatološke protetike, ortodoncije, den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Goran Nedoklan, Ul. B. Ćirila I Metoda 2, 22211 Vodice punomoćnik sudionika u postupku MATELL DENTAL CENTAR d.o.o. za obavljanje zdravstvene djelatnosti opće stomatologije, stomatološke protetike, ortodoncije, den</item>
      <item>Josip Čiček, Huzjanova 22, 10000 Zagreb punomoćnik sudionika u postupku MATELL DENTAL CENTAR d.o.o. za obavljanje zdravstvene djelatnosti opće stomatologije, stomatološke protetike, ortodoncije, den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Goran Nedoklan, OIB 90236623617, Ul. B. Ćirila I Metoda 2, 22211 Vodice punomoćnik sudionika u postupku MATELL DENTAL CENTAR d.o.o. za obavljanje zdravstvene djelatnosti opće stomatologije, stomatološke protetike, ortodoncije, den</item>
      <item>Josip Čiček, OIB 49974762698, Huzjanova 22, 10000 Zagreb punomoćnik sudionika u postupku MATELL DENTAL CENTAR d.o.o. za obavljanje zdravstvene djelatnosti opće stomatologije, stomatološke protetike, ortodoncije, den</item>
    </derivirana_varijabla>
  </DomainObject.Predmet.OstaliListFormatedWithAdressOIB>
  <DomainObject.Predmet.OstaliListNazivFormated>
    <izvorni_sadrzaj>
      <item>ŽDO U ŠIBENIKU - Građansko-upravni odjel</item>
      <item>Draško Lambaša</item>
      <item>Goran Nedoklan</item>
      <item>Josip Čiček</item>
    </izvorni_sadrzaj>
    <derivirana_varijabla naziv="DomainObject.Predmet.OstaliListNazivFormated_1">
      <item>ŽDO U ŠIBENIKU - Građansko-upravni odjel</item>
      <item>Draško Lambaša</item>
      <item>Goran Nedoklan</item>
      <item>Josip Čiček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Goran Nedoklan, OIB 90236623617</item>
      <item>Josip Čiček, OIB 49974762698</item>
    </izvorni_sadrzaj>
    <derivirana_varijabla naziv="DomainObject.Predmet.OstaliListNazivFormatedOIB_1">
      <item>ŽDO U ŠIBENIKU - Građansko-upravni odjel</item>
      <item>Draško Lambaša, OIB 48593997552</item>
      <item>Goran Nedoklan, OIB 90236623617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 i dr.</izvorni_sadrzaj>
    <derivirana_varijabla naziv="DomainObject.Predmet.StrankaIDrugi_1">RHMF POREZNA UPRAVA - Područni ured Dalmacija i dr.</derivirana_varijabla>
  </DomainObject.Predmet.StrankaIDrugi>
  <DomainObject.Predmet.ProtustrankaIDrugi>
    <izvorni_sadrzaj>MATELL DENTAL CENTAR d.o.o. za obavljanje zdravstvene djelatnosti opće stomatologije, stomatološke protetike, ortodoncije, den</izvorni_sadrzaj>
    <derivirana_varijabla naziv="DomainObject.Predmet.ProtustrankaIDrugi_1">MATELL DENTAL CENTAR d.o.o. za obavljanje zdravstvene djelatnosti opće stomatologije, stomatološke protetike, ortodoncije, den</derivirana_varijabla>
  </DomainObject.Predmet.ProtustrankaIDrugi>
  <DomainObject.Predmet.StrankaIDrugiAdressOIB>
    <izvorni_sadrzaj>RHMF POREZNA UPRAVA - Područni ured Dalmacija, OIB 18683136487 i dr.</izvorni_sadrzaj>
    <derivirana_varijabla naziv="DomainObject.Predmet.StrankaIDrugiAdressOIB_1">RHMF POREZNA UPRAVA - Područni ured Dalmacija, OIB 18683136487 i dr.</derivirana_varijabla>
  </DomainObject.Predmet.StrankaIDrugiAdressOIB>
  <DomainObject.Predmet.ProtustrankaIDrugiAdressOIB>
    <izvorni_sadrzaj>MATELL DENTAL CENTAR d.o.o. za obavljanje zdravstvene djelatnosti opće stomatologije, stomatološke protetike, ortodoncije, den,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izvorni_sadrzaj>
    <derivirana_varijabla naziv="DomainObject.Predmet.SudioniciListNaziv_1">
      <item>RHMF POREZNA UPRAVA - Područni ured Dalmacija</item>
      <item>MATELL DENTAL CENTAR d.o.o. za obavljanje zdravstvene djelatnosti opće stomatologije, stomatološke protetike, ortodoncije, den</item>
      <item>ŽDO U ŠIBENIKU - Građansko-upravni odjel</item>
      <item>Draško Lambaša</item>
      <item>FINA - Podružnica Šibenik</item>
      <item>Goran Nedoklan</item>
      <item>Josip Čiček</item>
    </derivirana_varijabla>
  </DomainObject.Predmet.SudioniciListNaziv>
  <DomainObject.Predmet.SudioniciListAdressOIB>
    <izvorni_sadrzaj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izvorni_sadrzaj>
    <derivirana_varijabla naziv="DomainObject.Predmet.SudioniciListAdressOIB_1">
      <item>RHMF POREZNA UPRAVA - Područni ured Dalmacija, OIB 18683136487</item>
      <item>MATELL DENTAL CENTAR d.o.o. za obavljanje zdravstvene djelatnosti opće stomatologije, stomatološke protetike, ortodoncije, den, OIB 98719574826, Ćirila i Metoda 2,22211 Vodice</item>
      <item>ŽDO U ŠIBENIKU - Građansko-upravni odjel, P. Grubišića 3,22000 Šibenik</item>
      <item>Draško Lambaša, OIB 48593997552, Drniških Žrtava 10,22000 Šibenik</item>
      <item>FINA - Podružnica Šibenik, OIB 85821130368, Perivoj L. Marune 1,22000 Šibenik</item>
      <item>Goran Nedoklan, OIB 90236623617, Ul. B. Ćirila I Metoda 2,22211 Vodice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98719574826</item>
      <item>, OIB null</item>
      <item>, OIB 48593997552</item>
      <item>, OIB 85821130368</item>
      <item>, OIB 90236623617</item>
      <item>, OIB 49974762698</item>
    </izvorni_sadrzaj>
    <derivirana_varijabla naziv="DomainObject.Predmet.SudioniciListNazivOIB_1">
      <item>, OIB 18683136487</item>
      <item>, OIB 98719574826</item>
      <item>, OIB null</item>
      <item>, OIB 48593997552</item>
      <item>, OIB 85821130368</item>
      <item>, OIB 90236623617</item>
      <item>, OIB 49974762698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510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2017-04-19T08:24:00Z</dcterms:created>
  <dc:creator>Marina Gulin</dc:creator>
  <cp:lastModifiedBy>Marina Gulin</cp:lastModifiedBy>
  <cp:lastPrinted>2017-04-19T08:24:00Z</cp:lastPrinted>
  <dcterms:modified xmlns:xsi="http://www.w3.org/2001/XMLSchema-instance" xsi:type="dcterms:W3CDTF">2017-04-19T08:25:00Z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