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9a1c" w14:paraId="9079a1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941B57">
        <w:t>PRO-DI-CHEM j.d.o.o. za trgovinu i usluge, Zagreb, Radnička cesta 39, MBS: 080883366, OIB: 27143203203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941B57">
        <w:t>PRO-DI-CHEM j.d.o.o. za trgovinu i usluge, Zagreb, Radnička cesta 39, MBS: 080883366, OIB: 27143203203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941B57">
        <w:t xml:space="preserve">Krešimir Fučkar, B.Radića 63, Sladojevci,  </w:t>
      </w:r>
      <w:r w:rsidR="00941B57" w:rsidRPr="005A50B3">
        <w:t xml:space="preserve">OIB </w:t>
      </w:r>
      <w:r w:rsidR="00941B57">
        <w:t xml:space="preserve">01195634741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941B57">
        <w:t>PRO-DI-CHEM j.d.o.o. za trgovinu i usluge, Zagreb, Radnička cesta 39, MBS: 080883366, OIB: 27143203203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941B57">
        <w:t>21</w:t>
      </w:r>
      <w:r w:rsidR="009A7A81">
        <w:t xml:space="preserve">. </w:t>
      </w:r>
      <w:r w:rsidR="00941B57">
        <w:t>lipnja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941B57">
        <w:t>PRO-DI-CHEM j.d.o.o. za trgovinu i usluge, Zagreb, Radnička cesta 39, MBS: 080883366, OIB: 27143203203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41B57">
        <w:t>2500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58F" w:rsidP="007F1082" w:rsidR="00E1358F">
      <w:r>
        <w:separator/>
      </w:r>
    </w:p>
  </w:endnote>
  <w:endnote w:id="0" w:type="continuationSeparator">
    <w:p w:rsidRDefault="00E1358F" w:rsidP="007F1082" w:rsidR="00E1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58F" w:rsidP="007F1082" w:rsidR="00E1358F">
      <w:r>
        <w:separator/>
      </w:r>
    </w:p>
  </w:footnote>
  <w:footnote w:id="0" w:type="continuationSeparator">
    <w:p w:rsidRDefault="00E1358F" w:rsidP="007F1082" w:rsidR="00E1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941B57">
      <w:t>2500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D5FE4"/>
    <w:rsid w:val="00204B7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062DA"/>
    <w:rsid w:val="00423822"/>
    <w:rsid w:val="00437C48"/>
    <w:rsid w:val="00454E83"/>
    <w:rsid w:val="004C6929"/>
    <w:rsid w:val="004D59A8"/>
    <w:rsid w:val="004D5A50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A2761"/>
    <w:rsid w:val="007F1082"/>
    <w:rsid w:val="007F4ABA"/>
    <w:rsid w:val="008319E5"/>
    <w:rsid w:val="00837A31"/>
    <w:rsid w:val="008407BC"/>
    <w:rsid w:val="00845BAB"/>
    <w:rsid w:val="00855FDA"/>
    <w:rsid w:val="008D7500"/>
    <w:rsid w:val="00917B69"/>
    <w:rsid w:val="00941B57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BA41C9"/>
    <w:rsid w:val="00C1697B"/>
    <w:rsid w:val="00C16FE7"/>
    <w:rsid w:val="00C330B0"/>
    <w:rsid w:val="00C42B1C"/>
    <w:rsid w:val="00C6650A"/>
    <w:rsid w:val="00C7392E"/>
    <w:rsid w:val="00C827B2"/>
    <w:rsid w:val="00D1443A"/>
    <w:rsid w:val="00D21A2C"/>
    <w:rsid w:val="00D40942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1358F"/>
    <w:rsid w:val="00E27E97"/>
    <w:rsid w:val="00E97025"/>
    <w:rsid w:val="00EE3FB4"/>
    <w:rsid w:val="00F620B4"/>
    <w:rsid w:val="00F71258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5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665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65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5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5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5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665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65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5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5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St-2500/2016</izvorni_sadrzaj>
    <derivirana_varijabla naziv="DomainObject.Predmet.OznakaBroj_1">St-2500/2016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PRO-DI-CHEM j.d.o.o. za trgovinu i usluge</izvorni_sadrzaj>
    <derivirana_varijabla naziv="DomainObject.Predmet.ProtustrankaFormated_1">  PRO-DI-CHEM j.d.o.o. za trgovinu i usluge</derivirana_varijabla>
  </DomainObject.Predmet.ProtustrankaFormated>
  <DomainObject.Predmet.ProtustrankaFormatedOIB>
    <izvorni_sadrzaj>  PRO-DI-CHEM j.d.o.o. za trgovinu i usluge, OIB 27143203203</izvorni_sadrzaj>
    <derivirana_varijabla naziv="DomainObject.Predmet.ProtustrankaFormatedOIB_1">  PRO-DI-CHEM j.d.o.o. za trgovinu i usluge, OIB 27143203203</derivirana_varijabla>
  </DomainObject.Predmet.ProtustrankaFormatedOIB>
  <DomainObject.Predmet.ProtustrankaFormatedWithAdress>
    <izvorni_sadrzaj> PRO-DI-CHEM j.d.o.o. za trgovinu i usluge, Radnička cesta 39, 10000 Zagreb</izvorni_sadrzaj>
    <derivirana_varijabla naziv="DomainObject.Predmet.ProtustrankaFormatedWithAdress_1"> PRO-DI-CHEM j.d.o.o. za trgovinu i usluge, Radnička cesta 39, 10000 Zagreb</derivirana_varijabla>
  </DomainObject.Predmet.ProtustrankaFormatedWithAdress>
  <DomainObject.Predmet.ProtustrankaFormatedWithAdressOIB>
    <izvorni_sadrzaj> PRO-DI-CHEM j.d.o.o. za trgovinu i usluge, OIB 27143203203, Radnička cesta 39, 10000 Zagreb</izvorni_sadrzaj>
    <derivirana_varijabla naziv="DomainObject.Predmet.ProtustrankaFormatedWithAdressOIB_1"> PRO-DI-CHEM j.d.o.o. za trgovinu i usluge, OIB 27143203203, Radnička cesta 39, 10000 Zagreb</derivirana_varijabla>
  </DomainObject.Predmet.ProtustrankaFormatedWithAdressOIB>
  <DomainObject.Predmet.ProtustrankaWithAdress>
    <izvorni_sadrzaj>PRO-DI-CHEM j.d.o.o. za trgovinu i usluge Radnička cesta 39, 10000 Zagreb</izvorni_sadrzaj>
    <derivirana_varijabla naziv="DomainObject.Predmet.ProtustrankaWithAdress_1">PRO-DI-CHEM j.d.o.o. za trgovinu i usluge Radnička cesta 39, 10000 Zagreb</derivirana_varijabla>
  </DomainObject.Predmet.ProtustrankaWithAdress>
  <DomainObject.Predmet.ProtustrankaWithAdressOIB>
    <izvorni_sadrzaj>PRO-DI-CHEM j.d.o.o. za trgovinu i usluge, OIB 27143203203, Radnička cesta 39, 10000 Zagreb</izvorni_sadrzaj>
    <derivirana_varijabla naziv="DomainObject.Predmet.ProtustrankaWithAdressOIB_1">PRO-DI-CHEM j.d.o.o. za trgovinu i usluge, OIB 27143203203, Radnička cesta 39, 10000 Zagreb</derivirana_varijabla>
  </DomainObject.Predmet.ProtustrankaWithAdressOIB>
  <DomainObject.Predmet.ProtustrankaNazivFormated>
    <izvorni_sadrzaj>PRO-DI-CHEM j.d.o.o. za trgovinu i usluge</izvorni_sadrzaj>
    <derivirana_varijabla naziv="DomainObject.Predmet.ProtustrankaNazivFormated_1">PRO-DI-CHEM j.d.o.o. za trgovinu i usluge</derivirana_varijabla>
  </DomainObject.Predmet.ProtustrankaNazivFormated>
  <DomainObject.Predmet.ProtustrankaNazivFormatedOIB>
    <izvorni_sadrzaj>PRO-DI-CHEM j.d.o.o. za trgovinu i usluge, OIB 27143203203</izvorni_sadrzaj>
    <derivirana_varijabla naziv="DomainObject.Predmet.ProtustrankaNazivFormatedOIB_1">PRO-DI-CHEM j.d.o.o. za trgovinu i usluge, OIB 27143203203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PRO-DI-CHEM j.d.o.o. za trgovinu i usluge</item>
    </izvorni_sadrzaj>
    <derivirana_varijabla naziv="DomainObject.Predmet.ProtuStrankaListFormated_1">
      <item>PRO-DI-CHEM j.d.o.o. za trgovinu i usluge</item>
    </derivirana_varijabla>
  </DomainObject.Predmet.ProtuStrankaListFormated>
  <DomainObject.Predmet.ProtuStrankaListFormatedOIB>
    <izvorni_sadrzaj>
      <item>PRO-DI-CHEM j.d.o.o. za trgovinu i usluge, OIB 27143203203</item>
    </izvorni_sadrzaj>
    <derivirana_varijabla naziv="DomainObject.Predmet.ProtuStrankaListFormatedOIB_1">
      <item>PRO-DI-CHEM j.d.o.o. za trgovinu i usluge, OIB 27143203203</item>
    </derivirana_varijabla>
  </DomainObject.Predmet.ProtuStrankaListFormatedOIB>
  <DomainObject.Predmet.ProtuStrankaListFormatedWithAdress>
    <izvorni_sadrzaj>
      <item>PRO-DI-CHEM j.d.o.o. za trgovinu i usluge, Radnička cesta 39, 10000 Zagreb</item>
    </izvorni_sadrzaj>
    <derivirana_varijabla naziv="DomainObject.Predmet.ProtuStrankaListFormatedWithAdress_1">
      <item>PRO-DI-CHEM j.d.o.o. za trgovinu i usluge, Radnička cesta 39, 10000 Zagreb</item>
    </derivirana_varijabla>
  </DomainObject.Predmet.ProtuStrankaListFormatedWithAdress>
  <DomainObject.Predmet.ProtuStrankaListFormatedWithAdressOIB>
    <izvorni_sadrzaj>
      <item>PRO-DI-CHEM j.d.o.o. za trgovinu i usluge, OIB 27143203203, Radnička cesta 39, 10000 Zagreb</item>
    </izvorni_sadrzaj>
    <derivirana_varijabla naziv="DomainObject.Predmet.ProtuStrankaListFormatedWithAdressOIB_1">
      <item>PRO-DI-CHEM j.d.o.o. za trgovinu i usluge, OIB 27143203203, Radnička cesta 39, 10000 Zagreb</item>
    </derivirana_varijabla>
  </DomainObject.Predmet.ProtuStrankaListFormatedWithAdressOIB>
  <DomainObject.Predmet.ProtuStrankaListNazivFormated>
    <izvorni_sadrzaj>
      <item>PRO-DI-CHEM j.d.o.o. za trgovinu i usluge</item>
    </izvorni_sadrzaj>
    <derivirana_varijabla naziv="DomainObject.Predmet.ProtuStrankaListNazivFormated_1">
      <item>PRO-DI-CHEM j.d.o.o. za trgovinu i usluge</item>
    </derivirana_varijabla>
  </DomainObject.Predmet.ProtuStrankaListNazivFormated>
  <DomainObject.Predmet.ProtuStrankaListNazivFormatedOIB>
    <izvorni_sadrzaj>
      <item>PRO-DI-CHEM j.d.o.o. za trgovinu i usluge, OIB 27143203203</item>
    </izvorni_sadrzaj>
    <derivirana_varijabla naziv="DomainObject.Predmet.ProtuStrankaListNazivFormatedOIB_1">
      <item>PRO-DI-CHEM j.d.o.o. za trgovinu i usluge, OIB 27143203203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PRO-DI-CHEM j.d.o.o. za trgovinu i usluge</izvorni_sadrzaj>
    <derivirana_varijabla naziv="DomainObject.Predmet.ProtustrankaIDrugi_1">PRO-DI-CHEM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PRO-DI-CHEM j.d.o.o. za trgovinu i usluge, OIB 27143203203, Radnička cesta 39, 10000 Zagreb</izvorni_sadrzaj>
    <derivirana_varijabla naziv="DomainObject.Predmet.ProtustrankaIDrugiAdressOIB_1">PRO-DI-CHEM j.d.o.o. za trgovinu i usluge, OIB 27143203203,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PRO-DI-CHEM j.d.o.o. za trgovinu i usluge</item>
      <item>FINA Regionalni centar Zagreb</item>
    </izvorni_sadrzaj>
    <derivirana_varijabla naziv="DomainObject.Predmet.SudioniciListNaziv_1">
      <item>PRO-DI-CHEM j.d.o.o. za trgovinu i usluge</item>
      <item>FINA Regionalni centar Zagreb</item>
    </derivirana_varijabla>
  </DomainObject.Predmet.SudioniciListNaziv>
  <DomainObject.Predmet.SudioniciListAdressOIB>
    <izvorni_sadrzaj>
      <item>PRO-DI-CHEM j.d.o.o. za trgovinu i usluge, OIB 27143203203, Radnička cesta 39,10000 Zagreb</item>
      <item>FINA Regionalni centar Zagreb, OIB 85821130368, Trg svibanjskih žrtava 1995. br. 1,10000 Zagreb</item>
    </izvorni_sadrzaj>
    <derivirana_varijabla naziv="DomainObject.Predmet.SudioniciListAdressOIB_1">
      <item>PRO-DI-CHEM j.d.o.o. za trgovinu i usluge, OIB 27143203203, Radnička cesta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27143203203</item>
      <item>, OIB 85821130368</item>
    </izvorni_sadrzaj>
    <derivirana_varijabla naziv="DomainObject.Predmet.SudioniciListNazivOIB_1">
      <item>, OIB 27143203203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2265</properties:Characters>
  <properties:Lines>80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2016-12-19T10:13:00Z</dcterms:created>
  <dc:creator>korisnik</dc:creator>
  <cp:lastModifiedBy>Snježana Markotić Jurić</cp:lastModifiedBy>
  <cp:lastPrinted>2016-12-19T10:07:00Z</cp:lastPrinted>
  <dcterms:modified xmlns:xsi="http://www.w3.org/2001/XMLSchema-instance" xsi:type="dcterms:W3CDTF">2016-12-19T10:15:00Z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