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f1c1" w14:paraId="683f1c1" w:rsidRDefault="00E808E3" w:rsidP="00E808E3" w:rsidR="00E808E3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:rsidRDefault="00E808E3" w:rsidP="00E808E3" w:rsidR="00E808E3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:rsidRDefault="00E808E3" w:rsidP="00E808E3" w:rsidR="00E808E3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:rsidRDefault="00E808E3" w:rsidP="00E808E3" w:rsidR="00E808E3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St-669/2018</w:t>
      </w:r>
    </w:p>
    <w:p w:rsidRDefault="00E808E3" w:rsidP="00E808E3" w:rsidR="00E808E3">
      <w:pPr>
        <w:rPr>
          <w:sz w:val="22"/>
          <w:szCs w:val="22"/>
        </w:rPr>
      </w:pPr>
    </w:p>
    <w:p w:rsidRDefault="00E808E3" w:rsidP="00E808E3" w:rsidR="00E808E3">
      <w:pPr>
        <w:rPr>
          <w:sz w:val="22"/>
          <w:szCs w:val="22"/>
        </w:rPr>
      </w:pPr>
    </w:p>
    <w:p w:rsidRDefault="00E808E3" w:rsidP="00E808E3" w:rsidR="00E808E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NAVIS LOGISTIKA j.d.o.o. za prijevoz i usluge, Zagreb, Ulica grada Chicaga 2 A, OIB: 77438235344, dana 11. svibnja 2018.g.                    </w:t>
      </w:r>
    </w:p>
    <w:p w:rsidRDefault="00E808E3" w:rsidP="00E808E3" w:rsidR="00E808E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Default="00E808E3" w:rsidP="00E808E3" w:rsidR="00E808E3">
      <w:pPr>
        <w:jc w:val="both"/>
        <w:rPr>
          <w:sz w:val="22"/>
          <w:szCs w:val="22"/>
        </w:rPr>
      </w:pPr>
    </w:p>
    <w:p w:rsidRDefault="00E808E3" w:rsidP="00E808E3" w:rsidR="00E808E3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E808E3" w:rsidP="00E808E3" w:rsidR="00E808E3">
      <w:pPr>
        <w:jc w:val="center"/>
        <w:rPr>
          <w:sz w:val="22"/>
          <w:szCs w:val="22"/>
        </w:rPr>
      </w:pPr>
    </w:p>
    <w:p w:rsidRDefault="00E808E3" w:rsidP="00E808E3" w:rsidR="00E808E3">
      <w:pPr>
        <w:rPr>
          <w:b/>
          <w:sz w:val="22"/>
          <w:szCs w:val="22"/>
        </w:rPr>
      </w:pPr>
    </w:p>
    <w:p w:rsidRDefault="00E808E3" w:rsidP="00E808E3" w:rsidR="00E808E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Za dužnika NAVIS LOGISTIKA j.d.o.o. za prijevoz i usluge, Zagreb, Ulica grada Chicaga 2 A, OIB: 77438235344.</w:t>
      </w:r>
    </w:p>
    <w:p w:rsidRDefault="00E808E3" w:rsidP="00E808E3" w:rsidR="00E808E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8.441,41 kn. </w:t>
      </w:r>
    </w:p>
    <w:p w:rsidRDefault="00E808E3" w:rsidP="00E808E3" w:rsidR="00E808E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08E3" w:rsidP="00E808E3" w:rsidR="00E808E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08E3" w:rsidP="00E808E3" w:rsidR="00E808E3">
      <w:pPr>
        <w:ind w:firstLine="708"/>
        <w:jc w:val="both"/>
        <w:rPr>
          <w:sz w:val="22"/>
          <w:szCs w:val="22"/>
        </w:rPr>
      </w:pPr>
    </w:p>
    <w:p w:rsidRDefault="00E808E3" w:rsidP="00E808E3" w:rsidR="00E808E3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:rsidRDefault="00E808E3" w:rsidP="00E808E3" w:rsidR="00E808E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08E3" w:rsidP="00E808E3" w:rsidR="00E808E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E808E3" w:rsidP="00E808E3" w:rsidR="00E808E3">
      <w:pPr>
        <w:jc w:val="both"/>
        <w:rPr>
          <w:sz w:val="22"/>
          <w:szCs w:val="22"/>
        </w:rPr>
      </w:pPr>
    </w:p>
    <w:p w:rsidRDefault="00E808E3" w:rsidP="00E808E3" w:rsidR="00E808E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11. svibnja 2018.g.    </w:t>
      </w:r>
    </w:p>
    <w:p w:rsidRDefault="00E808E3" w:rsidP="00E808E3" w:rsidR="00E808E3">
      <w:pPr>
        <w:jc w:val="center"/>
        <w:rPr>
          <w:sz w:val="22"/>
          <w:szCs w:val="22"/>
        </w:rPr>
      </w:pPr>
    </w:p>
    <w:p w:rsidRDefault="00E808E3" w:rsidP="00E808E3" w:rsidR="00E808E3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:rsidRDefault="00E808E3" w:rsidP="00E808E3" w:rsidR="00E808E3">
      <w:pPr>
        <w:ind w:firstLine="708" w:left="5664"/>
        <w:jc w:val="both"/>
        <w:rPr>
          <w:sz w:val="22"/>
          <w:szCs w:val="22"/>
        </w:rPr>
      </w:pPr>
    </w:p>
    <w:p w:rsidRDefault="00E808E3" w:rsidP="00E808E3" w:rsidR="00E808E3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:rsidRDefault="00E808E3" w:rsidP="00E808E3" w:rsidR="00E808E3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E808E3" w:rsidP="00E808E3" w:rsidR="00E808E3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E808E3" w:rsidP="00E808E3" w:rsidR="00E808E3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:rsidRDefault="00E808E3" w:rsidP="00E808E3" w:rsidR="00E808E3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A3F1E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08E3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808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8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8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8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8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E808E3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E808E3"/>
    <w:rPr>
      <w:rFonts w:cs="Times New Roman" w:eastAsia="Times New Roman" w:hAnsi="Arial Narrow" w:asci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08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08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08E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80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8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8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8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8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E808E3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E808E3"/>
    <w:rPr>
      <w:rFonts w:ascii="Arial Narrow" w:cs="Times New Roman" w:eastAsia="Times New Roman" w:hAns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08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08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08E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554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St-669/2018-6</izvorni_sadrzaj>
    <derivirana_varijabla naziv="DomainObject.Oznaka_1">St-669/2018-6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St-669/2018</izvorni_sadrzaj>
    <derivirana_varijabla naziv="DomainObject.Predmet.OznakaBroj_1">St-669/2018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NAVIS LOGISTIKA j.d.o.o.</izvorni_sadrzaj>
    <derivirana_varijabla naziv="DomainObject.Predmet.ProtustrankaFormated_1">  NAVIS LOGISTIKA j.d.o.o.</derivirana_varijabla>
  </DomainObject.Predmet.ProtustrankaFormated>
  <DomainObject.Predmet.ProtustrankaFormatedOIB>
    <izvorni_sadrzaj>  NAVIS LOGISTIKA j.d.o.o., OIB 77438235344</izvorni_sadrzaj>
    <derivirana_varijabla naziv="DomainObject.Predmet.ProtustrankaFormatedOIB_1">  NAVIS LOGISTIKA j.d.o.o., OIB 77438235344</derivirana_varijabla>
  </DomainObject.Predmet.ProtustrankaFormatedOIB>
  <DomainObject.Predmet.ProtustrankaFormatedWithAdress>
    <izvorni_sadrzaj> NAVIS LOGISTIKA j.d.o.o., Ulica grada Chicaga 2 A, 10000 Zagreb</izvorni_sadrzaj>
    <derivirana_varijabla naziv="DomainObject.Predmet.ProtustrankaFormatedWithAdress_1"> NAVIS LOGISTIKA j.d.o.o., Ulica grada Chicaga 2 A, 10000 Zagreb</derivirana_varijabla>
  </DomainObject.Predmet.ProtustrankaFormatedWithAdress>
  <DomainObject.Predmet.ProtustrankaFormatedWithAdressOIB>
    <izvorni_sadrzaj> NAVIS LOGISTIKA j.d.o.o., OIB 77438235344, Ulica grada Chicaga 2 A, 10000 Zagreb</izvorni_sadrzaj>
    <derivirana_varijabla naziv="DomainObject.Predmet.ProtustrankaFormatedWithAdressOIB_1"> NAVIS LOGISTIKA j.d.o.o., OIB 77438235344, Ulica grada Chicaga 2 A, 10000 Zagreb</derivirana_varijabla>
  </DomainObject.Predmet.ProtustrankaFormatedWithAdressOIB>
  <DomainObject.Predmet.ProtustrankaWithAdress>
    <izvorni_sadrzaj>NAVIS LOGISTIKA j.d.o.o. Ulica grada Chicaga 2 A, 10000 Zagreb</izvorni_sadrzaj>
    <derivirana_varijabla naziv="DomainObject.Predmet.ProtustrankaWithAdress_1">NAVIS LOGISTIKA j.d.o.o. Ulica grada Chicaga 2 A, 10000 Zagreb</derivirana_varijabla>
  </DomainObject.Predmet.ProtustrankaWithAdress>
  <DomainObject.Predmet.ProtustrankaWithAdressOIB>
    <izvorni_sadrzaj>NAVIS LOGISTIKA j.d.o.o., OIB 77438235344, Ulica grada Chicaga 2 A, 10000 Zagreb</izvorni_sadrzaj>
    <derivirana_varijabla naziv="DomainObject.Predmet.ProtustrankaWithAdressOIB_1">NAVIS LOGISTIKA j.d.o.o., OIB 77438235344, Ulica grada Chicaga 2 A, 10000 Zagreb</derivirana_varijabla>
  </DomainObject.Predmet.ProtustrankaWithAdressOIB>
  <DomainObject.Predmet.ProtustrankaNazivFormated>
    <izvorni_sadrzaj>NAVIS LOGISTIKA j.d.o.o.</izvorni_sadrzaj>
    <derivirana_varijabla naziv="DomainObject.Predmet.ProtustrankaNazivFormated_1">NAVIS LOGISTIKA j.d.o.o.</derivirana_varijabla>
  </DomainObject.Predmet.ProtustrankaNazivFormated>
  <DomainObject.Predmet.ProtustrankaNazivFormatedOIB>
    <izvorni_sadrzaj>NAVIS LOGISTIKA j.d.o.o., OIB 77438235344</izvorni_sadrzaj>
    <derivirana_varijabla naziv="DomainObject.Predmet.ProtustrankaNazivFormatedOIB_1">NAVIS LOGISTIKA j.d.o.o., OIB 77438235344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NAVIS LOGISTIKA j.d.o.o.</item>
    </izvorni_sadrzaj>
    <derivirana_varijabla naziv="DomainObject.Predmet.ProtuStrankaListFormated_1">
      <item>NAVIS LOGISTIKA j.d.o.o.</item>
    </derivirana_varijabla>
  </DomainObject.Predmet.ProtuStrankaListFormated>
  <DomainObject.Predmet.ProtuStrankaListFormatedOIB>
    <izvorni_sadrzaj>
      <item>NAVIS LOGISTIKA j.d.o.o., OIB 77438235344</item>
    </izvorni_sadrzaj>
    <derivirana_varijabla naziv="DomainObject.Predmet.ProtuStrankaListFormatedOIB_1">
      <item>NAVIS LOGISTIKA j.d.o.o., OIB 77438235344</item>
    </derivirana_varijabla>
  </DomainObject.Predmet.ProtuStrankaListFormatedOIB>
  <DomainObject.Predmet.ProtuStrankaListFormatedWithAdress>
    <izvorni_sadrzaj>
      <item>NAVIS LOGISTIKA j.d.o.o., Ulica grada Chicaga 2 A, 10000 Zagreb</item>
    </izvorni_sadrzaj>
    <derivirana_varijabla naziv="DomainObject.Predmet.ProtuStrankaListFormatedWithAdress_1">
      <item>NAVIS LOGISTIKA j.d.o.o., Ulica grada Chicaga 2 A, 10000 Zagreb</item>
    </derivirana_varijabla>
  </DomainObject.Predmet.ProtuStrankaListFormatedWithAdress>
  <DomainObject.Predmet.ProtuStrankaListFormatedWithAdressOIB>
    <izvorni_sadrzaj>
      <item>NAVIS LOGISTIKA j.d.o.o., OIB 77438235344, Ulica grada Chicaga 2 A, 10000 Zagreb</item>
    </izvorni_sadrzaj>
    <derivirana_varijabla naziv="DomainObject.Predmet.ProtuStrankaListFormatedWithAdressOIB_1">
      <item>NAVIS LOGISTIKA j.d.o.o., OIB 77438235344, Ulica grada Chicaga 2 A, 10000 Zagreb</item>
    </derivirana_varijabla>
  </DomainObject.Predmet.ProtuStrankaListFormatedWithAdressOIB>
  <DomainObject.Predmet.ProtuStrankaListNazivFormated>
    <izvorni_sadrzaj>
      <item>NAVIS LOGISTIKA j.d.o.o.</item>
    </izvorni_sadrzaj>
    <derivirana_varijabla naziv="DomainObject.Predmet.ProtuStrankaListNazivFormated_1">
      <item>NAVIS LOGISTIKA j.d.o.o.</item>
    </derivirana_varijabla>
  </DomainObject.Predmet.ProtuStrankaListNazivFormated>
  <DomainObject.Predmet.ProtuStrankaListNazivFormatedOIB>
    <izvorni_sadrzaj>
      <item>NAVIS LOGISTIKA j.d.o.o., OIB 77438235344</item>
    </izvorni_sadrzaj>
    <derivirana_varijabla naziv="DomainObject.Predmet.ProtuStrankaListNazivFormatedOIB_1">
      <item>NAVIS LOGISTIKA j.d.o.o., OIB 77438235344</item>
    </derivirana_varijabla>
  </DomainObject.Predmet.ProtuStrankaListNazivFormatedOIB>
  <DomainObject.Predmet.OstaliListFormated>
    <izvorni_sadrzaj>
      <item>Emina Smajlović</item>
      <item>HRVATSKI ZAVOD ZA MIROVINSKO OSIGURANJE</item>
    </izvorni_sadrzaj>
    <derivirana_varijabla naziv="DomainObject.Predmet.OstaliListFormated_1">
      <item>Emina Smajlović</item>
      <item>HRVATSKI ZAVOD ZA MIROVINSKO OSIGURANJE</item>
    </derivirana_varijabla>
  </DomainObject.Predmet.OstaliListFormated>
  <DomainObject.Predmet.OstaliListFormatedOIB>
    <izvorni_sadrzaj>
      <item>Emina Smajlović, OIB 24849808520</item>
      <item>HRVATSKI ZAVOD ZA MIROVINSKO OSIGURANJE, OIB 84397956623</item>
    </izvorni_sadrzaj>
    <derivirana_varijabla naziv="DomainObject.Predmet.OstaliListFormatedOIB_1">
      <item>Emina Smajlović, OIB 24849808520</item>
      <item>HRVATSKI ZAVOD ZA MIROVINSKO OSIGURANJE, OIB 84397956623</item>
    </derivirana_varijabla>
  </DomainObject.Predmet.OstaliListFormatedOIB>
  <DomainObject.Predmet.OstaliListFormatedWithAdress>
    <izvorni_sadrzaj>
      <item>Emina Smajlović, Ulica Grada Chicaga 2a, 10000 Zagreb</item>
      <item>HRVATSKI ZAVOD ZA MIROVINSKO OSIGURANJE, Trpimirova 4, 10000 Zagreb</item>
    </izvorni_sadrzaj>
    <derivirana_varijabla naziv="DomainObject.Predmet.OstaliListFormatedWithAdress_1">
      <item>Emina Smajlović, Ulica Grada Chicaga 2a,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Emina Smajlović, OIB 24849808520, Ulica Grada Chicaga 2a, 10000 Zagreb</item>
      <item>HRVATSKI ZAVOD ZA MIROVINSKO OSIGURANJE, OIB 84397956623, Trpimirova 4, 10000 Zagreb</item>
    </izvorni_sadrzaj>
    <derivirana_varijabla naziv="DomainObject.Predmet.OstaliListFormatedWithAdressOIB_1">
      <item>Emina Smajlović, OIB 24849808520, Ulica Grada Chicaga 2a,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Emina Smajlović</item>
      <item>HRVATSKI ZAVOD ZA MIROVINSKO OSIGURANJE</item>
    </izvorni_sadrzaj>
    <derivirana_varijabla naziv="DomainObject.Predmet.OstaliListNazivFormated_1">
      <item>Emina Smajlović</item>
      <item>HRVATSKI ZAVOD ZA MIROVINSKO OSIGURANJE</item>
    </derivirana_varijabla>
  </DomainObject.Predmet.OstaliListNazivFormated>
  <DomainObject.Predmet.OstaliListNazivFormatedOIB>
    <izvorni_sadrzaj>
      <item>Emina Smajlović, OIB 24849808520</item>
      <item>HRVATSKI ZAVOD ZA MIROVINSKO OSIGURANJE, OIB 84397956623</item>
    </izvorni_sadrzaj>
    <derivirana_varijabla naziv="DomainObject.Predmet.OstaliListNazivFormatedOIB_1">
      <item>Emina Smajlović, OIB 24849808520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St-669/2018-6</izvorni_sadrzaj>
    <derivirana_varijabla naziv="DomainObject.PoslovniBrojDokumenta_1">St-669/2018-6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NAVIS LOGISTIKA j.d.o.o.</izvorni_sadrzaj>
    <derivirana_varijabla naziv="DomainObject.Predmet.ProtustrankaIDrugi_1">NAVIS LOGISTIKA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NAVIS LOGISTIKA j.d.o.o., OIB 77438235344, Ulica grada Chicaga 2 A, 10000 Zagreb</izvorni_sadrzaj>
    <derivirana_varijabla naziv="DomainObject.Predmet.ProtustrankaIDrugiAdressOIB_1">NAVIS LOGISTIKA j.d.o.o., OIB 77438235344, Ulica grada Chicaga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NAVIS LOGISTIKA j.d.o.o.</item>
      <item>Emina Smajlović</item>
      <item>HRVATSKI ZAVOD ZA MIROVINSKO OSIGURANJE</item>
    </izvorni_sadrzaj>
    <derivirana_varijabla naziv="DomainObject.Predmet.SudioniciListNaziv_1">
      <item>FINA Regionalni centar Zagreb</item>
      <item>NAVIS LOGISTIKA j.d.o.o.</item>
      <item>Emina Smajlović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NAVIS LOGISTIKA j.d.o.o., OIB 77438235344, Ulica grada Chicaga 2 A,10000 Zagreb</item>
      <item>Emina Smajlović, OIB 24849808520, Ulica Grada Chicaga 2a,10000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NAVIS LOGISTIKA j.d.o.o., OIB 77438235344, Ulica grada Chicaga 2 A,10000 Zagreb</item>
      <item>Emina Smajlović, OIB 24849808520, Ulica Grada Chicaga 2a,10000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77438235344</item>
      <item>, OIB 24849808520</item>
      <item>, OIB 84397956623</item>
    </izvorni_sadrzaj>
    <derivirana_varijabla naziv="DomainObject.Predmet.SudioniciListNazivOIB_1">
      <item>, OIB 85821130368</item>
      <item>, OIB 77438235344</item>
      <item>, OIB 24849808520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277</properties:Words>
  <properties:Characters>1502</properties:Characters>
  <properties:Lines>44</properties:Lines>
  <properties:Paragraphs>17</properties:Paragraphs>
  <properties:TotalTime>1</properties:TotalTime>
  <properties:ScaleCrop>false</properties:ScaleCrop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2018-05-11T07:25:00Z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St-669/2018-6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