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02f6" w14:paraId="c2b02f6" w:rsidRDefault="00421D40" w:rsidP="009822ED" w:rsidR="009822E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2ED">
        <w:t xml:space="preserve"> </w:t>
      </w:r>
    </w:p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2A68D4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4555F3">
        <w:t>7/2011-276</w:t>
      </w:r>
    </w:p>
    <w:p w:rsidRDefault="00761A7A" w:rsidR="00761A7A"/>
    <w:p w:rsidRDefault="00761A7A" w:rsidP="00761A7A" w:rsidR="00761A7A" w:rsidRPr="002A68D4">
      <w:pPr>
        <w:jc w:val="center"/>
      </w:pPr>
      <w:r w:rsidRPr="002A68D4">
        <w:t>Z A K L J U Č A K</w:t>
      </w:r>
    </w:p>
    <w:p w:rsidRDefault="00C04996" w:rsidR="00C04996"/>
    <w:p w:rsidRDefault="00C04996" w:rsidP="00C52411" w:rsidR="00F63080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2A68D4">
        <w:t>U SLAVONSKOM BRODU</w:t>
      </w:r>
      <w:r>
        <w:t xml:space="preserve">, po stečajnom sucu Vesni Vukelić, u postupku stečaja nad dužnikom </w:t>
      </w:r>
      <w:r w:rsidR="00B8264E">
        <w:t xml:space="preserve">NOVOGRADNJA </w:t>
      </w:r>
      <w:proofErr w:type="spellStart"/>
      <w:r w:rsidR="00B8264E">
        <w:t>d.d</w:t>
      </w:r>
      <w:proofErr w:type="spellEnd"/>
      <w:r w:rsidR="00B8264E">
        <w:t xml:space="preserve">,u stečaju </w:t>
      </w:r>
      <w:proofErr w:type="spellStart"/>
      <w:r w:rsidR="00B8264E">
        <w:t>Slav.Brod</w:t>
      </w:r>
      <w:proofErr w:type="spellEnd"/>
      <w:r>
        <w:t xml:space="preserve">, dana </w:t>
      </w:r>
      <w:r w:rsidR="00E37E2F">
        <w:t>8</w:t>
      </w:r>
      <w:r w:rsidR="00B8264E">
        <w:t>.studenog</w:t>
      </w:r>
      <w:r w:rsidR="002A68D4">
        <w:t xml:space="preserve"> 2016</w:t>
      </w:r>
      <w:r>
        <w:t xml:space="preserve">.g. </w:t>
      </w:r>
    </w:p>
    <w:p w:rsidRDefault="00C04996" w:rsidR="00C04996"/>
    <w:p w:rsidRDefault="00761A7A" w:rsidP="00C04996" w:rsidR="003B0F71" w:rsidRPr="00C04996">
      <w:pPr>
        <w:jc w:val="center"/>
        <w:rPr>
          <w:b/>
        </w:rPr>
      </w:pPr>
      <w:r>
        <w:rPr>
          <w:b/>
        </w:rPr>
        <w:t>z a k l j u č i o     j e</w:t>
      </w:r>
    </w:p>
    <w:p w:rsidRDefault="00C04996" w:rsidR="00C04996"/>
    <w:p w:rsidRDefault="008334A5" w:rsidP="008334A5" w:rsidR="005C5E8C">
      <w:pPr>
        <w:ind w:firstLine="708"/>
        <w:jc w:val="both"/>
      </w:pPr>
      <w:r>
        <w:t xml:space="preserve">Nalaže se računovodstvu Trgovačkog suda u Osijeku da </w:t>
      </w:r>
      <w:r w:rsidR="008F70F7">
        <w:t xml:space="preserve">iz sredstava </w:t>
      </w:r>
      <w:proofErr w:type="spellStart"/>
      <w:r w:rsidR="008F70F7">
        <w:t>kupovnine</w:t>
      </w:r>
      <w:proofErr w:type="spellEnd"/>
      <w:r w:rsidR="008F70F7">
        <w:t xml:space="preserve"> uplać</w:t>
      </w:r>
      <w:r w:rsidR="002A68D4">
        <w:t>ene na prolazni račun s</w:t>
      </w:r>
      <w:r w:rsidR="00C86249">
        <w:t>uda obavi isplate određene pravomoćnim rješenjem</w:t>
      </w:r>
      <w:r w:rsidR="005C5E8C">
        <w:t xml:space="preserve"> stečajnog suca o diobi </w:t>
      </w:r>
      <w:proofErr w:type="spellStart"/>
      <w:r w:rsidR="005C5E8C">
        <w:t>kupovnine</w:t>
      </w:r>
      <w:proofErr w:type="spellEnd"/>
      <w:r w:rsidR="005C5E8C">
        <w:t xml:space="preserve"> </w:t>
      </w:r>
      <w:r w:rsidR="008F70F7">
        <w:t xml:space="preserve"> </w:t>
      </w:r>
      <w:r w:rsidR="002A6A42">
        <w:t>br. St-</w:t>
      </w:r>
      <w:r w:rsidR="00B8264E">
        <w:t>7/2011-269</w:t>
      </w:r>
      <w:r w:rsidR="005C5E8C">
        <w:t xml:space="preserve"> od </w:t>
      </w:r>
      <w:r w:rsidR="002A68D4">
        <w:t>5.listopada 2016</w:t>
      </w:r>
      <w:r w:rsidR="005C5E8C">
        <w:t xml:space="preserve">., </w:t>
      </w:r>
      <w:r w:rsidR="00C86249">
        <w:t>i to kako slijedi</w:t>
      </w:r>
      <w:r w:rsidR="005C5E8C">
        <w:t>:</w:t>
      </w:r>
    </w:p>
    <w:p w:rsidRDefault="005C5E8C" w:rsidP="00234E4F" w:rsidR="00B0092A">
      <w:pPr>
        <w:numPr>
          <w:ilvl w:val="0"/>
          <w:numId w:val="3"/>
        </w:numPr>
        <w:jc w:val="both"/>
      </w:pPr>
      <w:r>
        <w:t xml:space="preserve">iznos od </w:t>
      </w:r>
      <w:r w:rsidR="00B8264E">
        <w:t>10.883,40</w:t>
      </w:r>
      <w:r w:rsidR="003524C4">
        <w:t xml:space="preserve"> k</w:t>
      </w:r>
      <w:r>
        <w:t xml:space="preserve">n </w:t>
      </w:r>
    </w:p>
    <w:p w:rsidRDefault="00B0092A" w:rsidP="002A68D4" w:rsidR="009F5792">
      <w:pPr>
        <w:ind w:left="1068"/>
        <w:jc w:val="both"/>
      </w:pPr>
      <w:r>
        <w:t xml:space="preserve">u korist računa stečajnog dužnika </w:t>
      </w:r>
    </w:p>
    <w:p w:rsidRDefault="00B8264E" w:rsidP="005927A6" w:rsidR="003524C4">
      <w:pPr>
        <w:ind w:left="1068"/>
        <w:jc w:val="both"/>
      </w:pPr>
      <w:r>
        <w:t xml:space="preserve">NOVOGRADNJA </w:t>
      </w:r>
      <w:proofErr w:type="spellStart"/>
      <w:r>
        <w:t>d.d</w:t>
      </w:r>
      <w:proofErr w:type="spellEnd"/>
      <w:r>
        <w:t xml:space="preserve">,u stečaju </w:t>
      </w:r>
      <w:proofErr w:type="spellStart"/>
      <w:r>
        <w:t>Slav.Brod</w:t>
      </w:r>
      <w:proofErr w:type="spellEnd"/>
      <w:r w:rsidR="00B0092A" w:rsidRPr="00234E4F">
        <w:t>, OIB</w:t>
      </w:r>
      <w:r w:rsidR="00E24CFE">
        <w:t xml:space="preserve"> 74018188769</w:t>
      </w:r>
      <w:r w:rsidR="00B0092A" w:rsidRPr="00234E4F">
        <w:t xml:space="preserve"> </w:t>
      </w:r>
      <w:r w:rsidR="00B0092A">
        <w:t xml:space="preserve"> na račun br. </w:t>
      </w:r>
      <w:r w:rsidR="00234E4F">
        <w:t xml:space="preserve">IBAN: </w:t>
      </w:r>
      <w:r w:rsidR="00B0092A">
        <w:t>HR</w:t>
      </w:r>
      <w:r w:rsidR="00E37E2F">
        <w:t>072</w:t>
      </w:r>
      <w:r w:rsidR="00733891">
        <w:t>3900011100374147 kod Poštanske banke d.d.</w:t>
      </w:r>
      <w:r w:rsidR="00B0092A">
        <w:t>,</w:t>
      </w:r>
    </w:p>
    <w:p w:rsidRDefault="00B0092A" w:rsidP="00B0092A" w:rsidR="00B0092A">
      <w:pPr>
        <w:ind w:left="1068"/>
        <w:jc w:val="both"/>
      </w:pPr>
    </w:p>
    <w:p w:rsidRDefault="00B0092A" w:rsidP="00B0092A" w:rsidR="00B0092A">
      <w:pPr>
        <w:numPr>
          <w:ilvl w:val="0"/>
          <w:numId w:val="3"/>
        </w:numPr>
        <w:jc w:val="both"/>
      </w:pPr>
      <w:r>
        <w:t xml:space="preserve">iznos od </w:t>
      </w:r>
      <w:r w:rsidR="00B8264E">
        <w:t>29.216,60</w:t>
      </w:r>
      <w:r>
        <w:t xml:space="preserve"> kn u korist razlučnog vjerovnika </w:t>
      </w:r>
      <w:r w:rsidR="005927A6">
        <w:t xml:space="preserve">RH </w:t>
      </w:r>
      <w:r>
        <w:t>Ministarstvo financija na račun br.</w:t>
      </w:r>
      <w:r w:rsidRPr="00B0092A">
        <w:t xml:space="preserve"> </w:t>
      </w:r>
      <w:r w:rsidR="001907D0">
        <w:t xml:space="preserve">IBAN HR </w:t>
      </w:r>
      <w:r>
        <w:t>1001005</w:t>
      </w:r>
      <w:r w:rsidR="001907D0">
        <w:t>-</w:t>
      </w:r>
      <w:r>
        <w:t xml:space="preserve">1863000160, poziv na br. </w:t>
      </w:r>
      <w:r w:rsidR="005927A6">
        <w:t xml:space="preserve">68 </w:t>
      </w:r>
      <w:r>
        <w:t>1201-</w:t>
      </w:r>
      <w:r w:rsidR="001907D0">
        <w:t>74018188769</w:t>
      </w:r>
      <w:r>
        <w:t>.</w:t>
      </w:r>
    </w:p>
    <w:p w:rsidRDefault="00B0092A" w:rsidP="00B0092A" w:rsidR="00B0092A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</w:t>
      </w:r>
      <w:proofErr w:type="spellStart"/>
      <w:r>
        <w:t>Slav.Brodu</w:t>
      </w:r>
      <w:proofErr w:type="spellEnd"/>
      <w:r>
        <w:t xml:space="preserve">,  </w:t>
      </w:r>
      <w:r w:rsidR="00E37E2F">
        <w:t>8</w:t>
      </w:r>
      <w:r w:rsidR="00B8264E">
        <w:t>.studenog</w:t>
      </w:r>
      <w:r w:rsidR="005927A6">
        <w:t xml:space="preserve"> 2016</w:t>
      </w:r>
      <w:r w:rsidR="00C52411">
        <w:t>.</w:t>
      </w:r>
    </w:p>
    <w:p w:rsidRDefault="00613361" w:rsidR="00613361">
      <w:r>
        <w:t xml:space="preserve">                                                                                            </w:t>
      </w:r>
      <w:r w:rsidR="005256AF">
        <w:tab/>
      </w:r>
      <w:r w:rsidR="005256AF">
        <w:tab/>
      </w:r>
      <w:r>
        <w:t>STEČAJNI SUDAC:</w:t>
      </w:r>
    </w:p>
    <w:p w:rsidRDefault="00613361" w:rsidR="00613361"/>
    <w:p w:rsidRDefault="00613361" w:rsidP="00B0092A" w:rsidR="00B0092A">
      <w:r>
        <w:t xml:space="preserve">                                                                                              </w:t>
      </w:r>
      <w:r w:rsidR="005256AF">
        <w:tab/>
      </w:r>
      <w:r w:rsidR="005256AF">
        <w:tab/>
        <w:t xml:space="preserve">   </w:t>
      </w:r>
      <w:r>
        <w:t>Vesna Vukelić</w:t>
      </w:r>
      <w:r w:rsidR="00B0092A">
        <w:tab/>
      </w:r>
    </w:p>
    <w:p w:rsidRDefault="00B0092A" w:rsidP="00B0092A" w:rsidR="00B0092A">
      <w:pPr>
        <w:jc w:val="both"/>
      </w:pPr>
      <w:r>
        <w:tab/>
      </w:r>
    </w:p>
    <w:p w:rsidRDefault="00C52411" w:rsidR="00C52411"/>
    <w:p w:rsidRDefault="001D03C0" w:rsidP="008334A5" w:rsidR="005927A6">
      <w:r>
        <w:t xml:space="preserve">Dostaviti – </w:t>
      </w:r>
      <w:r w:rsidR="005927A6">
        <w:t>putem mrežne stanice e-Oglasna ploča</w:t>
      </w:r>
    </w:p>
    <w:p w:rsidRDefault="005927A6" w:rsidP="008334A5" w:rsidR="005927A6">
      <w:r>
        <w:t xml:space="preserve">1. </w:t>
      </w:r>
      <w:r w:rsidR="006263DA">
        <w:t xml:space="preserve">Novogradnja d.d.,u stečaju </w:t>
      </w:r>
      <w:proofErr w:type="spellStart"/>
      <w:r w:rsidR="006263DA">
        <w:t>Slav.Brod</w:t>
      </w:r>
      <w:proofErr w:type="spellEnd"/>
    </w:p>
    <w:p w:rsidRDefault="005927A6" w:rsidP="008334A5" w:rsidR="005927A6">
      <w:r>
        <w:t>2. RH MF</w:t>
      </w:r>
    </w:p>
    <w:p w:rsidRDefault="005927A6" w:rsidP="008334A5" w:rsidR="005927A6"/>
    <w:p w:rsidRDefault="001D03C0" w:rsidP="008334A5" w:rsidR="001378BD">
      <w:r>
        <w:t>R</w:t>
      </w:r>
      <w:r w:rsidR="008334A5">
        <w:t>ačunovodstvu suda</w:t>
      </w:r>
      <w:r w:rsidR="005927A6">
        <w:t>, putem pošte</w:t>
      </w:r>
    </w:p>
    <w:p w:rsidRDefault="001D03C0" w:rsidP="008334A5" w:rsidR="001D03C0"/>
    <w:sectPr w:rsidR="001D03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163765"/>
    <w:multiLevelType w:val="hybridMultilevel"/>
    <w:tmpl w:val="9790E85E"/>
    <w:lvl w:tplc="10AE612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52ED8"/>
    <w:rsid w:val="000E526F"/>
    <w:rsid w:val="0012734C"/>
    <w:rsid w:val="001378BD"/>
    <w:rsid w:val="00142E0D"/>
    <w:rsid w:val="00157342"/>
    <w:rsid w:val="00181AB3"/>
    <w:rsid w:val="001907D0"/>
    <w:rsid w:val="00192B4A"/>
    <w:rsid w:val="001A51B3"/>
    <w:rsid w:val="001D03C0"/>
    <w:rsid w:val="00203C5D"/>
    <w:rsid w:val="00211234"/>
    <w:rsid w:val="00234E4F"/>
    <w:rsid w:val="002A68D4"/>
    <w:rsid w:val="002A6A42"/>
    <w:rsid w:val="00301440"/>
    <w:rsid w:val="003261F7"/>
    <w:rsid w:val="003524C4"/>
    <w:rsid w:val="00382B52"/>
    <w:rsid w:val="0039651D"/>
    <w:rsid w:val="003B0F71"/>
    <w:rsid w:val="004215F9"/>
    <w:rsid w:val="00421D40"/>
    <w:rsid w:val="004555F3"/>
    <w:rsid w:val="00505A6A"/>
    <w:rsid w:val="005256AF"/>
    <w:rsid w:val="0058573D"/>
    <w:rsid w:val="005927A6"/>
    <w:rsid w:val="005B193B"/>
    <w:rsid w:val="005C5E8C"/>
    <w:rsid w:val="005E172A"/>
    <w:rsid w:val="00613361"/>
    <w:rsid w:val="006263DA"/>
    <w:rsid w:val="006514EB"/>
    <w:rsid w:val="00654BDA"/>
    <w:rsid w:val="00682A9A"/>
    <w:rsid w:val="00694048"/>
    <w:rsid w:val="00706713"/>
    <w:rsid w:val="00733891"/>
    <w:rsid w:val="00761A7A"/>
    <w:rsid w:val="007740E9"/>
    <w:rsid w:val="007C0BDE"/>
    <w:rsid w:val="007E5562"/>
    <w:rsid w:val="007F43EE"/>
    <w:rsid w:val="00800DDF"/>
    <w:rsid w:val="008213AD"/>
    <w:rsid w:val="00831406"/>
    <w:rsid w:val="008334A5"/>
    <w:rsid w:val="008526D7"/>
    <w:rsid w:val="00862BDB"/>
    <w:rsid w:val="008662D1"/>
    <w:rsid w:val="00881A70"/>
    <w:rsid w:val="0088349F"/>
    <w:rsid w:val="008D17DC"/>
    <w:rsid w:val="008F70F7"/>
    <w:rsid w:val="00976BDF"/>
    <w:rsid w:val="009813D6"/>
    <w:rsid w:val="009822ED"/>
    <w:rsid w:val="009A7D11"/>
    <w:rsid w:val="009D453B"/>
    <w:rsid w:val="009E6061"/>
    <w:rsid w:val="009F5792"/>
    <w:rsid w:val="00A177C5"/>
    <w:rsid w:val="00A26FA8"/>
    <w:rsid w:val="00A43222"/>
    <w:rsid w:val="00A75B61"/>
    <w:rsid w:val="00A80880"/>
    <w:rsid w:val="00AA549C"/>
    <w:rsid w:val="00AA78DE"/>
    <w:rsid w:val="00AB6052"/>
    <w:rsid w:val="00B0092A"/>
    <w:rsid w:val="00B13E17"/>
    <w:rsid w:val="00B8264E"/>
    <w:rsid w:val="00B87F77"/>
    <w:rsid w:val="00BA50C2"/>
    <w:rsid w:val="00BB1DBA"/>
    <w:rsid w:val="00C04996"/>
    <w:rsid w:val="00C52411"/>
    <w:rsid w:val="00C65C8C"/>
    <w:rsid w:val="00C86249"/>
    <w:rsid w:val="00CF470F"/>
    <w:rsid w:val="00D10BB9"/>
    <w:rsid w:val="00DA0FD0"/>
    <w:rsid w:val="00DD1FFE"/>
    <w:rsid w:val="00DF064A"/>
    <w:rsid w:val="00E06842"/>
    <w:rsid w:val="00E15699"/>
    <w:rsid w:val="00E160F3"/>
    <w:rsid w:val="00E24CFE"/>
    <w:rsid w:val="00E37E2F"/>
    <w:rsid w:val="00EB4BE7"/>
    <w:rsid w:val="00F13373"/>
    <w:rsid w:val="00F202C3"/>
    <w:rsid w:val="00F43B54"/>
    <w:rsid w:val="00F545BF"/>
    <w:rsid w:val="00F63080"/>
    <w:rsid w:val="00F6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092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2B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2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092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2B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2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      
SPIS U KAL.  24.10.</izvorni_sadrzaj>
    <derivirana_varijabla naziv="DomainObject.Predmet.PrimjedbaSuca_1">I-VI dio - zadnja soba - ormar      
SPIS U KAL.  24.10.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174</properties:Words>
  <properties:Characters>950</properties:Characters>
  <properties:Lines>38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2016-11-08T07:50:00Z</dcterms:created>
  <dc:creator>Korisnik</dc:creator>
  <cp:lastModifiedBy>wsadmin</cp:lastModifiedBy>
  <cp:lastPrinted>2016-11-08T07:49:00Z</cp:lastPrinted>
  <dcterms:modified xmlns:xsi="http://www.w3.org/2001/XMLSchema-instance" xsi:type="dcterms:W3CDTF">2016-11-08T07:50:00Z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