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12ce" w14:paraId="fe912ce" w:rsidRDefault="00181467" w:rsidP="005D7BF8" w:rsidR="0018146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467" w:rsidP="005D7BF8" w:rsidR="0018146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81467" w:rsidP="005D7BF8" w:rsidR="0018146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81467" w:rsidP="005D7BF8" w:rsidR="0018146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81467" w:rsidP="005D7BF8" w:rsidR="0018146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 xml:space="preserve">Trgovački sud u Rijeci,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715FC7">
        <w:t>16. siječnja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715FC7">
        <w:t>listopada</w:t>
      </w:r>
      <w:r>
        <w:t xml:space="preserve"> do </w:t>
      </w:r>
      <w:r w:rsidR="003F50A7">
        <w:t>3</w:t>
      </w:r>
      <w:r w:rsidR="00715FC7">
        <w:t>1</w:t>
      </w:r>
      <w:r w:rsidR="003F50A7">
        <w:t xml:space="preserve">. </w:t>
      </w:r>
      <w:r w:rsidR="00715FC7">
        <w:t xml:space="preserve">prosinca </w:t>
      </w:r>
      <w:r>
        <w:t xml:space="preserve">2016. </w:t>
      </w:r>
      <w:r w:rsidR="00E478C8">
        <w:t>godine</w:t>
      </w:r>
      <w:r w:rsidR="004A1061">
        <w:t xml:space="preserve"> </w:t>
      </w:r>
      <w:r w:rsidR="00E86A48" w:rsidRPr="00475C28">
        <w:t>u ukupnom iznosu od</w:t>
      </w:r>
      <w:r w:rsidR="00BD0AC3">
        <w:t xml:space="preserve"> </w:t>
      </w:r>
      <w:r w:rsidR="00D83168">
        <w:t>1.315,05</w:t>
      </w:r>
      <w:r w:rsidR="00BD0AC3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931AD4" w:rsidR="00BD0AC3" w:rsidRPr="00931AD4">
      <w:pPr>
        <w:jc w:val="both"/>
        <w:rPr>
          <w:b/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>
        <w:rPr>
          <w:bCs/>
        </w:rPr>
        <w:t>06. listopada</w:t>
      </w:r>
      <w:r w:rsidR="003B2503">
        <w:rPr>
          <w:bCs/>
        </w:rPr>
        <w:t xml:space="preserve"> 2016.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D83168" w:rsidRPr="00D83168">
        <w:t>01. listopada do 31. prosinca 2016. godine u ukupnom iznosu od 1.315,05 kn.</w:t>
      </w:r>
      <w:r w:rsidR="00D83168">
        <w:t xml:space="preserve"> 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D83168">
        <w:t>295,05</w:t>
      </w:r>
      <w:r w:rsidR="00CD4845">
        <w:t xml:space="preserve"> kn, </w:t>
      </w:r>
      <w:r w:rsidR="00931AD4">
        <w:t xml:space="preserve">putni trošak </w:t>
      </w:r>
      <w:r>
        <w:t xml:space="preserve">loko vožnje na relaciji Rijeka – Kukuljanovo – Rijeka u ukupnom iznosu od </w:t>
      </w:r>
      <w:r w:rsidR="00D83168">
        <w:t>780</w:t>
      </w:r>
      <w:r w:rsidR="007626A4">
        <w:t>,00</w:t>
      </w:r>
      <w:r>
        <w:t xml:space="preserve"> kn (</w:t>
      </w:r>
      <w:r w:rsidR="00D83168">
        <w:t>13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150,00 kn, naknada materijalnih troškova u iznosu </w:t>
      </w:r>
      <w:r w:rsidR="00D83168">
        <w:t>90</w:t>
      </w:r>
      <w:r w:rsidR="00CD4845">
        <w:t xml:space="preserve">,00 kn (papir, pisma, toner).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D83168" w:rsidRPr="00D83168">
        <w:rPr>
          <w:bCs/>
        </w:rPr>
        <w:t xml:space="preserve">01. listopada do 31. prosinca 2016. </w:t>
      </w:r>
      <w:r w:rsidRPr="008453D2">
        <w:rPr>
          <w:bCs/>
        </w:rPr>
        <w:t>g</w:t>
      </w:r>
      <w:r w:rsidR="00AB4A51">
        <w:rPr>
          <w:bCs/>
        </w:rPr>
        <w:t>odine</w:t>
      </w:r>
      <w:r w:rsidRPr="008453D2">
        <w:rPr>
          <w:bCs/>
        </w:rPr>
        <w:t xml:space="preserve"> 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715FC7">
        <w:t>16. siječnja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lastRenderedPageBreak/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715FC7">
        <w:rPr>
          <w:sz w:val="20"/>
          <w:szCs w:val="20"/>
        </w:rPr>
        <w:t>16.01</w:t>
      </w:r>
      <w:r w:rsidR="00CE4D75" w:rsidRPr="00197AD8">
        <w:rPr>
          <w:sz w:val="20"/>
          <w:szCs w:val="20"/>
        </w:rPr>
        <w:t>.</w:t>
      </w:r>
      <w:r w:rsidR="00715FC7">
        <w:rPr>
          <w:sz w:val="20"/>
          <w:szCs w:val="20"/>
        </w:rPr>
        <w:t xml:space="preserve">2017. 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4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715FC7">
      <w:t>159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81467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146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81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14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146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81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14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2245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2017-01-16T08:10:00Z</dcterms:created>
  <dc:creator>dcmelik</dc:creator>
  <cp:lastModifiedBy>Jasna Radulović</cp:lastModifiedBy>
  <cp:lastPrinted>2016-07-18T13:01:00Z</cp:lastPrinted>
  <dcterms:modified xmlns:xsi="http://www.w3.org/2001/XMLSchema-instance" xsi:type="dcterms:W3CDTF">2017-01-16T08:22:00Z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