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2650" w14:paraId="c322650" w:rsidRDefault="00E94C93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E94C93">
      <w:pPr>
        <w:tabs>
          <w:tab w:pos="7020" w:val="left"/>
        </w:tabs>
      </w:pPr>
    </w:p>
    <w:p w:rsidRDefault="00325398" w:rsidP="00572798" w:rsidR="00325398" w:rsidRPr="00E94C93">
      <w:pPr>
        <w:tabs>
          <w:tab w:pos="7020" w:val="left"/>
        </w:tabs>
      </w:pPr>
      <w:r w:rsidRPr="00E94C93">
        <w:t>REPUBLIKA HRVATSKA</w:t>
      </w:r>
      <w:r w:rsidR="00572798" w:rsidRPr="00E94C93">
        <w:t xml:space="preserve"> </w:t>
      </w:r>
    </w:p>
    <w:p w:rsidRDefault="00325398" w:rsidP="00325398" w:rsidR="00325398" w:rsidRPr="00E94C93">
      <w:r w:rsidRPr="00E94C93">
        <w:t>Trgovački sud u Zagrebu</w:t>
      </w:r>
    </w:p>
    <w:p w:rsidRDefault="00325398" w:rsidP="00325398" w:rsidR="00325398" w:rsidRPr="00E94C93">
      <w:r w:rsidRPr="00E94C93">
        <w:t>Zagreb, Amruševa 2/II</w:t>
      </w:r>
      <w:r w:rsidR="00E94C93">
        <w:t xml:space="preserve"> desno p.p.455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F72D08">
        <w:t>4661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F72D08">
        <w:rPr>
          <w:b/>
        </w:rPr>
        <w:t>BIŽI j.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F72D08">
        <w:t>Karlovac, Luka Pokupska 146 A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F72D08">
        <w:t>14826665028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F72D08">
        <w:t>6.884,05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72D08">
      <w:rPr>
        <w:b/>
      </w:rPr>
      <w:t>4661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94C93"/>
    <w:rsid w:val="00EC3302"/>
    <w:rsid w:val="00ED6AA8"/>
    <w:rsid w:val="00EF2719"/>
    <w:rsid w:val="00F034D3"/>
    <w:rsid w:val="00F72D08"/>
    <w:rsid w:val="00FD78CF"/>
    <w:rsid w:val="00FE3FF8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1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1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1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1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1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1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1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1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St-4661/2015</izvorni_sadrzaj>
    <derivirana_varijabla naziv="DomainObject.Predmet.OznakaBroj_1">St-4661/2015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BIŽI  j.d.o.o. zastupanog po punomoćniku Darko Grujić</izvorni_sadrzaj>
    <derivirana_varijabla naziv="DomainObject.Predmet.ProtustrankaFormated_1">  BIŽI  j.d.o.o. zastupanog po punomoćniku Darko Grujić</derivirana_varijabla>
  </DomainObject.Predmet.ProtustrankaFormated>
  <DomainObject.Predmet.ProtustrankaFormatedOIB>
    <izvorni_sadrzaj>  BIŽI  j.d.o.o., OIB 14826665028 zastupanog po punomoćniku Darko Grujić</izvorni_sadrzaj>
    <derivirana_varijabla naziv="DomainObject.Predmet.ProtustrankaFormatedOIB_1">  BIŽI  j.d.o.o., OIB 14826665028 zastupanog po punomoćniku Darko Grujić</derivirana_varijabla>
  </DomainObject.Predmet.ProtustrankaFormatedOIB>
  <DomainObject.Predmet.ProtustrankaFormatedWithAdress>
    <izvorni_sadrzaj> BIŽI  j.d.o.o., Luka Pokupska 146/A, 47000 Karlovac zastupanog po punomoćniku Darko Grujić</izvorni_sadrzaj>
    <derivirana_varijabla naziv="DomainObject.Predmet.ProtustrankaFormatedWithAdress_1"> BIŽI  j.d.o.o., Luka Pokupska 146/A, 47000 Karlovac zastupanog po punomoćniku Darko Grujić</derivirana_varijabla>
  </DomainObject.Predmet.ProtustrankaFormatedWithAdress>
  <DomainObject.Predmet.ProtustrankaFormatedWithAdressOIB>
    <izvorni_sadrzaj> BIŽI  j.d.o.o., OIB 14826665028, Luka Pokupska 146/A, 47000 Karlovac zastupanog po punomoćniku Darko Grujić</izvorni_sadrzaj>
    <derivirana_varijabla naziv="DomainObject.Predmet.ProtustrankaFormatedWithAdressOIB_1"> BIŽI  j.d.o.o., OIB 14826665028, Luka Pokupska 146/A, 47000 Karlovac zastupanog po punomoćniku Darko Grujić</derivirana_varijabla>
  </DomainObject.Predmet.ProtustrankaFormatedWithAdressOIB>
  <DomainObject.Predmet.ProtustrankaWithAdress>
    <izvorni_sadrzaj>BIŽI  j.d.o.o. Luka Pokupska 146/A, 47000 Karlovac</izvorni_sadrzaj>
    <derivirana_varijabla naziv="DomainObject.Predmet.ProtustrankaWithAdress_1">BIŽI  j.d.o.o. Luka Pokupska 146/A, 47000 Karlovac</derivirana_varijabla>
  </DomainObject.Predmet.ProtustrankaWithAdress>
  <DomainObject.Predmet.ProtustrankaWithAdressOIB>
    <izvorni_sadrzaj>BIŽI  j.d.o.o., OIB 14826665028, Luka Pokupska 146/A, 47000 Karlovac</izvorni_sadrzaj>
    <derivirana_varijabla naziv="DomainObject.Predmet.ProtustrankaWithAdressOIB_1">BIŽI  j.d.o.o., OIB 14826665028, Luka Pokupska 146/A, 47000 Karlovac</derivirana_varijabla>
  </DomainObject.Predmet.ProtustrankaWithAdressOIB>
  <DomainObject.Predmet.ProtustrankaNazivFormated>
    <izvorni_sadrzaj>BIŽI  j.d.o.o.</izvorni_sadrzaj>
    <derivirana_varijabla naziv="DomainObject.Predmet.ProtustrankaNazivFormated_1">BIŽI  j.d.o.o.</derivirana_varijabla>
  </DomainObject.Predmet.ProtustrankaNazivFormated>
  <DomainObject.Predmet.ProtustrankaNazivFormatedOIB>
    <izvorni_sadrzaj>BIŽI  j.d.o.o., OIB 14826665028</izvorni_sadrzaj>
    <derivirana_varijabla naziv="DomainObject.Predmet.ProtustrankaNazivFormatedOIB_1">BIŽI  j.d.o.o., OIB 14826665028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BIŽI  j.d.o.o. zastupanog po punomoćniku Darko Grujić</item>
    </izvorni_sadrzaj>
    <derivirana_varijabla naziv="DomainObject.Predmet.ProtuStrankaListFormated_1">
      <item>BIŽI  j.d.o.o. zastupanog po punomoćniku Darko Grujić</item>
    </derivirana_varijabla>
  </DomainObject.Predmet.ProtuStrankaListFormated>
  <DomainObject.Predmet.ProtuStrankaListFormatedOIB>
    <izvorni_sadrzaj>
      <item>BIŽI  j.d.o.o., OIB 14826665028 zastupanog po punomoćniku Darko Grujić</item>
    </izvorni_sadrzaj>
    <derivirana_varijabla naziv="DomainObject.Predmet.ProtuStrankaListFormatedOIB_1">
      <item>BIŽI  j.d.o.o., OIB 14826665028 zastupanog po punomoćniku Darko Grujić</item>
    </derivirana_varijabla>
  </DomainObject.Predmet.ProtuStrankaListFormatedOIB>
  <DomainObject.Predmet.ProtuStrankaListFormatedWithAdress>
    <izvorni_sadrzaj>
      <item>BIŽI  j.d.o.o., Luka Pokupska 146/A, 47000 Karlovac zastupanog po punomoćniku Darko Grujić</item>
    </izvorni_sadrzaj>
    <derivirana_varijabla naziv="DomainObject.Predmet.ProtuStrankaListFormatedWithAdress_1">
      <item>BIŽI  j.d.o.o., Luka Pokupska 146/A, 47000 Karlovac zastupanog po punomoćniku Darko Grujić</item>
    </derivirana_varijabla>
  </DomainObject.Predmet.ProtuStrankaListFormatedWithAdress>
  <DomainObject.Predmet.ProtuStrankaListFormatedWithAdressOIB>
    <izvorni_sadrzaj>
      <item>BIŽI  j.d.o.o., OIB 14826665028, Luka Pokupska 146/A, 47000 Karlovac zastupanog po punomoćniku Darko Grujić</item>
    </izvorni_sadrzaj>
    <derivirana_varijabla naziv="DomainObject.Predmet.ProtuStrankaListFormatedWithAdressOIB_1">
      <item>BIŽI  j.d.o.o., OIB 14826665028, Luka Pokupska 146/A, 47000 Karlovac zastupanog po punomoćniku Darko Grujić</item>
    </derivirana_varijabla>
  </DomainObject.Predmet.ProtuStrankaListFormatedWithAdressOIB>
  <DomainObject.Predmet.ProtuStrankaListNazivFormated>
    <izvorni_sadrzaj>
      <item>BIŽI  j.d.o.o.</item>
    </izvorni_sadrzaj>
    <derivirana_varijabla naziv="DomainObject.Predmet.ProtuStrankaListNazivFormated_1">
      <item>BIŽI  j.d.o.o.</item>
    </derivirana_varijabla>
  </DomainObject.Predmet.ProtuStrankaListNazivFormated>
  <DomainObject.Predmet.ProtuStrankaListNazivFormatedOIB>
    <izvorni_sadrzaj>
      <item>BIŽI  j.d.o.o., OIB 14826665028</item>
    </izvorni_sadrzaj>
    <derivirana_varijabla naziv="DomainObject.Predmet.ProtuStrankaListNazivFormatedOIB_1">
      <item>BIŽI  j.d.o.o., OIB 14826665028</item>
    </derivirana_varijabla>
  </DomainObject.Predmet.ProtuStrankaListNazivFormatedOIB>
  <DomainObject.Predmet.OstaliListFormated>
    <izvorni_sadrzaj>
      <item>Darko Grujić punomoćnik sudionika u postupku BIŽI  j.d.o.o.</item>
    </izvorni_sadrzaj>
    <derivirana_varijabla naziv="DomainObject.Predmet.OstaliListFormated_1">
      <item>Darko Grujić punomoćnik sudionika u postupku BIŽI  j.d.o.o.</item>
    </derivirana_varijabla>
  </DomainObject.Predmet.OstaliListFormated>
  <DomainObject.Predmet.OstaliListFormatedOIB>
    <izvorni_sadrzaj>
      <item>Darko Grujić, OIB 99520350427 punomoćnik sudionika u postupku BIŽI  j.d.o.o.</item>
    </izvorni_sadrzaj>
    <derivirana_varijabla naziv="DomainObject.Predmet.OstaliListFormatedOIB_1">
      <item>Darko Grujić, OIB 99520350427 punomoćnik sudionika u postupku BIŽI  j.d.o.o.</item>
    </derivirana_varijabla>
  </DomainObject.Predmet.OstaliListFormatedOIB>
  <DomainObject.Predmet.OstaliListFormatedWithAdress>
    <izvorni_sadrzaj>
      <item>Darko Grujić, Luka Pokupska 146/A, 47000 Luka Pokupska punomoćnik sudionika u postupku BIŽI  j.d.o.o.</item>
    </izvorni_sadrzaj>
    <derivirana_varijabla naziv="DomainObject.Predmet.OstaliListFormatedWithAdress_1">
      <item>Darko Grujić, Luka Pokupska 146/A, 47000 Luka Pokupska punomoćnik sudionika u postupku BIŽI  j.d.o.o.</item>
    </derivirana_varijabla>
  </DomainObject.Predmet.OstaliListFormatedWithAdress>
  <DomainObject.Predmet.OstaliListFormatedWithAdressOIB>
    <izvorni_sadrzaj>
      <item>Darko Grujić, OIB 99520350427, Luka Pokupska 146/A, 47000 Luka Pokupska punomoćnik sudionika u postupku BIŽI  j.d.o.o.</item>
    </izvorni_sadrzaj>
    <derivirana_varijabla naziv="DomainObject.Predmet.OstaliListFormatedWithAdressOIB_1">
      <item>Darko Grujić, OIB 99520350427, Luka Pokupska 146/A, 47000 Luka Pokupska punomoćnik sudionika u postupku BIŽI  j.d.o.o.</item>
    </derivirana_varijabla>
  </DomainObject.Predmet.OstaliListFormatedWithAdressOIB>
  <DomainObject.Predmet.OstaliListNazivFormated>
    <izvorni_sadrzaj>
      <item>Darko Grujić</item>
    </izvorni_sadrzaj>
    <derivirana_varijabla naziv="DomainObject.Predmet.OstaliListNazivFormated_1">
      <item>Darko Grujić</item>
    </derivirana_varijabla>
  </DomainObject.Predmet.OstaliListNazivFormated>
  <DomainObject.Predmet.OstaliListNazivFormatedOIB>
    <izvorni_sadrzaj>
      <item>Darko Grujić, OIB 99520350427</item>
    </izvorni_sadrzaj>
    <derivirana_varijabla naziv="DomainObject.Predmet.OstaliListNazivFormatedOIB_1">
      <item>Darko Grujić, OIB 99520350427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BIŽI  j.d.o.o.</izvorni_sadrzaj>
    <derivirana_varijabla naziv="DomainObject.Predmet.ProtustrankaIDrugi_1">BIŽI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BIŽI  j.d.o.o., OIB 14826665028, Luka Pokupska 146/A, 47000 Karlovac</izvorni_sadrzaj>
    <derivirana_varijabla naziv="DomainObject.Predmet.ProtustrankaIDrugiAdressOIB_1">BIŽI  j.d.o.o., OIB 14826665028, Luka Pokupska 146/A,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BIŽI  j.d.o.o.</item>
      <item>Darko Grujić</item>
    </izvorni_sadrzaj>
    <derivirana_varijabla naziv="DomainObject.Predmet.SudioniciListNaziv_1">
      <item>FINA Regionalni centar Zagreb Podružnica Karlovac</item>
      <item>BIŽI  j.d.o.o.</item>
      <item>Darko Grujić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BIŽI  j.d.o.o., OIB 14826665028, Luka Pokupska 146/A,47000 Karlovac</item>
      <item>Darko Grujić, OIB 99520350427, Luka Pokupska 146/A,47000 Luka Pokupska</item>
    </izvorni_sadrzaj>
    <derivirana_varijabla naziv="DomainObject.Predmet.SudioniciListAdressOIB_1">
      <item>FINA Regionalni centar Zagreb Podružnica Karlovac, OIB 85821130368, Ul. Pavla Vitezovića 1,47000 Karlovac</item>
      <item>BIŽI  j.d.o.o., OIB 14826665028, Luka Pokupska 146/A,47000 Karlovac</item>
      <item>Darko Grujić, OIB 99520350427, Luka Pokupska 146/A,47000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14826665028</item>
      <item>, OIB 99520350427</item>
    </izvorni_sadrzaj>
    <derivirana_varijabla naziv="DomainObject.Predmet.SudioniciListNazivOIB_1">
      <item>, OIB 85821130368</item>
      <item>, OIB 14826665028</item>
      <item>, OIB 99520350427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2016-03-07T10:22:00Z</dcterms:created>
  <dc:creator>ilukac</dc:creator>
  <cp:lastModifiedBy>Irena Benko</cp:lastModifiedBy>
  <cp:lastPrinted>2016-03-07T10:22:00Z</cp:lastPrinted>
  <dcterms:modified xmlns:xsi="http://www.w3.org/2001/XMLSchema-instance" xsi:type="dcterms:W3CDTF">2016-03-15T08:04:00Z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