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05f8" w14:paraId="f2a05f8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66109F">
        <w:t>-85/18</w:t>
      </w:r>
      <w:r>
        <w:t>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</w:r>
      <w:r w:rsidR="0027103F" w:rsidRPr="00D72603">
        <w:t>Trgovački sud u Zadru</w:t>
      </w:r>
      <w:r w:rsidR="0027103F">
        <w:t xml:space="preserve"> (OIB: 39670464653)</w:t>
      </w:r>
      <w:r w:rsidR="0027103F" w:rsidRPr="00D72603">
        <w:t>,</w:t>
      </w:r>
      <w:r w:rsidR="0027103F">
        <w:t xml:space="preserve"> </w:t>
      </w:r>
      <w:r w:rsidR="0027103F" w:rsidRPr="00D72603">
        <w:t xml:space="preserve">po sucu tog suda Ardeni Bajlo, kao stečajnom sucu u stečajnom postupku nad </w:t>
      </w:r>
      <w:r w:rsidR="0027103F">
        <w:t xml:space="preserve">stečajnim dužnikom </w:t>
      </w:r>
      <w:r w:rsidR="00FB62D5">
        <w:t>BREST d.o.o. Zadru u stečaju OIB: 41804463308</w:t>
      </w:r>
      <w:r w:rsidR="00FB62D5" w:rsidRPr="001A7D60">
        <w:t>,</w:t>
      </w:r>
      <w:r w:rsidR="00FB62D5">
        <w:t xml:space="preserve"> </w:t>
      </w:r>
      <w:r w:rsidR="00FB62D5" w:rsidRPr="006A0A0E">
        <w:t>koga zastupa stečajn</w:t>
      </w:r>
      <w:r w:rsidR="00FB62D5">
        <w:t>i upravitelj</w:t>
      </w:r>
      <w:r w:rsidR="00FB62D5" w:rsidRPr="006A0A0E">
        <w:t xml:space="preserve"> </w:t>
      </w:r>
      <w:r w:rsidR="00FB62D5">
        <w:t>stečajne mase Milan Ljubičić</w:t>
      </w:r>
      <w:r w:rsidR="0027103F" w:rsidRPr="00D72603">
        <w:t>, postupajući po prijedlogu stečajn</w:t>
      </w:r>
      <w:r w:rsidR="0027103F">
        <w:t>og</w:t>
      </w:r>
      <w:r w:rsidR="0027103F" w:rsidRPr="00D72603">
        <w:t xml:space="preserve"> upravitel</w:t>
      </w:r>
      <w:r w:rsidR="0027103F">
        <w:t xml:space="preserve">ja, </w:t>
      </w:r>
      <w:r w:rsidR="00FB62D5">
        <w:t>7</w:t>
      </w:r>
      <w:r w:rsidR="0027103F">
        <w:t xml:space="preserve">. </w:t>
      </w:r>
      <w:r w:rsidR="00FB62D5">
        <w:t>ožujka 2018</w:t>
      </w:r>
      <w:r w:rsidR="0027103F">
        <w:t>.</w:t>
      </w:r>
      <w:r w:rsidR="0027103F" w:rsidRPr="00D72603">
        <w:t xml:space="preserve">,  </w:t>
      </w:r>
      <w:r w:rsidR="0027103F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 w:rsidRPr="00D72603">
        <w:t xml:space="preserve">Nastavlja se stečajni postupak nad stečajnim dužnikom </w:t>
      </w:r>
      <w:r>
        <w:t xml:space="preserve">Stečajna masa iza </w:t>
      </w:r>
      <w:r w:rsidR="00FB62D5">
        <w:t>BREST d.o.o. Zadru u stečaju OIB: 41804463308</w:t>
      </w:r>
      <w:r>
        <w:t xml:space="preserve">. </w:t>
      </w:r>
    </w:p>
    <w:p w:rsidRDefault="0027103F" w:rsidP="0027103F" w:rsidR="0027103F">
      <w:pPr>
        <w:pStyle w:val="Odlomakpopisa"/>
        <w:ind w:left="708"/>
        <w:jc w:val="both"/>
      </w:pPr>
    </w:p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 w:rsidRPr="00942FFC">
        <w:t xml:space="preserve">Stečajna masa stečajnog dužnika </w:t>
      </w:r>
      <w:r>
        <w:t xml:space="preserve">Stečajna masa iza </w:t>
      </w:r>
      <w:r w:rsidR="00FB62D5">
        <w:t>BREST d.o.o. Zadru u stečaju OIB: 41804463308</w:t>
      </w:r>
      <w:r w:rsidRPr="00942FFC">
        <w:t>, upisat će se u sudski registar</w:t>
      </w:r>
    </w:p>
    <w:p w:rsidRDefault="0027103F" w:rsidP="0027103F" w:rsidR="0027103F">
      <w:pPr>
        <w:jc w:val="both"/>
      </w:pPr>
    </w:p>
    <w:p w:rsidRDefault="0027103F" w:rsidP="0027103F" w:rsidR="0027103F">
      <w:pPr>
        <w:pStyle w:val="Odlomakpopisa"/>
        <w:numPr>
          <w:ilvl w:val="0"/>
          <w:numId w:val="3"/>
        </w:numPr>
        <w:ind w:firstLine="708" w:left="0"/>
        <w:jc w:val="both"/>
      </w:pPr>
      <w:r>
        <w:t xml:space="preserve">Za stečajnog upravitelja stečajne mase imenovan je </w:t>
      </w:r>
      <w:r w:rsidR="00FB62D5">
        <w:t>Milan Ljubičić</w:t>
      </w:r>
      <w:r>
        <w:t xml:space="preserve"> iz </w:t>
      </w:r>
      <w:r w:rsidR="00FB62D5">
        <w:t>Kolana</w:t>
      </w:r>
      <w:r>
        <w:t xml:space="preserve">, </w:t>
      </w:r>
      <w:r w:rsidR="00FB62D5">
        <w:t>Šimuni 142</w:t>
      </w:r>
      <w:r w:rsidRPr="008E37E9">
        <w:t xml:space="preserve">, OIB: </w:t>
      </w:r>
      <w:r w:rsidR="00FB62D5">
        <w:t>87161295116</w:t>
      </w:r>
      <w:r>
        <w:t>, koja činjenica će se upisati u sudski registar.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27103F" w:rsidR="00D72603" w:rsidRPr="00DC1AD3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EB1098">
        <w:t xml:space="preserve"> </w:t>
      </w:r>
      <w:r w:rsidR="0027103F">
        <w:t xml:space="preserve"> i nakon zaključenja postupka naknadne diobe izvijestio sud da je u međuvremenu utvrdio kako stečajni dužnik ima još imovine – novčana sredstva u iznosu od </w:t>
      </w:r>
      <w:r w:rsidR="00FB62D5">
        <w:t>64.744,38 kuna</w:t>
      </w:r>
      <w:r w:rsidR="0027103F">
        <w:t xml:space="preserve"> u odnosu na koja treba provesti postupak naknadne diobe slijedom čega je to i predložio. </w:t>
      </w:r>
    </w:p>
    <w:p w:rsidRDefault="0027103F" w:rsidP="0027103F" w:rsidR="0027103F">
      <w:pPr>
        <w:ind w:firstLine="708"/>
        <w:jc w:val="both"/>
      </w:pPr>
      <w:r>
        <w:t xml:space="preserve">Obzirom da su ispunjeni uvjeti iz članka 289. stavak 1. Stečajnog zakona (Narodne novine broj 75/15 i 104/17), i uvjeti iz čl. 133. SZ-a valjalo je odrediti nastavak postupka.   </w:t>
      </w:r>
    </w:p>
    <w:p w:rsidRDefault="0027103F" w:rsidP="0027103F" w:rsidR="0027103F" w:rsidRPr="007E0FEA">
      <w:pPr>
        <w:jc w:val="both"/>
      </w:pPr>
      <w:r w:rsidRPr="007E0FEA">
        <w:t xml:space="preserve">          Stoga je odlučeno kao u izreci.  </w:t>
      </w:r>
    </w:p>
    <w:p w:rsidRDefault="00D72603" w:rsidP="00443952" w:rsidR="00D72603">
      <w:pPr>
        <w:ind w:firstLine="708"/>
        <w:jc w:val="both"/>
      </w:pPr>
    </w:p>
    <w:p w:rsidRDefault="00D72603" w:rsidP="00443952" w:rsidR="00D72603">
      <w:pPr>
        <w:ind w:firstLine="708"/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FB62D5">
        <w:t>7</w:t>
      </w:r>
      <w:r w:rsidR="000C7E57">
        <w:t xml:space="preserve">. </w:t>
      </w:r>
      <w:r w:rsidR="00FB62D5">
        <w:t>ožujka 2018</w:t>
      </w:r>
      <w:r w:rsidR="00924FFF" w:rsidRPr="00DC1AD3">
        <w:t>.</w:t>
      </w:r>
    </w:p>
    <w:p w:rsidRDefault="00D72603" w:rsidP="00DC1AD3" w:rsidR="00D72603">
      <w:pPr>
        <w:jc w:val="center"/>
      </w:pPr>
    </w:p>
    <w:p w:rsidRDefault="00D72603" w:rsidP="00DC1AD3" w:rsidR="00D72603" w:rsidRPr="00DC1AD3">
      <w:pPr>
        <w:jc w:val="center"/>
      </w:pPr>
    </w:p>
    <w:p w:rsidRDefault="00A163E1" w:rsidP="005863D9" w:rsidR="003B391E">
      <w:pPr>
        <w:jc w:val="both"/>
      </w:pPr>
      <w:r>
        <w:t xml:space="preserve">                                                     </w:t>
      </w:r>
      <w:r w:rsidR="005863D9">
        <w:tab/>
      </w:r>
      <w:r w:rsidR="005863D9">
        <w:tab/>
      </w:r>
      <w:r w:rsidR="005863D9">
        <w:tab/>
      </w:r>
      <w:r w:rsidR="005863D9">
        <w:tab/>
      </w:r>
      <w:r w:rsidR="005863D9">
        <w:tab/>
      </w:r>
      <w:r w:rsidR="005863D9">
        <w:tab/>
      </w:r>
      <w:r w:rsidR="005863D9">
        <w:tab/>
        <w:t>Sudac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D72603" w:rsidP="00924FFF" w:rsidR="00D72603"/>
    <w:p w:rsidRDefault="005863D9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27103F" w:rsidP="00A163E1" w:rsidR="0027103F"/>
    <w:p w:rsidRDefault="00A163E1" w:rsidP="00A163E1" w:rsidR="00A163E1" w:rsidRPr="00D72603">
      <w:r w:rsidRPr="00D72603">
        <w:lastRenderedPageBreak/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924FFF" w:rsidP="00924FFF" w:rsidR="00924FFF" w:rsidRPr="00DC1AD3"/>
    <w:p w:rsidRDefault="00924FFF" w:rsidP="00924FFF" w:rsidR="00924FFF" w:rsidRPr="00DC1AD3"/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27103F"/>
    <w:rsid w:val="003030D8"/>
    <w:rsid w:val="003B391E"/>
    <w:rsid w:val="00443952"/>
    <w:rsid w:val="004E3574"/>
    <w:rsid w:val="005863D9"/>
    <w:rsid w:val="005A1684"/>
    <w:rsid w:val="005B771A"/>
    <w:rsid w:val="005F4FE6"/>
    <w:rsid w:val="00622DF8"/>
    <w:rsid w:val="00643C7D"/>
    <w:rsid w:val="0066109F"/>
    <w:rsid w:val="00672577"/>
    <w:rsid w:val="00694FD9"/>
    <w:rsid w:val="006D5987"/>
    <w:rsid w:val="00701EB4"/>
    <w:rsid w:val="00724DED"/>
    <w:rsid w:val="008E1367"/>
    <w:rsid w:val="00924FFF"/>
    <w:rsid w:val="009B1942"/>
    <w:rsid w:val="009E5554"/>
    <w:rsid w:val="00A163E1"/>
    <w:rsid w:val="00A94666"/>
    <w:rsid w:val="00BE6C59"/>
    <w:rsid w:val="00D72603"/>
    <w:rsid w:val="00DC1AD3"/>
    <w:rsid w:val="00E05611"/>
    <w:rsid w:val="00E06B02"/>
    <w:rsid w:val="00EB1098"/>
    <w:rsid w:val="00EC5339"/>
    <w:rsid w:val="00F21650"/>
    <w:rsid w:val="00FB1344"/>
    <w:rsid w:val="00FB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10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</izvorni_sadrzaj>
    <derivirana_varijabla naziv="DomainObject.Predmet.PrimjedbaSuca_1">NASTAVAK POSTUPKA</derivirana_varijabla>
  </DomainObject.Predmet.PrimjedbaSuca>
  <DomainObject.Predmet.ProtustrankaFormated>
    <izvorni_sadrzaj>  BREST d.o.o. za knjigovodstvene usluge i proizvodnju proizvoda od metala "u stečaju"</izvorni_sadrzaj>
    <derivirana_varijabla naziv="DomainObject.Predmet.ProtustrankaFormated_1">  BREST d.o.o. za knjigovodstvene usluge i proizvodnju proizvoda od metala "u stečaju"</derivirana_varijabla>
  </DomainObject.Predmet.ProtustrankaFormated>
  <DomainObject.Predmet.ProtustrankaFormatedOIB>
    <izvorni_sadrzaj>  BREST d.o.o. za knjigovodstvene usluge i proizvodnju proizvoda od metala "u stečaju", OIB 41804463308</izvorni_sadrzaj>
    <derivirana_varijabla naziv="DomainObject.Predmet.ProtustrankaFormatedOIB_1">  BREST d.o.o. za knjigovodstvene usluge i proizvodnju proizvoda od metala "u stečaju", OIB 41804463308</derivirana_varijabla>
  </DomainObject.Predmet.ProtustrankaFormatedOIB>
  <DomainObject.Predmet.ProtustrankaFormatedWithAdress>
    <izvorni_sadrzaj> BREST d.o.o. za knjigovodstvene usluge i proizvodnju proizvoda od metala "u stečaju", Rivanjski prilaz 7, 23000 Zadar</izvorni_sadrzaj>
    <derivirana_varijabla naziv="DomainObject.Predmet.ProtustrankaFormatedWithAdress_1"> BREST d.o.o. za knjigovodstvene usluge i proizvodnju proizvoda od metala "u stečaju", Rivanjski prilaz 7, 23000 Zadar</derivirana_varijabla>
  </DomainObject.Predmet.ProtustrankaFormatedWithAdress>
  <DomainObject.Predmet.ProtustrankaFormatedWithAdressOIB>
    <izvorni_sadrzaj> BREST d.o.o. za knjigovodstvene usluge i proizvodnju proizvoda od metala "u stečaju", OIB 41804463308, Rivanjski prilaz 7, 23000 Zadar</izvorni_sadrzaj>
    <derivirana_varijabla naziv="DomainObject.Predmet.ProtustrankaFormatedWithAdressOIB_1"> BREST d.o.o. za knjigovodstvene usluge i proizvodnju proizvoda od metala "u stečaju", OIB 41804463308, Rivanjski prilaz 7, 23000 Zadar</derivirana_varijabla>
  </DomainObject.Predmet.ProtustrankaFormatedWithAdressOIB>
  <DomainObject.Predmet.ProtustrankaWithAdress>
    <izvorni_sadrzaj>BREST d.o.o. za knjigovodstvene usluge i proizvodnju proizvoda od metala "u stečaju" Rivanjski prilaz 7, 23000 Zadar</izvorni_sadrzaj>
    <derivirana_varijabla naziv="DomainObject.Predmet.ProtustrankaWithAdress_1">BREST d.o.o. za knjigovodstvene usluge i proizvodnju proizvoda od metala "u stečaju" Rivanjski prilaz 7, 23000 Zadar</derivirana_varijabla>
  </DomainObject.Predmet.ProtustrankaWithAdress>
  <DomainObject.Predmet.ProtustrankaWithAdressOIB>
    <izvorni_sadrzaj>BREST d.o.o. za knjigovodstvene usluge i proizvodnju proizvoda od metala "u stečaju", OIB 41804463308, Rivanjski prilaz 7, 23000 Zadar</izvorni_sadrzaj>
    <derivirana_varijabla naziv="DomainObject.Predmet.ProtustrankaWithAdressOIB_1">BREST d.o.o. za knjigovodstvene usluge i proizvodnju proizvoda od metala "u stečaju", OIB 41804463308, Rivanjski prilaz 7, 23000 Zadar</derivirana_varijabla>
  </DomainObject.Predmet.ProtustrankaWithAdressOIB>
  <DomainObject.Predmet.ProtustrankaNazivFormated>
    <izvorni_sadrzaj>BREST d.o.o. za knjigovodstvene usluge i proizvodnju proizvoda od metala "u stečaju"</izvorni_sadrzaj>
    <derivirana_varijabla naziv="DomainObject.Predmet.ProtustrankaNazivFormated_1">BREST d.o.o. za knjigovodstvene usluge i proizvodnju proizvoda od metala "u stečaju"</derivirana_varijabla>
  </DomainObject.Predmet.ProtustrankaNazivFormated>
  <DomainObject.Predmet.ProtustrankaNazivFormatedOIB>
    <izvorni_sadrzaj>BREST d.o.o. za knjigovodstvene usluge i proizvodnju proizvoda od metala "u stečaju", OIB 41804463308</izvorni_sadrzaj>
    <derivirana_varijabla naziv="DomainObject.Predmet.ProtustrankaNazivFormatedOIB_1">BREST d.o.o. za knjigovodstvene usluge i proizvodnju proizvoda od metala "u stečaju", OIB 41804463308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POR. UPR, PU ZADAR</izvorni_sadrzaj>
    <derivirana_varijabla naziv="DomainObject.Predmet.StrankaFormated_1">  REPUBLIKA HRVATSKA, MINISTARSTVO FINANCIJA, POR. UPR, PU ZADAR</derivirana_varijabla>
  </DomainObject.Predmet.StrankaFormated>
  <DomainObject.Predmet.StrankaFormatedOIB>
    <izvorni_sadrzaj>  REPUBLIKA HRVATSKA, MINISTARSTVO FINANCIJA, POR. UPR, PU ZADAR, OIB 18683136487</izvorni_sadrzaj>
    <derivirana_varijabla naziv="DomainObject.Predmet.StrankaFormatedOIB_1">  REPUBLIKA HRVATSKA, MINISTARSTVO FINANCIJA, POR. UPR, PU ZADAR, OIB 18683136487</derivirana_varijabla>
  </DomainObject.Predmet.StrankaFormatedOIB>
  <DomainObject.Predmet.StrankaFormatedWithAdress>
    <izvorni_sadrzaj> REPUBLIKA HRVATSKA, MINISTARSTVO FINANCIJA, POR. UPR, PU ZADAR, 23000 Zadar</izvorni_sadrzaj>
    <derivirana_varijabla naziv="DomainObject.Predmet.StrankaFormatedWithAdress_1"> REPUBLIKA HRVATSKA, MINISTARSTVO FINANCIJA, POR. UPR, PU ZADAR, 23000 Zadar</derivirana_varijabla>
  </DomainObject.Predmet.StrankaFormatedWithAdress>
  <DomainObject.Predmet.StrankaFormatedWithAdressOIB>
    <izvorni_sadrzaj> REPUBLIKA HRVATSKA, MINISTARSTVO FINANCIJA, POR. UPR, PU ZADAR, OIB 18683136487, 23000 Zadar</izvorni_sadrzaj>
    <derivirana_varijabla naziv="DomainObject.Predmet.StrankaFormatedWithAdressOIB_1"> REPUBLIKA HRVATSKA, MINISTARSTVO FINANCIJA, POR. UPR, PU ZADAR, OIB 18683136487, 23000 Zadar</derivirana_varijabla>
  </DomainObject.Predmet.StrankaFormatedWithAdressOIB>
  <DomainObject.Predmet.StrankaWithAdress>
    <izvorni_sadrzaj>REPUBLIKA HRVATSKA, MINISTARSTVO FINANCIJA, POR. UPR, PU ZADAR 23000 Zadar</izvorni_sadrzaj>
    <derivirana_varijabla naziv="DomainObject.Predmet.StrankaWithAdress_1">REPUBLIKA HRVATSKA, MINISTARSTVO FINANCIJA, POR. UPR, PU ZADAR 23000 Zadar</derivirana_varijabla>
  </DomainObject.Predmet.StrankaWithAdress>
  <DomainObject.Predmet.StrankaWithAdressOIB>
    <izvorni_sadrzaj>REPUBLIKA HRVATSKA, MINISTARSTVO FINANCIJA, POR. UPR, PU ZADAR, OIB 18683136487, 23000 Zadar</izvorni_sadrzaj>
    <derivirana_varijabla naziv="DomainObject.Predmet.StrankaWithAdressOIB_1">REPUBLIKA HRVATSKA, MINISTARSTVO FINANCIJA, POR. UPR, PU ZADAR, OIB 18683136487, 23000 Zadar</derivirana_varijabla>
  </DomainObject.Predmet.StrankaWithAdressOIB>
  <DomainObject.Predmet.StrankaNazivFormated>
    <izvorni_sadrzaj>REPUBLIKA HRVATSKA, MINISTARSTVO FINANCIJA, POR. UPR, PU ZADAR</izvorni_sadrzaj>
    <derivirana_varijabla naziv="DomainObject.Predmet.StrankaNazivFormated_1">REPUBLIKA HRVATSKA, MINISTARSTVO FINANCIJA, POR. UPR, PU ZADAR</derivirana_varijabla>
  </DomainObject.Predmet.StrankaNazivFormated>
  <DomainObject.Predmet.StrankaNazivFormatedOIB>
    <izvorni_sadrzaj>REPUBLIKA HRVATSKA, MINISTARSTVO FINANCIJA, POR. UPR, PU ZADAR, OIB 18683136487</izvorni_sadrzaj>
    <derivirana_varijabla naziv="DomainObject.Predmet.StrankaNazivFormatedOIB_1">REPUBLIKA HRVATSKA, MINISTARSTVO FINANCIJA, POR. UPR,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HRVATSKA, MINISTARSTVO FINANCIJA, POR. UPR, PU ZADAR</item>
    </izvorni_sadrzaj>
    <derivirana_varijabla naziv="DomainObject.Predmet.StrankaListFormated_1">
      <item>REPUBLIKA HRVATSKA, MINISTARSTVO FINANCIJA, POR. UPR, PU ZADAR</item>
    </derivirana_varijabla>
  </DomainObject.Predmet.StrankaListFormated>
  <DomainObject.Predmet.StrankaListFormatedOIB>
    <izvorni_sadrzaj>
      <item>REPUBLIKA HRVATSKA, MINISTARSTVO FINANCIJA, POR. UPR, PU ZADAR, OIB 18683136487</item>
    </izvorni_sadrzaj>
    <derivirana_varijabla naziv="DomainObject.Predmet.StrankaListFormatedOIB_1">
      <item>REPUBLIKA HRVATSKA, MINISTARSTVO FINANCIJA, POR. UPR, PU ZADAR, OIB 18683136487</item>
    </derivirana_varijabla>
  </DomainObject.Predmet.StrankaListFormatedOIB>
  <DomainObject.Predmet.StrankaListFormatedWithAdress>
    <izvorni_sadrzaj>
      <item>REPUBLIKA HRVATSKA, MINISTARSTVO FINANCIJA, POR. UPR, PU ZADAR, 23000 Zadar</item>
    </izvorni_sadrzaj>
    <derivirana_varijabla naziv="DomainObject.Predmet.StrankaListFormatedWithAdress_1">
      <item>REPUBLIKA HRVATSKA, MINISTARSTVO FINANCIJA, POR. UPR, PU ZADAR, 23000 Zadar</item>
    </derivirana_varijabla>
  </DomainObject.Predmet.StrankaListFormatedWithAdress>
  <DomainObject.Predmet.StrankaListFormatedWithAdressOIB>
    <izvorni_sadrzaj>
      <item>REPUBLIKA HRVATSKA, MINISTARSTVO FINANCIJA, POR. UPR, PU ZADAR, OIB 18683136487, 23000 Zadar</item>
    </izvorni_sadrzaj>
    <derivirana_varijabla naziv="DomainObject.Predmet.StrankaListFormatedWithAdressOIB_1">
      <item>REPUBLIKA HRVATSKA, MINISTARSTVO FINANCIJA, POR. UPR, PU ZADAR, OIB 18683136487, 23000 Zadar</item>
    </derivirana_varijabla>
  </DomainObject.Predmet.StrankaListFormatedWithAdressOIB>
  <DomainObject.Predmet.StrankaListNazivFormated>
    <izvorni_sadrzaj>
      <item>REPUBLIKA HRVATSKA, MINISTARSTVO FINANCIJA, POR. UPR, PU ZADAR</item>
    </izvorni_sadrzaj>
    <derivirana_varijabla naziv="DomainObject.Predmet.StrankaListNazivFormated_1">
      <item>REPUBLIKA HRVATSKA, MINISTARSTVO FINANCIJA, POR. UPR, PU ZADAR</item>
    </derivirana_varijabla>
  </DomainObject.Predmet.StrankaListNazivFormated>
  <DomainObject.Predmet.StrankaListNazivFormatedOIB>
    <izvorni_sadrzaj>
      <item>REPUBLIKA HRVATSKA, MINISTARSTVO FINANCIJA, POR. UPR, PU ZADAR, OIB 18683136487</item>
    </izvorni_sadrzaj>
    <derivirana_varijabla naziv="DomainObject.Predmet.StrankaListNazivFormatedOIB_1">
      <item>REPUBLIKA HRVATSKA, MINISTARSTVO FINANCIJA, POR. UPR, PU ZADAR, OIB 18683136487</item>
    </derivirana_varijabla>
  </DomainObject.Predmet.StrankaListNazivFormatedOIB>
  <DomainObject.Predmet.ProtuStrankaListFormated>
    <izvorni_sadrzaj>
      <item>BREST d.o.o. za knjigovodstvene usluge i proizvodnju proizvoda od metala "u stečaju"</item>
    </izvorni_sadrzaj>
    <derivirana_varijabla naziv="DomainObject.Predmet.ProtuStrankaListFormated_1">
      <item>BREST d.o.o. za knjigovodstvene usluge i proizvodnju proizvoda od metala "u stečaju"</item>
    </derivirana_varijabla>
  </DomainObject.Predmet.ProtuStrankaListFormated>
  <DomainObject.Predmet.ProtuStrankaListFormatedOIB>
    <izvorni_sadrzaj>
      <item>BREST d.o.o. za knjigovodstvene usluge i proizvodnju proizvoda od metala "u stečaju", OIB 41804463308</item>
    </izvorni_sadrzaj>
    <derivirana_varijabla naziv="DomainObject.Predmet.ProtuStrankaListFormatedOIB_1">
      <item>BREST d.o.o. za knjigovodstvene usluge i proizvodnju proizvoda od metala "u stečaju", OIB 41804463308</item>
    </derivirana_varijabla>
  </DomainObject.Predmet.ProtuStrankaListFormatedOIB>
  <DomainObject.Predmet.ProtuStrankaListFormatedWithAdress>
    <izvorni_sadrzaj>
      <item>BREST d.o.o. za knjigovodstvene usluge i proizvodnju proizvoda od metala "u stečaju", Rivanjski prilaz 7, 23000 Zadar</item>
    </izvorni_sadrzaj>
    <derivirana_varijabla naziv="DomainObject.Predmet.ProtuStrankaListFormatedWithAdress_1">
      <item>BREST d.o.o. za knjigovodstvene usluge i proizvodnju proizvoda od metala "u stečaju", Rivanjski prilaz 7, 23000 Zadar</item>
    </derivirana_varijabla>
  </DomainObject.Predmet.ProtuStrankaListFormatedWithAdress>
  <DomainObject.Predmet.ProtuStrankaListFormatedWithAdressOIB>
    <izvorni_sadrzaj>
      <item>BREST d.o.o. za knjigovodstvene usluge i proizvodnju proizvoda od metala "u stečaju", OIB 41804463308, Rivanjski prilaz 7, 23000 Zadar</item>
    </izvorni_sadrzaj>
    <derivirana_varijabla naziv="DomainObject.Predmet.ProtuStrankaListFormatedWithAdressOIB_1">
      <item>BREST d.o.o. za knjigovodstvene usluge i proizvodnju proizvoda od metala "u stečaju", OIB 41804463308, Rivanjski prilaz 7, 23000 Zadar</item>
    </derivirana_varijabla>
  </DomainObject.Predmet.ProtuStrankaListFormatedWithAdressOIB>
  <DomainObject.Predmet.ProtuStrankaListNazivFormated>
    <izvorni_sadrzaj>
      <item>BREST d.o.o. za knjigovodstvene usluge i proizvodnju proizvoda od metala "u stečaju"</item>
    </izvorni_sadrzaj>
    <derivirana_varijabla naziv="DomainObject.Predmet.ProtuStrankaListNazivFormated_1">
      <item>BREST d.o.o. za knjigovodstvene usluge i proizvodnju proizvoda od metala "u stečaju"</item>
    </derivirana_varijabla>
  </DomainObject.Predmet.ProtuStrankaListNazivFormated>
  <DomainObject.Predmet.ProtuStrankaListNazivFormatedOIB>
    <izvorni_sadrzaj>
      <item>BREST d.o.o. za knjigovodstvene usluge i proizvodnju proizvoda od metala "u stečaju", OIB 41804463308</item>
    </izvorni_sadrzaj>
    <derivirana_varijabla naziv="DomainObject.Predmet.ProtuStrankaListNazivFormatedOIB_1">
      <item>BREST d.o.o. za knjigovodstvene usluge i proizvodnju proizvoda od metala "u stečaju", OIB 41804463308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POR. UPR, PU ZADAR</izvorni_sadrzaj>
    <derivirana_varijabla naziv="DomainObject.Predmet.StrankaIDrugi_1">REPUBLIKA HRVATSKA, MINISTARSTVO FINANCIJA, POR. UPR, PU ZADAR</derivirana_varijabla>
  </DomainObject.Predmet.StrankaIDrugi>
  <DomainObject.Predmet.ProtustrankaIDrugi>
    <izvorni_sadrzaj>BREST d.o.o. za knjigovodstvene usluge i proizvodnju proizvoda od metala "u stečaju"</izvorni_sadrzaj>
    <derivirana_varijabla naziv="DomainObject.Predmet.ProtustrankaIDrugi_1">BREST d.o.o. za knjigovodstvene usluge i proizvodnju proizvoda od metala "u stečaju"</derivirana_varijabla>
  </DomainObject.Predmet.ProtustrankaIDrugi>
  <DomainObject.Predmet.StrankaIDrugiAdressOIB>
    <izvorni_sadrzaj>REPUBLIKA HRVATSKA, MINISTARSTVO FINANCIJA, POR. UPR, PU ZADAR, OIB 18683136487, 23000 Zadar</izvorni_sadrzaj>
    <derivirana_varijabla naziv="DomainObject.Predmet.StrankaIDrugiAdressOIB_1">REPUBLIKA HRVATSKA, MINISTARSTVO FINANCIJA, POR. UPR, PU ZADAR, OIB 18683136487, 23000 Zadar</derivirana_varijabla>
  </DomainObject.Predmet.StrankaIDrugiAdressOIB>
  <DomainObject.Predmet.ProtustrankaIDrugiAdressOIB>
    <izvorni_sadrzaj>BREST d.o.o. za knjigovodstvene usluge i proizvodnju proizvoda od metala "u stečaju", OIB 41804463308, Rivanjski prilaz 7, 23000 Zadar</izvorni_sadrzaj>
    <derivirana_varijabla naziv="DomainObject.Predmet.ProtustrankaIDrugiAdressOIB_1">BREST d.o.o. za knjigovodstvene usluge i proizvodnju proizvoda od metala "u stečaju", OIB 41804463308, Rivanjski prilaz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 d.o.o. za knjigovodstvene usluge i proizvodnju proizvoda od metala "u stečaju"</item>
      <item>REPUBLIKA HRVATSKA, MINISTARSTVO FINANCIJA, POR. UPR, PU ZADAR</item>
    </izvorni_sadrzaj>
    <derivirana_varijabla naziv="DomainObject.Predmet.SudioniciListNaziv_1">
      <item>BREST d.o.o. za knjigovodstvene usluge i proizvodnju proizvoda od metala "u stečaju"</item>
      <item>REPUBLIKA HRVATSKA, MINISTARSTVO FINANCIJA, POR. UPR, PU ZADAR</item>
    </derivirana_varijabla>
  </DomainObject.Predmet.SudioniciListNaziv>
  <DomainObject.Predmet.SudioniciListAdressOIB>
    <izvorni_sadrzaj>
      <item>BREST d.o.o. za knjigovodstvene usluge i proizvodnju proizvoda od metala "u stečaju", OIB 41804463308, Rivanjski prilaz 7,23000 Zadar</item>
      <item>REPUBLIKA HRVATSKA, MINISTARSTVO FINANCIJA, POR. UPR, PU ZADAR, OIB 18683136487, 23000 Zadar</item>
    </izvorni_sadrzaj>
    <derivirana_varijabla naziv="DomainObject.Predmet.SudioniciListAdressOIB_1">
      <item>BREST d.o.o. za knjigovodstvene usluge i proizvodnju proizvoda od metala "u stečaju", OIB 41804463308, Rivanjski prilaz 7,23000 Zadar</item>
      <item>REPUBLIKA HRVATSKA, MINISTARSTVO FINANCIJA, POR. UPR, PU ZADAR, OIB 18683136487, 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41804463308</item>
      <item>, OIB 18683136487</item>
    </izvorni_sadrzaj>
    <derivirana_varijabla naziv="DomainObject.Predmet.SudioniciListNazivOIB_1">
      <item>, OIB 41804463308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268</properties:Words>
  <properties:Characters>1325</properties:Characters>
  <properties:Lines>57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2018-03-07T08:53:00Z</dcterms:created>
  <dc:creator>Ardena Bajlo</dc:creator>
  <cp:lastModifiedBy>Ante Rubelj</cp:lastModifiedBy>
  <cp:lastPrinted>2014-11-10T09:06:00Z</cp:lastPrinted>
  <dcterms:modified xmlns:xsi="http://www.w3.org/2001/XMLSchema-instance" xsi:type="dcterms:W3CDTF">2018-03-07T09:45:00Z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 St-85-18 -BREST nastavak postupka zaključenog sa imovinom.docx)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