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df28" w14:paraId="a8ddf28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D568B0">
        <w:t>0</w:t>
      </w:r>
      <w:r w:rsidR="00A62CBC">
        <w:t>3</w:t>
      </w:r>
      <w:r w:rsidR="00DB406E">
        <w:t>7</w:t>
      </w:r>
      <w:r w:rsidR="00CC6EC8">
        <w:t>/17-3</w:t>
      </w:r>
      <w:r w:rsidR="00085D6F">
        <w:t xml:space="preserve">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9E5F18" w:rsidRPr="009E5F18">
        <w:t>SI BAU GRADNJA j.d.o.o.</w:t>
      </w:r>
      <w:r w:rsidR="009E5F18">
        <w:t xml:space="preserve"> za graditeljstvo i usluge, Zagreb, </w:t>
      </w:r>
      <w:proofErr w:type="spellStart"/>
      <w:r w:rsidR="009E5F18">
        <w:t>Črešnjevec</w:t>
      </w:r>
      <w:proofErr w:type="spellEnd"/>
      <w:r w:rsidR="009E5F18">
        <w:t xml:space="preserve"> 20, MBS: </w:t>
      </w:r>
      <w:r w:rsidR="009E5F18" w:rsidRPr="009E5F18">
        <w:t>080948605</w:t>
      </w:r>
      <w:r w:rsidR="009E5F18">
        <w:t xml:space="preserve">, OIB: </w:t>
      </w:r>
      <w:r w:rsidR="002E5F9E" w:rsidRPr="002E5F9E">
        <w:t>62217585336</w:t>
      </w:r>
      <w:r w:rsidR="002E5F9E">
        <w:t>,</w:t>
      </w:r>
      <w:r w:rsidR="00EE5F4F">
        <w:t xml:space="preserve"> </w:t>
      </w:r>
      <w:r w:rsidR="00BF04BA">
        <w:t>te</w:t>
      </w:r>
      <w:r w:rsidR="005A374F">
        <w:t xml:space="preserve">meljem članka 430. Stečajnog zakona (NN 71/15, dalje: SZ), dana </w:t>
      </w:r>
      <w:r w:rsidR="00E94A07">
        <w:t>3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2E5F9E">
        <w:t xml:space="preserve">SI BAU GRADNJA j.d.o.o. za graditeljstvo i usluge, Zagreb, </w:t>
      </w:r>
      <w:proofErr w:type="spellStart"/>
      <w:r w:rsidR="002E5F9E">
        <w:t>Črešnjevec</w:t>
      </w:r>
      <w:proofErr w:type="spellEnd"/>
      <w:r w:rsidR="002E5F9E">
        <w:t xml:space="preserve"> 20, MBS: 080948605, OIB: 62217585336</w:t>
      </w:r>
      <w:r w:rsidR="00EE5F4F">
        <w:t xml:space="preserve">,  </w:t>
      </w:r>
      <w:r>
        <w:t>na temelju neizvršenih osnova za plaćanje iznosi</w:t>
      </w:r>
      <w:r w:rsidR="00554444">
        <w:t xml:space="preserve"> </w:t>
      </w:r>
      <w:r w:rsidR="002E5F9E">
        <w:t>50.519,42</w:t>
      </w:r>
      <w:r w:rsidR="00795518">
        <w:t xml:space="preserve"> kn.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2E5F9E">
        <w:t>Jelka Martinović, OIB 34921672604</w:t>
      </w:r>
      <w:r w:rsidR="005B608B">
        <w:t>, Zagreb, Bolnička cesta 34/c,</w:t>
      </w:r>
      <w:r w:rsidR="00E14EAA">
        <w:t xml:space="preserve"> da </w:t>
      </w:r>
      <w:r w:rsidR="00C55B3B">
        <w:t xml:space="preserve"> r</w:t>
      </w:r>
      <w:r>
        <w:t xml:space="preserve">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CD4C25">
        <w:t>0</w:t>
      </w:r>
      <w:r w:rsidR="005B608B">
        <w:t>3</w:t>
      </w:r>
      <w:r w:rsidR="00C826A4">
        <w:t>7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E94A07">
        <w:t>3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5B608B">
        <w:t>15</w:t>
      </w:r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60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3C37"/>
    <w:rsid w:val="002A6CF9"/>
    <w:rsid w:val="002A7089"/>
    <w:rsid w:val="002B4236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E5F9E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C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C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C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C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C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C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C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C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St-1037/2017</izvorni_sadrzaj>
    <derivirana_varijabla naziv="DomainObject.Predmet.OznakaBroj_1">St-1037/2017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SI BAU GRADNJA jednostavno društvo s ograničenom odgovornošću za graditeljstvo i usluge</izvorni_sadrzaj>
    <derivirana_varijabla naziv="DomainObject.Predmet.ProtustrankaFormated_1">  SI BAU GRADNJA jednostavno društvo s ograničenom odgovornošću za graditeljstvo i usluge</derivirana_varijabla>
  </DomainObject.Predmet.ProtustrankaFormated>
  <DomainObject.Predmet.ProtustrankaFormatedOIB>
    <izvorni_sadrzaj>  SI BAU GRADNJA jednostavno društvo s ograničenom odgovornošću za graditeljstvo i usluge, OIB 62217585336</izvorni_sadrzaj>
    <derivirana_varijabla naziv="DomainObject.Predmet.ProtustrankaFormatedOIB_1">  SI BAU GRADNJA jednostavno društvo s ograničenom odgovornošću za graditeljstvo i usluge, OIB 62217585336</derivirana_varijabla>
  </DomainObject.Predmet.ProtustrankaFormatedOIB>
  <DomainObject.Predmet.ProtustrankaFormatedWithAdress>
    <izvorni_sadrzaj> SI BAU GRADNJA jednostavno društvo s ograničenom odgovornošću za graditeljstvo i usluge, Črešnjevec 20, 10000 Zagreb</izvorni_sadrzaj>
    <derivirana_varijabla naziv="DomainObject.Predmet.ProtustrankaFormatedWithAdress_1"> SI BAU GRADNJA jednostavno društvo s ograničenom odgovornošću za graditeljstvo i usluge, Črešnjevec 20, 10000 Zagreb</derivirana_varijabla>
  </DomainObject.Predmet.ProtustrankaFormatedWithAdress>
  <DomainObject.Predmet.ProtustrankaFormatedWithAdressOIB>
    <izvorni_sadrzaj> SI BAU GRADNJA jednostavno društvo s ograničenom odgovornošću za graditeljstvo i usluge, OIB 62217585336, Črešnjevec 20, 10000 Zagreb</izvorni_sadrzaj>
    <derivirana_varijabla naziv="DomainObject.Predmet.ProtustrankaFormatedWithAdressOIB_1"> SI BAU GRADNJA jednostavno društvo s ograničenom odgovornošću za graditeljstvo i usluge, OIB 62217585336, Črešnjevec 20, 10000 Zagreb</derivirana_varijabla>
  </DomainObject.Predmet.ProtustrankaFormatedWithAdressOIB>
  <DomainObject.Predmet.ProtustrankaWithAdress>
    <izvorni_sadrzaj>SI BAU GRADNJA jednostavno društvo s ograničenom odgovornošću za graditeljstvo i usluge Črešnjevec 20, 10000 Zagreb</izvorni_sadrzaj>
    <derivirana_varijabla naziv="DomainObject.Predmet.ProtustrankaWithAdress_1">SI BAU GRADNJA jednostavno društvo s ograničenom odgovornošću za graditeljstvo i usluge Črešnjevec 20, 10000 Zagreb</derivirana_varijabla>
  </DomainObject.Predmet.ProtustrankaWithAdress>
  <DomainObject.Predmet.ProtustrankaWithAdressOIB>
    <izvorni_sadrzaj>SI BAU GRADNJA jednostavno društvo s ograničenom odgovornošću za graditeljstvo i usluge, OIB 62217585336, Črešnjevec 20, 10000 Zagreb</izvorni_sadrzaj>
    <derivirana_varijabla naziv="DomainObject.Predmet.ProtustrankaWithAdressOIB_1">SI BAU GRADNJA jednostavno društvo s ograničenom odgovornošću za graditeljstvo i usluge, OIB 62217585336, Črešnjevec 20, 10000 Zagreb</derivirana_varijabla>
  </DomainObject.Predmet.ProtustrankaWithAdressOIB>
  <DomainObject.Predmet.ProtustrankaNazivFormated>
    <izvorni_sadrzaj>SI BAU GRADNJA jednostavno društvo s ograničenom odgovornošću za graditeljstvo i usluge</izvorni_sadrzaj>
    <derivirana_varijabla naziv="DomainObject.Predmet.ProtustrankaNazivFormated_1">SI BAU GRADNJA jednostavno društvo s ograničenom odgovornošću za graditeljstvo i usluge</derivirana_varijabla>
  </DomainObject.Predmet.ProtustrankaNazivFormated>
  <DomainObject.Predmet.ProtustrankaNazivFormatedOIB>
    <izvorni_sadrzaj>SI BAU GRADNJA jednostavno društvo s ograničenom odgovornošću za graditeljstvo i usluge, OIB 62217585336</izvorni_sadrzaj>
    <derivirana_varijabla naziv="DomainObject.Predmet.ProtustrankaNazivFormatedOIB_1">SI BAU GRADNJA jednostavno društvo s ograničenom odgovornošću za graditeljstvo i usluge, OIB 62217585336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 BAU GRADNJA jednostavno društvo s ograničenom odgovornošću za graditeljstvo i usluge</item>
    </izvorni_sadrzaj>
    <derivirana_varijabla naziv="DomainObject.Predmet.ProtuStrankaListFormated_1">
      <item>SI BAU GRADNJA jednostavno društvo s ograničenom odgovornošću za graditeljstvo i usluge</item>
    </derivirana_varijabla>
  </DomainObject.Predmet.ProtuStrankaListFormated>
  <DomainObject.Predmet.ProtuStrankaListFormatedOIB>
    <izvorni_sadrzaj>
      <item>SI BAU GRADNJA jednostavno društvo s ograničenom odgovornošću za graditeljstvo i usluge, OIB 62217585336</item>
    </izvorni_sadrzaj>
    <derivirana_varijabla naziv="DomainObject.Predmet.ProtuStrankaListFormatedOIB_1">
      <item>SI BAU GRADNJA jednostavno društvo s ograničenom odgovornošću za graditeljstvo i usluge, OIB 62217585336</item>
    </derivirana_varijabla>
  </DomainObject.Predmet.ProtuStrankaListFormatedOIB>
  <DomainObject.Predmet.ProtuStrankaListFormatedWithAdress>
    <izvorni_sadrzaj>
      <item>SI BAU GRADNJA jednostavno društvo s ograničenom odgovornošću za graditeljstvo i usluge, Črešnjevec 20, 10000 Zagreb</item>
    </izvorni_sadrzaj>
    <derivirana_varijabla naziv="DomainObject.Predmet.ProtuStrankaListFormatedWithAdress_1">
      <item>SI BAU GRADNJA jednostavno društvo s ograničenom odgovornošću za graditeljstvo i usluge, Črešnjevec 20, 10000 Zagreb</item>
    </derivirana_varijabla>
  </DomainObject.Predmet.ProtuStrankaListFormatedWithAdress>
  <DomainObject.Predmet.ProtuStrankaListFormatedWithAdressOIB>
    <izvorni_sadrzaj>
      <item>SI BAU GRADNJA jednostavno društvo s ograničenom odgovornošću za graditeljstvo i usluge, OIB 62217585336, Črešnjevec 20, 10000 Zagreb</item>
    </izvorni_sadrzaj>
    <derivirana_varijabla naziv="DomainObject.Predmet.ProtuStrankaListFormatedWithAdressOIB_1">
      <item>SI BAU GRADNJA jednostavno društvo s ograničenom odgovornošću za graditeljstvo i usluge, OIB 62217585336, Črešnjevec 20, 10000 Zagreb</item>
    </derivirana_varijabla>
  </DomainObject.Predmet.ProtuStrankaListFormatedWithAdressOIB>
  <DomainObject.Predmet.ProtuStrankaListNazivFormated>
    <izvorni_sadrzaj>
      <item>SI BAU GRADNJA jednostavno društvo s ograničenom odgovornošću za graditeljstvo i usluge</item>
    </izvorni_sadrzaj>
    <derivirana_varijabla naziv="DomainObject.Predmet.ProtuStrankaListNazivFormated_1">
      <item>SI BAU GRADNJA jednostavno društvo s ograničenom odgovornošću za graditeljstvo i usluge</item>
    </derivirana_varijabla>
  </DomainObject.Predmet.ProtuStrankaListNazivFormated>
  <DomainObject.Predmet.ProtuStrankaListNazivFormatedOIB>
    <izvorni_sadrzaj>
      <item>SI BAU GRADNJA jednostavno društvo s ograničenom odgovornošću za graditeljstvo i usluge, OIB 62217585336</item>
    </izvorni_sadrzaj>
    <derivirana_varijabla naziv="DomainObject.Predmet.ProtuStrankaListNazivFormatedOIB_1">
      <item>SI BAU GRADNJA jednostavno društvo s ograničenom odgovornošću za graditeljstvo i usluge, OIB 62217585336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 BAU GRADNJA jednostavno društvo s ograničenom odgovornošću za graditeljstvo i usluge</izvorni_sadrzaj>
    <derivirana_varijabla naziv="DomainObject.Predmet.ProtustrankaIDrugi_1">SI BAU GRADNJA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 BAU GRADNJA jednostavno društvo s ograničenom odgovornošću za graditeljstvo i usluge, OIB 62217585336, Črešnjevec 20, 10000 Zagreb</izvorni_sadrzaj>
    <derivirana_varijabla naziv="DomainObject.Predmet.ProtustrankaIDrugiAdressOIB_1">SI BAU GRADNJA jednostavno društvo s ograničenom odgovornošću za graditeljstvo i usluge, OIB 62217585336, Črešnjevec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 BAU GRADNJA jednostavno društvo s ograničenom odgovornošću za graditeljstvo i usluge</item>
      <item>FINA Regionalni centar Zagreb</item>
    </izvorni_sadrzaj>
    <derivirana_varijabla naziv="DomainObject.Predmet.SudioniciListNaziv_1">
      <item>SI BAU GRADNJA jednostavno društvo s ograničenom odgovornošću za graditeljstvo i usluge</item>
      <item>FINA Regionalni centar Zagreb</item>
    </derivirana_varijabla>
  </DomainObject.Predmet.SudioniciListNaziv>
  <DomainObject.Predmet.SudioniciListAdressOIB>
    <izvorni_sadrzaj>
      <item>SI BAU GRADNJA jednostavno društvo s ograničenom odgovornošću za graditeljstvo i usluge, OIB 62217585336, Črešnjevec 20,10000 Zagreb</item>
      <item>FINA Regionalni centar Zagreb, OIB 85821130368, Trg svibanjskih žrtava 1995. br. 1,10000 Zagreb</item>
    </izvorni_sadrzaj>
    <derivirana_varijabla naziv="DomainObject.Predmet.SudioniciListAdressOIB_1">
      <item>SI BAU GRADNJA jednostavno društvo s ograničenom odgovornošću za graditeljstvo i usluge, OIB 62217585336, Črešnjevec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62217585336</item>
      <item>, OIB 85821130368</item>
    </izvorni_sadrzaj>
    <derivirana_varijabla naziv="DomainObject.Predmet.SudioniciListNazivOIB_1">
      <item>, OIB 62217585336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9B5A3-4D55-472C-92FF-D96811707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2161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2017-08-03T06:48:00Z</dcterms:created>
  <dc:creator>Korisnik</dc:creator>
  <cp:lastModifiedBy>Sanja Ban</cp:lastModifiedBy>
  <cp:lastPrinted>2017-08-03T06:48:00Z</cp:lastPrinted>
  <dcterms:modified xmlns:xsi="http://www.w3.org/2001/XMLSchema-instance" xsi:type="dcterms:W3CDTF">2017-08-03T06:49:00Z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