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40d2" w14:paraId="21040d2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17B96">
        <w:t>664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317B96">
        <w:t>PASTORALNI CENTAR PREOBRAŽENJA GOSPODNJEG – JASTREBARSKO, Strmac Pribićki, Strmac Pribićki 0 bb</w:t>
      </w:r>
      <w:r w:rsidR="00A02C23">
        <w:t>,</w:t>
      </w:r>
      <w:r w:rsidR="00763773">
        <w:t xml:space="preserve"> OIB:</w:t>
      </w:r>
      <w:r w:rsidR="00317B96">
        <w:t>14944256587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17B96">
        <w:t>664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317B96">
        <w:t>359,05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 se osob</w:t>
      </w:r>
      <w:r w:rsidR="00317B96">
        <w:t>a</w:t>
      </w:r>
      <w:r w:rsidRPr="00257DF6">
        <w:t xml:space="preserve"> ovlašten</w:t>
      </w:r>
      <w:r w:rsidR="00317B96">
        <w:t>a</w:t>
      </w:r>
      <w:r w:rsidRPr="00257DF6">
        <w:t xml:space="preserve"> za zastupanje dužnika</w:t>
      </w:r>
      <w:r w:rsidR="00317B96">
        <w:t xml:space="preserve"> </w:t>
      </w:r>
      <w:r w:rsidR="00257DF6" w:rsidRPr="00257DF6">
        <w:t>da u roku od 15 dana od objave oglasa na mrežnoj stranici e-Oglasna ploča Trgovačkog suda u Bjelovaru podnes</w:t>
      </w:r>
      <w:r w:rsidR="00317B96">
        <w:t>e</w:t>
      </w:r>
      <w:r w:rsidR="00257DF6" w:rsidRPr="00257DF6">
        <w:t xml:space="preserve">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317B96" w:rsidP="000A3F4D" w:rsidR="00317B96">
      <w:pPr>
        <w:jc w:val="both"/>
      </w:pPr>
    </w:p>
    <w:p w:rsidRDefault="00257DF6" w:rsidP="000A3F4D" w:rsidR="000A3F4D">
      <w:pPr>
        <w:jc w:val="both"/>
      </w:pPr>
      <w:r>
        <w:t>Rj.</w:t>
      </w:r>
    </w:p>
    <w:p w:rsidRDefault="00257DF6" w:rsidP="000A3F4D" w:rsidR="008D673D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317B96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E2325E" w:rsidR="00734020" w:rsidRPr="00257DF6">
      <w:pPr>
        <w:jc w:val="both"/>
      </w:pPr>
      <w:r>
        <w:t>U Bj.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914" w:rsidR="00331914">
      <w:r>
        <w:separator/>
      </w:r>
    </w:p>
  </w:endnote>
  <w:endnote w:id="0" w:type="continuationSeparator">
    <w:p w:rsidRDefault="00331914" w:rsidR="00331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914" w:rsidR="00331914">
      <w:r>
        <w:separator/>
      </w:r>
    </w:p>
  </w:footnote>
  <w:footnote w:id="0" w:type="continuationSeparator">
    <w:p w:rsidRDefault="00331914" w:rsidR="00331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44B94"/>
    <w:rsid w:val="00185301"/>
    <w:rsid w:val="00190BCD"/>
    <w:rsid w:val="0019442D"/>
    <w:rsid w:val="001E5E08"/>
    <w:rsid w:val="00252B2F"/>
    <w:rsid w:val="00257DF6"/>
    <w:rsid w:val="002B5CD9"/>
    <w:rsid w:val="002C4144"/>
    <w:rsid w:val="002D4544"/>
    <w:rsid w:val="002E42C5"/>
    <w:rsid w:val="00317B96"/>
    <w:rsid w:val="00331914"/>
    <w:rsid w:val="003C4BD3"/>
    <w:rsid w:val="003E3990"/>
    <w:rsid w:val="003F7660"/>
    <w:rsid w:val="004226FF"/>
    <w:rsid w:val="004B5F64"/>
    <w:rsid w:val="004F282D"/>
    <w:rsid w:val="00593EA3"/>
    <w:rsid w:val="005E5E88"/>
    <w:rsid w:val="00606F08"/>
    <w:rsid w:val="00633C92"/>
    <w:rsid w:val="006A1EE6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8D673D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D6417"/>
    <w:rsid w:val="00CE507E"/>
    <w:rsid w:val="00D06827"/>
    <w:rsid w:val="00DE089B"/>
    <w:rsid w:val="00E1588A"/>
    <w:rsid w:val="00E2325E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CD6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417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417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417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CD6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417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417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417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PASTORALNI CENTAR PREOBRAŽENJA GOSPODNJEG-JASTREBARSKO</izvorni_sadrzaj>
    <derivirana_varijabla naziv="DomainObject.Predmet.ProtustrankaFormated_1">  PASTORALNI CENTAR PREOBRAŽENJA GOSPODNJEG-JASTREBARSKO</derivirana_varijabla>
  </DomainObject.Predmet.ProtustrankaFormated>
  <DomainObject.Predmet.ProtustrankaFormatedOIB>
    <izvorni_sadrzaj>  PASTORALNI CENTAR PREOBRAŽENJA GOSPODNJEG-JASTREBARSKO, OIB 14944256587</izvorni_sadrzaj>
    <derivirana_varijabla naziv="DomainObject.Predmet.ProtustrankaFormatedOIB_1">  PASTORALNI CENTAR PREOBRAŽENJA GOSPODNJEG-JASTREBARSKO, OIB 14944256587</derivirana_varijabla>
  </DomainObject.Predmet.ProtustrankaFormatedOIB>
  <DomainObject.Predmet.ProtustrankaFormatedWithAdress>
    <izvorni_sadrzaj> PASTORALNI CENTAR PREOBRAŽENJA GOSPODNJEG-JASTREBARSKO, Strmac Pribićki 0 bb, 10454 Strmac Pribićki</izvorni_sadrzaj>
    <derivirana_varijabla naziv="DomainObject.Predmet.ProtustrankaFormatedWithAdress_1"> PASTORALNI CENTAR PREOBRAŽENJA GOSPODNJEG-JASTREBARSKO, Strmac Pribićki 0 bb, 10454 Strmac Pribićki</derivirana_varijabla>
  </DomainObject.Predmet.ProtustrankaFormatedWithAdress>
  <DomainObject.Predmet.ProtustrankaFormatedWithAdressOIB>
    <izvorni_sadrzaj> PASTORALNI CENTAR PREOBRAŽENJA GOSPODNJEG-JASTREBARSKO, OIB 14944256587, Strmac Pribićki 0 bb, 10454 Strmac Pribićki</izvorni_sadrzaj>
    <derivirana_varijabla naziv="DomainObject.Predmet.ProtustrankaFormatedWithAdressOIB_1"> PASTORALNI CENTAR PREOBRAŽENJA GOSPODNJEG-JASTREBARSKO, OIB 14944256587, Strmac Pribićki 0 bb, 10454 Strmac Pribićki</derivirana_varijabla>
  </DomainObject.Predmet.ProtustrankaFormatedWithAdressOIB>
  <DomainObject.Predmet.ProtustrankaWithAdress>
    <izvorni_sadrzaj>PASTORALNI CENTAR PREOBRAŽENJA GOSPODNJEG-JASTREBARSKO Strmac Pribićki 0 bb, 10454 Strmac Pribićki</izvorni_sadrzaj>
    <derivirana_varijabla naziv="DomainObject.Predmet.ProtustrankaWithAdress_1">PASTORALNI CENTAR PREOBRAŽENJA GOSPODNJEG-JASTREBARSKO Strmac Pribićki 0 bb, 10454 Strmac Pribićki</derivirana_varijabla>
  </DomainObject.Predmet.ProtustrankaWithAdress>
  <DomainObject.Predmet.ProtustrankaWithAdressOIB>
    <izvorni_sadrzaj>PASTORALNI CENTAR PREOBRAŽENJA GOSPODNJEG-JASTREBARSKO, OIB 14944256587, Strmac Pribićki 0 bb, 10454 Strmac Pribićki</izvorni_sadrzaj>
    <derivirana_varijabla naziv="DomainObject.Predmet.ProtustrankaWithAdressOIB_1">PASTORALNI CENTAR PREOBRAŽENJA GOSPODNJEG-JASTREBARSKO, OIB 14944256587, Strmac Pribićki 0 bb, 10454 Strmac Pribićki</derivirana_varijabla>
  </DomainObject.Predmet.ProtustrankaWithAdressOIB>
  <DomainObject.Predmet.ProtustrankaNazivFormated>
    <izvorni_sadrzaj>PASTORALNI CENTAR PREOBRAŽENJA GOSPODNJEG-JASTREBARSKO</izvorni_sadrzaj>
    <derivirana_varijabla naziv="DomainObject.Predmet.ProtustrankaNazivFormated_1">PASTORALNI CENTAR PREOBRAŽENJA GOSPODNJEG-JASTREBARSKO</derivirana_varijabla>
  </DomainObject.Predmet.ProtustrankaNazivFormated>
  <DomainObject.Predmet.ProtustrankaNazivFormatedOIB>
    <izvorni_sadrzaj>PASTORALNI CENTAR PREOBRAŽENJA GOSPODNJEG-JASTREBARSKO, OIB 14944256587</izvorni_sadrzaj>
    <derivirana_varijabla naziv="DomainObject.Predmet.ProtustrankaNazivFormatedOIB_1">PASTORALNI CENTAR PREOBRAŽENJA GOSPODNJEG-JASTREBARSKO, OIB 14944256587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PASTORALNI CENTAR PREOBRAŽENJA GOSPODNJEG-JASTREBARSKO</item>
    </izvorni_sadrzaj>
    <derivirana_varijabla naziv="DomainObject.Predmet.ProtuStrankaListFormated_1">
      <item>PASTORALNI CENTAR PREOBRAŽENJA GOSPODNJEG-JASTREBARSKO</item>
    </derivirana_varijabla>
  </DomainObject.Predmet.ProtuStrankaListFormated>
  <DomainObject.Predmet.ProtuStrankaListFormatedOIB>
    <izvorni_sadrzaj>
      <item>PASTORALNI CENTAR PREOBRAŽENJA GOSPODNJEG-JASTREBARSKO, OIB 14944256587</item>
    </izvorni_sadrzaj>
    <derivirana_varijabla naziv="DomainObject.Predmet.ProtuStrankaListFormatedOIB_1">
      <item>PASTORALNI CENTAR PREOBRAŽENJA GOSPODNJEG-JASTREBARSKO, OIB 14944256587</item>
    </derivirana_varijabla>
  </DomainObject.Predmet.ProtuStrankaListFormatedOIB>
  <DomainObject.Predmet.ProtuStrankaListFormatedWithAdress>
    <izvorni_sadrzaj>
      <item>PASTORALNI CENTAR PREOBRAŽENJA GOSPODNJEG-JASTREBARSKO, Strmac Pribićki 0 bb, 10454 Strmac Pribićki</item>
    </izvorni_sadrzaj>
    <derivirana_varijabla naziv="DomainObject.Predmet.ProtuStrankaListFormatedWithAdress_1">
      <item>PASTORALNI CENTAR PREOBRAŽENJA GOSPODNJEG-JASTREBARSKO, Strmac Pribićki 0 bb, 10454 Strmac Pribićki</item>
    </derivirana_varijabla>
  </DomainObject.Predmet.ProtuStrankaListFormatedWithAdress>
  <DomainObject.Predmet.ProtuStrankaListFormatedWithAdressOIB>
    <izvorni_sadrzaj>
      <item>PASTORALNI CENTAR PREOBRAŽENJA GOSPODNJEG-JASTREBARSKO, OIB 14944256587, Strmac Pribićki 0 bb, 10454 Strmac Pribićki</item>
    </izvorni_sadrzaj>
    <derivirana_varijabla naziv="DomainObject.Predmet.ProtuStrankaListFormatedWithAdressOIB_1">
      <item>PASTORALNI CENTAR PREOBRAŽENJA GOSPODNJEG-JASTREBARSKO, OIB 14944256587, Strmac Pribićki 0 bb, 10454 Strmac Pribićki</item>
    </derivirana_varijabla>
  </DomainObject.Predmet.ProtuStrankaListFormatedWithAdressOIB>
  <DomainObject.Predmet.ProtuStrankaListNazivFormated>
    <izvorni_sadrzaj>
      <item>PASTORALNI CENTAR PREOBRAŽENJA GOSPODNJEG-JASTREBARSKO</item>
    </izvorni_sadrzaj>
    <derivirana_varijabla naziv="DomainObject.Predmet.ProtuStrankaListNazivFormated_1">
      <item>PASTORALNI CENTAR PREOBRAŽENJA GOSPODNJEG-JASTREBARSKO</item>
    </derivirana_varijabla>
  </DomainObject.Predmet.ProtuStrankaListNazivFormated>
  <DomainObject.Predmet.ProtuStrankaListNazivFormatedOIB>
    <izvorni_sadrzaj>
      <item>PASTORALNI CENTAR PREOBRAŽENJA GOSPODNJEG-JASTREBARSKO, OIB 14944256587</item>
    </izvorni_sadrzaj>
    <derivirana_varijabla naziv="DomainObject.Predmet.ProtuStrankaListNazivFormatedOIB_1">
      <item>PASTORALNI CENTAR PREOBRAŽENJA GOSPODNJEG-JASTREBARSKO, OIB 14944256587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PASTORALNI CENTAR PREOBRAŽENJA GOSPODNJEG-JASTREBARSKO</izvorni_sadrzaj>
    <derivirana_varijabla naziv="DomainObject.Predmet.ProtustrankaIDrugi_1">PASTORALNI CENTAR PREOBRAŽENJA GOSPODNJEG-JASTREBARSKO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PASTORALNI CENTAR PREOBRAŽENJA GOSPODNJEG-JASTREBARSKO, OIB 14944256587, Strmac Pribićki 0 bb, 10454 Strmac Pribićki</izvorni_sadrzaj>
    <derivirana_varijabla naziv="DomainObject.Predmet.ProtustrankaIDrugiAdressOIB_1">PASTORALNI CENTAR PREOBRAŽENJA GOSPODNJEG-JASTREBARSKO, OIB 14944256587, Strmac Pribićki 0 bb, 10454 Strmac Pribićki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PASTORALNI CENTAR PREOBRAŽENJA GOSPODNJEG-JASTREBARSKO</item>
      <item>FINA Regionalni centar Zagreb</item>
    </izvorni_sadrzaj>
    <derivirana_varijabla naziv="DomainObject.Predmet.SudioniciListNaziv_1">
      <item>PASTORALNI CENTAR PREOBRAŽENJA GOSPODNJEG-JASTREBARSKO</item>
      <item>FINA Regionalni centar Zagreb</item>
    </derivirana_varijabla>
  </DomainObject.Predmet.SudioniciListNaziv>
  <DomainObject.Predmet.SudioniciListAdressOIB>
    <izvorni_sadrzaj>
      <item>PASTORALNI CENTAR PREOBRAŽENJA GOSPODNJEG-JASTREBARSKO, OIB 14944256587, Strmac Pribićki 0 bb,10454 Strmac Pribićki</item>
      <item>FINA Regionalni centar Zagreb, OIB 85821130368, Trg svibanjskih žrtava 1995. 1,10000 Zagreb</item>
    </izvorni_sadrzaj>
    <derivirana_varijabla naziv="DomainObject.Predmet.SudioniciListAdressOIB_1">
      <item>PASTORALNI CENTAR PREOBRAŽENJA GOSPODNJEG-JASTREBARSKO, OIB 14944256587, Strmac Pribićki 0 bb,10454 Strmac Pribićki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14944256587</item>
      <item>, OIB 85821130368</item>
    </izvorni_sadrzaj>
    <derivirana_varijabla naziv="DomainObject.Predmet.SudioniciListNazivOIB_1">
      <item>, OIB 14944256587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293</properties:Words>
  <properties:Characters>1654</properties:Characters>
  <properties:Lines>51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2016-06-17T06:54:00Z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