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1db9" w14:paraId="4c11db9" w:rsidRDefault="002D49EC" w:rsidP="003F6C53" w:rsidR="002D49EC" w:rsidRPr="00123C12">
      <w:pPr>
        <w15:collapsed w:val="false"/>
      </w:pPr>
      <w:bookmarkStart w:name="_GoBack" w:id="0"/>
      <w:bookmarkEnd w:id="0"/>
    </w:p>
    <w:p w:rsidRDefault="00FE4E4C" w:rsidP="003F6C53" w:rsidR="00FE4E4C" w:rsidRPr="00123C12"/>
    <w:p w:rsidRDefault="00721F79" w:rsidP="004B557B" w:rsidR="00721F79" w:rsidRPr="00123C12"/>
    <w:p w:rsidRDefault="003C5ED2" w:rsidP="004B557B" w:rsidR="003C5ED2" w:rsidRPr="00123C12"/>
    <w:p w:rsidRDefault="00721F79" w:rsidP="00721F79" w:rsidR="00721F79" w:rsidRPr="00123C12">
      <w:pPr>
        <w:rPr>
          <w:b/>
        </w:rPr>
      </w:pPr>
      <w:r w:rsidRPr="00123C12">
        <w:rPr>
          <w:b/>
        </w:rPr>
        <w:t>REPUBLIKA HRVATSKA</w:t>
      </w:r>
    </w:p>
    <w:p w:rsidRDefault="00721F79" w:rsidP="00721F79" w:rsidR="002B5525" w:rsidRPr="00123C12">
      <w:pPr>
        <w:rPr>
          <w:b/>
        </w:rPr>
      </w:pPr>
      <w:r w:rsidRPr="00123C12">
        <w:rPr>
          <w:b/>
        </w:rPr>
        <w:t>TRGOVAČKI SUD U ZADRU</w:t>
      </w:r>
      <w:r w:rsidRPr="00123C12">
        <w:rPr>
          <w:b/>
        </w:rPr>
        <w:tab/>
      </w:r>
    </w:p>
    <w:p w:rsidRDefault="002B5525" w:rsidP="00721F79" w:rsidR="00721F79" w:rsidRPr="00123C12">
      <w:pPr>
        <w:rPr>
          <w:bCs/>
        </w:rPr>
      </w:pPr>
      <w:r w:rsidRPr="00123C12">
        <w:rPr>
          <w:bCs/>
        </w:rPr>
        <w:t>Dr. Franje Tuđmana 35</w:t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</w:p>
    <w:p w:rsidRDefault="00774C1D" w:rsidP="00794305" w:rsidR="00774C1D" w:rsidRPr="00123C12"/>
    <w:p w:rsidRDefault="00964C2C" w:rsidP="00964C2C" w:rsidR="00AA1AD1" w:rsidRPr="00123C12">
      <w:pPr>
        <w:jc w:val="center"/>
        <w:rPr>
          <w:b/>
        </w:rPr>
      </w:pPr>
      <w:r w:rsidRPr="00123C12">
        <w:rPr>
          <w:b/>
        </w:rPr>
        <w:t xml:space="preserve">U </w:t>
      </w:r>
      <w:r w:rsidR="00CD32C2">
        <w:rPr>
          <w:b/>
        </w:rPr>
        <w:t xml:space="preserve"> </w:t>
      </w:r>
      <w:r w:rsidRPr="00123C12">
        <w:rPr>
          <w:b/>
        </w:rPr>
        <w:t xml:space="preserve">I M E  </w:t>
      </w:r>
      <w:r w:rsidR="00AA1AD1" w:rsidRPr="00123C12">
        <w:rPr>
          <w:b/>
        </w:rPr>
        <w:t xml:space="preserve">R E P U B L I K </w:t>
      </w:r>
      <w:r w:rsidRPr="00123C12">
        <w:rPr>
          <w:b/>
        </w:rPr>
        <w:t>E</w:t>
      </w:r>
      <w:r w:rsidR="00AA1AD1" w:rsidRPr="00123C12">
        <w:rPr>
          <w:b/>
        </w:rPr>
        <w:t xml:space="preserve">  H R V A T S K</w:t>
      </w:r>
      <w:r w:rsidR="00D40213" w:rsidRPr="00123C12">
        <w:rPr>
          <w:b/>
        </w:rPr>
        <w:t xml:space="preserve"> </w:t>
      </w:r>
      <w:r w:rsidRPr="00123C12">
        <w:rPr>
          <w:b/>
        </w:rPr>
        <w:t>E</w:t>
      </w:r>
      <w:r w:rsidR="00AA1AD1" w:rsidRPr="00123C12">
        <w:rPr>
          <w:b/>
        </w:rPr>
        <w:t xml:space="preserve"> </w:t>
      </w:r>
    </w:p>
    <w:p w:rsidRDefault="005A3991" w:rsidP="00721F79" w:rsidR="005A3991" w:rsidRPr="00123C12">
      <w:pPr>
        <w:rPr>
          <w:b/>
        </w:rPr>
      </w:pPr>
    </w:p>
    <w:p w:rsidRDefault="00721F79" w:rsidP="00360AB6" w:rsidR="00721F79" w:rsidRPr="00123C12">
      <w:pPr>
        <w:jc w:val="center"/>
        <w:rPr>
          <w:b/>
        </w:rPr>
      </w:pPr>
      <w:r w:rsidRPr="00123C12">
        <w:rPr>
          <w:b/>
        </w:rPr>
        <w:t>R J E Š E N J E</w:t>
      </w:r>
    </w:p>
    <w:p w:rsidRDefault="002B5525" w:rsidP="00721F79" w:rsidR="002B5525" w:rsidRPr="00123C12">
      <w:pPr>
        <w:jc w:val="both"/>
      </w:pPr>
    </w:p>
    <w:p w:rsidRDefault="00ED1FC6" w:rsidP="00123C12" w:rsidR="00123C12" w:rsidRPr="00123C12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</w:t>
      </w:r>
      <w:r w:rsidR="00CD32C2">
        <w:rPr>
          <w:szCs w:val="24"/>
        </w:rPr>
        <w:t>,</w:t>
      </w:r>
      <w:r>
        <w:rPr>
          <w:szCs w:val="24"/>
        </w:rPr>
        <w:t xml:space="preserve"> OIB:</w:t>
      </w:r>
      <w:r w:rsidR="00092055" w:rsidRPr="00123C12">
        <w:rPr>
          <w:szCs w:val="24"/>
        </w:rPr>
        <w:t xml:space="preserve">39670464653, po sutkinji Ani Markač, </w:t>
      </w:r>
      <w:r w:rsidR="00123C12" w:rsidRPr="00123C12">
        <w:rPr>
          <w:szCs w:val="24"/>
        </w:rPr>
        <w:t xml:space="preserve">povodom prijedloga za otvaranje stečajnog postupka nad dužnikom </w:t>
      </w:r>
      <w:r w:rsidR="00542B82">
        <w:rPr>
          <w:szCs w:val="24"/>
        </w:rPr>
        <w:t xml:space="preserve">JADRO TURIZAM d.o.o., Vir, Šetnica Jadro 49, OIB:96328966194, </w:t>
      </w:r>
      <w:r w:rsidR="00123C12" w:rsidRPr="00123C12">
        <w:rPr>
          <w:szCs w:val="24"/>
        </w:rPr>
        <w:t xml:space="preserve">dana </w:t>
      </w:r>
      <w:r w:rsidR="00542B82">
        <w:rPr>
          <w:szCs w:val="24"/>
        </w:rPr>
        <w:t>27</w:t>
      </w:r>
      <w:r w:rsidR="00123C12">
        <w:rPr>
          <w:szCs w:val="24"/>
        </w:rPr>
        <w:t xml:space="preserve">. </w:t>
      </w:r>
      <w:r w:rsidR="00542B82">
        <w:rPr>
          <w:szCs w:val="24"/>
        </w:rPr>
        <w:t>ožujka 2017.</w:t>
      </w:r>
      <w:r w:rsidR="00123C12" w:rsidRPr="00123C12">
        <w:rPr>
          <w:szCs w:val="24"/>
        </w:rPr>
        <w:t xml:space="preserve">, </w:t>
      </w:r>
    </w:p>
    <w:p w:rsidRDefault="004270AE" w:rsidP="00123C12" w:rsidR="004270AE" w:rsidRPr="00123C12">
      <w:pPr>
        <w:pStyle w:val="Tijeloteksta"/>
        <w:ind w:firstLine="708"/>
        <w:rPr>
          <w:szCs w:val="24"/>
        </w:rPr>
      </w:pPr>
    </w:p>
    <w:p w:rsidRDefault="00721F79" w:rsidP="00721F79" w:rsidR="00721F79" w:rsidRPr="00123C12">
      <w:pPr>
        <w:jc w:val="center"/>
      </w:pPr>
      <w:r w:rsidRPr="00123C12">
        <w:t>r i j e š i o  j e</w:t>
      </w:r>
    </w:p>
    <w:p w:rsidRDefault="00D44689" w:rsidP="0063724D" w:rsidR="00D44689" w:rsidRPr="00123C12"/>
    <w:p w:rsidRDefault="00226021" w:rsidP="00226021" w:rsidR="00123C12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DB5865" w:rsidRPr="00123C12">
        <w:rPr>
          <w:szCs w:val="24"/>
        </w:rPr>
        <w:t xml:space="preserve">Obustavlja se </w:t>
      </w:r>
      <w:r w:rsidR="00123C12">
        <w:t xml:space="preserve">stečajni postupak nad dužnikom </w:t>
      </w:r>
      <w:r w:rsidR="00542B82">
        <w:rPr>
          <w:szCs w:val="24"/>
        </w:rPr>
        <w:t>JADRO TURIZAM d.o.o., Vir, Šetnica Jadro 49, OIB:96328966194.</w:t>
      </w:r>
    </w:p>
    <w:p w:rsidRDefault="00226021" w:rsidP="00226021" w:rsidR="00226021">
      <w:pPr>
        <w:jc w:val="both"/>
      </w:pPr>
    </w:p>
    <w:p w:rsidRDefault="00226021" w:rsidP="00226021" w:rsidR="00226021">
      <w:pPr>
        <w:jc w:val="both"/>
      </w:pPr>
      <w:r>
        <w:t>II.</w:t>
      </w:r>
      <w:r>
        <w:tab/>
        <w:t xml:space="preserve">Nalaže se Financijskoj agenciji da nakon pravomoćnosti ovog rješenja oslobodi sredstva u iznosu od 5.000,00 kn koja je zaplijenila sa računa dužnika </w:t>
      </w:r>
      <w:r w:rsidR="00542B82">
        <w:t>JADRO TURIZAM d.o.o., Vir, Šetnica Jadro 49, OIB:96328966194.</w:t>
      </w:r>
    </w:p>
    <w:p w:rsidRDefault="001A7AA3" w:rsidP="00B022BE" w:rsidR="001A7AA3" w:rsidRPr="00123C12">
      <w:pPr>
        <w:jc w:val="both"/>
      </w:pPr>
    </w:p>
    <w:p w:rsidRDefault="00721F79" w:rsidP="00721F79" w:rsidR="00721F79" w:rsidRPr="00123C12">
      <w:pPr>
        <w:jc w:val="center"/>
      </w:pPr>
      <w:r w:rsidRPr="00123C12">
        <w:t>Obrazloženje</w:t>
      </w:r>
    </w:p>
    <w:p w:rsidRDefault="00D44689" w:rsidP="00360AB6" w:rsidR="00D44689" w:rsidRPr="00123C12"/>
    <w:p w:rsidRDefault="00721F79" w:rsidP="00960C01" w:rsidR="00373E95" w:rsidRPr="00123C12">
      <w:pPr>
        <w:jc w:val="both"/>
      </w:pPr>
      <w:r w:rsidRPr="00123C12">
        <w:tab/>
      </w:r>
      <w:r w:rsidR="00DB5865" w:rsidRPr="00123C12">
        <w:t xml:space="preserve">Nad uvodno </w:t>
      </w:r>
      <w:r w:rsidR="00545F92" w:rsidRPr="00123C12">
        <w:t xml:space="preserve">označenom </w:t>
      </w:r>
      <w:r w:rsidR="00DB5865" w:rsidRPr="00123C12">
        <w:t>pravnom osobo</w:t>
      </w:r>
      <w:r w:rsidR="005119FE" w:rsidRPr="00123C12">
        <w:t>m Financijska agencija</w:t>
      </w:r>
      <w:r w:rsidR="00D40213" w:rsidRPr="00123C12">
        <w:t xml:space="preserve">, RC </w:t>
      </w:r>
      <w:r w:rsidR="00BA04D4" w:rsidRPr="00123C12">
        <w:t xml:space="preserve">Split, Podružnica </w:t>
      </w:r>
      <w:r w:rsidR="00542B82">
        <w:t>Zadar</w:t>
      </w:r>
      <w:r w:rsidR="00774C1D" w:rsidRPr="00123C12">
        <w:t xml:space="preserve"> dana </w:t>
      </w:r>
      <w:r w:rsidR="00123C12">
        <w:t>2</w:t>
      </w:r>
      <w:r w:rsidR="00542B82">
        <w:t xml:space="preserve">5. kolovoza </w:t>
      </w:r>
      <w:r w:rsidR="00F16064" w:rsidRPr="00123C12">
        <w:t>201</w:t>
      </w:r>
      <w:r w:rsidR="00ED2D97" w:rsidRPr="00123C12">
        <w:t xml:space="preserve">6. </w:t>
      </w:r>
      <w:r w:rsidR="00794305" w:rsidRPr="00123C12">
        <w:t xml:space="preserve">Trgovačkom sudu u Zadru, </w:t>
      </w:r>
      <w:r w:rsidR="005119FE" w:rsidRPr="00123C12">
        <w:t xml:space="preserve">podnijela </w:t>
      </w:r>
      <w:r w:rsidR="00D40213" w:rsidRPr="00123C12">
        <w:t xml:space="preserve">je </w:t>
      </w:r>
      <w:r w:rsidR="00123C12">
        <w:t xml:space="preserve">zahtjev </w:t>
      </w:r>
      <w:r w:rsidR="005119FE" w:rsidRPr="00123C12">
        <w:t xml:space="preserve">za </w:t>
      </w:r>
      <w:r w:rsidR="00123C12">
        <w:t>provedbu skraćenog stečajnog postupka.</w:t>
      </w:r>
    </w:p>
    <w:p w:rsidRDefault="00123C12" w:rsidP="00960C01" w:rsidR="00373E95">
      <w:pPr>
        <w:ind w:firstLine="708"/>
        <w:jc w:val="both"/>
      </w:pPr>
      <w:r>
        <w:t>Zahtjev</w:t>
      </w:r>
      <w:r w:rsidR="005119FE" w:rsidRPr="00123C12">
        <w:t xml:space="preserve"> je </w:t>
      </w:r>
      <w:r w:rsidR="00DB5865" w:rsidRPr="00123C12">
        <w:t>podnesen temeljem čl.</w:t>
      </w:r>
      <w:r w:rsidR="00373E95" w:rsidRPr="00123C12">
        <w:t xml:space="preserve"> </w:t>
      </w:r>
      <w:r>
        <w:t>429</w:t>
      </w:r>
      <w:r w:rsidR="001A7AA3" w:rsidRPr="00123C12">
        <w:t xml:space="preserve">. st. 1. </w:t>
      </w:r>
      <w:r w:rsidR="00DB5865" w:rsidRPr="00123C12">
        <w:t>Stečajnog zakona (Narod</w:t>
      </w:r>
      <w:r w:rsidR="005119FE" w:rsidRPr="00123C12">
        <w:t xml:space="preserve">ne novine broj 71/15; </w:t>
      </w:r>
      <w:r w:rsidR="00ED2D97" w:rsidRPr="00123C12">
        <w:t xml:space="preserve">dalje SZ) jer je dužnik na dan </w:t>
      </w:r>
      <w:r w:rsidR="00542B82">
        <w:t xml:space="preserve">23. kolovoza </w:t>
      </w:r>
      <w:r w:rsidR="0060054E" w:rsidRPr="00123C12">
        <w:t>201</w:t>
      </w:r>
      <w:r w:rsidR="001A7AA3" w:rsidRPr="00123C12">
        <w:t>6</w:t>
      </w:r>
      <w:r w:rsidR="005119FE" w:rsidRPr="00123C12">
        <w:t xml:space="preserve">. u Očevidniku redoslijeda osnove za plaćanje imao evidentirane neizvršene osnove za plaćanje u neprekinutom razdoblju od </w:t>
      </w:r>
      <w:r w:rsidR="001A7AA3" w:rsidRPr="00123C12">
        <w:t>120</w:t>
      </w:r>
      <w:r w:rsidR="00960C01" w:rsidRPr="00123C12">
        <w:t xml:space="preserve"> </w:t>
      </w:r>
      <w:r w:rsidR="00D02218" w:rsidRPr="00123C12">
        <w:t xml:space="preserve">dana </w:t>
      </w:r>
      <w:r w:rsidR="005119FE" w:rsidRPr="00123C12">
        <w:t xml:space="preserve">u ukupnom iznosu od </w:t>
      </w:r>
      <w:r w:rsidR="00542B82">
        <w:t>37.468,31 kn</w:t>
      </w:r>
      <w:r>
        <w:t>.</w:t>
      </w:r>
      <w:r w:rsidR="005119FE" w:rsidRPr="00123C12">
        <w:t xml:space="preserve"> </w:t>
      </w:r>
    </w:p>
    <w:p w:rsidRDefault="00ED1FC6" w:rsidP="00ED1FC6" w:rsidR="00ED1FC6">
      <w:pPr>
        <w:ind w:firstLine="708"/>
        <w:jc w:val="both"/>
      </w:pPr>
      <w:r w:rsidRPr="00EA22F2">
        <w:t>Postupajući po zahtjevu Financijske agencije, oglasom</w:t>
      </w:r>
      <w:r>
        <w:t xml:space="preserve"> ovog S</w:t>
      </w:r>
      <w:r w:rsidRPr="00EA22F2">
        <w:t xml:space="preserve">uda od </w:t>
      </w:r>
      <w:r w:rsidR="00542B82">
        <w:t>5. rujna 2</w:t>
      </w:r>
      <w:r w:rsidRPr="00EA22F2">
        <w:t xml:space="preserve">016. pozvane su osobe ovlaštene za zastupanje dužnika po zakonu u roku od 15 dana od dana objave oglasa, podnijeti sudu javnobilježnički ovjerovljen popis imovine i obveza na propisanom obrascu, te su pozvani </w:t>
      </w:r>
      <w:r w:rsidR="00B022BE">
        <w:t xml:space="preserve">i </w:t>
      </w:r>
      <w:r w:rsidRPr="00EA22F2">
        <w:t>vjerovnici u roku od 45 dana predložiti otvaranje stečajnoga postupka, sve sukladno odredbama čl. 430. i 431. S</w:t>
      </w:r>
      <w:r>
        <w:t xml:space="preserve">Z-a. </w:t>
      </w:r>
    </w:p>
    <w:p w:rsidRDefault="00ED1FC6" w:rsidP="00ED1FC6" w:rsidR="00ED1FC6" w:rsidRPr="00207B8B">
      <w:pPr>
        <w:ind w:firstLine="708"/>
        <w:jc w:val="both"/>
      </w:pPr>
      <w:r w:rsidRPr="00EA22F2">
        <w:t xml:space="preserve">U propisanom roku </w:t>
      </w:r>
      <w:r w:rsidRPr="00207B8B">
        <w:t>vjerovnik dužnika Republika Hrvatska,</w:t>
      </w:r>
      <w:r>
        <w:t xml:space="preserve"> Ministarstvo financija,</w:t>
      </w:r>
      <w:r w:rsidRPr="00207B8B">
        <w:t xml:space="preserve"> Porezna uprava, Područni</w:t>
      </w:r>
      <w:r>
        <w:t xml:space="preserve"> ured Dalmacija, podnio je </w:t>
      </w:r>
      <w:r w:rsidRPr="00207B8B">
        <w:t xml:space="preserve">prijedlog za otvaranje stečajnog postupka nad dužnikom </w:t>
      </w:r>
      <w:r>
        <w:t xml:space="preserve">jer da prema istome </w:t>
      </w:r>
      <w:r w:rsidRPr="00207B8B">
        <w:t xml:space="preserve">ima dospjelu novčanu tražbinu u iznosu od </w:t>
      </w:r>
      <w:r w:rsidR="00542B82">
        <w:t>38.530,62</w:t>
      </w:r>
      <w:r w:rsidRPr="00207B8B">
        <w:t xml:space="preserve"> </w:t>
      </w:r>
      <w:r w:rsidR="00542B82">
        <w:t>kn.</w:t>
      </w:r>
    </w:p>
    <w:p w:rsidRDefault="00ED1FC6" w:rsidP="00ED1FC6" w:rsidR="00ED1FC6">
      <w:pPr>
        <w:ind w:firstLine="708"/>
        <w:jc w:val="both"/>
      </w:pPr>
      <w:r>
        <w:t>Rješenjem posl. br.5 St-</w:t>
      </w:r>
      <w:r w:rsidR="00542B82">
        <w:t>1024/16-9 od 8.</w:t>
      </w:r>
      <w:r w:rsidR="00077F99">
        <w:t xml:space="preserve"> </w:t>
      </w:r>
      <w:r w:rsidR="00542B82">
        <w:t xml:space="preserve">prosinca 2016. </w:t>
      </w:r>
      <w:r>
        <w:t xml:space="preserve">Sud je obustavio </w:t>
      </w:r>
      <w:r w:rsidR="00CD32C2">
        <w:t xml:space="preserve">skraćeni stečajni postupka </w:t>
      </w:r>
      <w:r>
        <w:t xml:space="preserve">sukladno </w:t>
      </w:r>
      <w:r w:rsidRPr="00EA22F2">
        <w:t xml:space="preserve">čl. 433. SZ-a </w:t>
      </w:r>
      <w:r>
        <w:t xml:space="preserve">obzirom da nisu bile </w:t>
      </w:r>
      <w:r w:rsidRPr="00EA22F2">
        <w:t xml:space="preserve">ispunjene pretpostavke za istodobno otvaranje i zaključenje skraćenoga stečajnog postupka </w:t>
      </w:r>
      <w:r>
        <w:t>u smislu odredbe čl. 431. istog</w:t>
      </w:r>
      <w:r w:rsidRPr="00EA22F2">
        <w:t xml:space="preserve">. </w:t>
      </w:r>
      <w:r>
        <w:t xml:space="preserve">Točkom II. istog rješenja Sud je odredio da će po pravomoćnosti istoga sukladno odredbama Stečajnog zakona donijeti rješenje o pokretanju prethodnog postupka odnosno otvaranju redovnog stečajnog postupka nad dužnikom. </w:t>
      </w:r>
    </w:p>
    <w:p w:rsidRDefault="00ED1FC6" w:rsidP="00ED1FC6" w:rsidR="00ED1FC6">
      <w:pPr>
        <w:ind w:firstLine="708"/>
        <w:jc w:val="both"/>
      </w:pPr>
      <w:r>
        <w:t>Uzimajući u obzir naprijed navedeno Sud je r</w:t>
      </w:r>
      <w:r w:rsidR="00EC15AA">
        <w:t>ješenjem posl. br. St-</w:t>
      </w:r>
      <w:r w:rsidR="00542B82">
        <w:t xml:space="preserve">34/17-11 od 20. ožujka 2017. </w:t>
      </w:r>
      <w:r w:rsidR="00EC15AA">
        <w:t xml:space="preserve">pokrenuo prethodni postupak radi utvrđivanja pretpostavki za otvaranje stečajnog postupka nad stečajnim dužnikom te radi očitovanja o prijedlogu za otvaranje stečajnog postupka. </w:t>
      </w:r>
    </w:p>
    <w:p w:rsidRDefault="00542B82" w:rsidP="00B022BE" w:rsidR="007F22B1">
      <w:pPr>
        <w:ind w:firstLine="708"/>
        <w:jc w:val="both"/>
      </w:pPr>
      <w:r>
        <w:lastRenderedPageBreak/>
        <w:t xml:space="preserve">Međutim, iz pribavljenih podataka od strane Financijske </w:t>
      </w:r>
      <w:r w:rsidR="007F22B1">
        <w:t>agencije i to Potvrde navedene Agencije od 24. ožujka 2017. o blokadi računa i novčanih sredstava ovršenika proizlazi da dužnik na dan izdavanja potvrde ima evidentirano 0 dana neprekidne</w:t>
      </w:r>
      <w:r w:rsidR="00634AE5">
        <w:t xml:space="preserve"> blokade odnosno ukupno 1 dan</w:t>
      </w:r>
      <w:r w:rsidR="007F22B1">
        <w:t xml:space="preserve"> blokade u prethodnih 6 mjeseci zbog nepodmirenih osnova za plaćanje evidentiranih u Očevidniku redoslijeda osnova za plaćanje. Nepodmirene obveze na dan izdavanja potvrde iznose 0,00 kn. </w:t>
      </w:r>
    </w:p>
    <w:p w:rsidRDefault="00115899" w:rsidP="007F22B1" w:rsidR="00431D0F" w:rsidRPr="00123C12">
      <w:pPr>
        <w:ind w:firstLine="708"/>
        <w:jc w:val="both"/>
      </w:pPr>
      <w:r w:rsidRPr="00123C12">
        <w:t xml:space="preserve">Prema odredbi članka 128. stavak 9. SZ-a, ako dužnik do završetka prethodnog postupka postane sposoban za plaćanje, sud će postupak obustaviti. </w:t>
      </w:r>
    </w:p>
    <w:p w:rsidRDefault="00672C88" w:rsidP="00431D0F" w:rsidR="00672C88">
      <w:pPr>
        <w:ind w:firstLine="708"/>
        <w:jc w:val="both"/>
      </w:pPr>
      <w:r w:rsidRPr="00123C12">
        <w:t xml:space="preserve">Budući je Sud utvrdio da je prestao stečajni razlog </w:t>
      </w:r>
      <w:r w:rsidR="00431D0F" w:rsidRPr="00123C12">
        <w:t xml:space="preserve">jer je </w:t>
      </w:r>
      <w:r w:rsidRPr="00123C12">
        <w:t xml:space="preserve">dužnik do završetka prethodnog postupka postao sposoban za plaćanje, to je isti, a primjenom odredbe čl. 128. st. 9. SZ obustavio konkretni postupak. </w:t>
      </w:r>
    </w:p>
    <w:p w:rsidRDefault="00226021" w:rsidP="00E0165A" w:rsidR="00115899" w:rsidRPr="00123C12">
      <w:pPr>
        <w:ind w:firstLine="708"/>
        <w:jc w:val="both"/>
      </w:pPr>
      <w:r>
        <w:t>Nadalje, Financijskoj agenciji naloženo je</w:t>
      </w:r>
      <w:r w:rsidR="008671CF">
        <w:t>,</w:t>
      </w:r>
      <w:r>
        <w:t xml:space="preserve"> da nakon pravomoćnosti ovog rješenja</w:t>
      </w:r>
      <w:r w:rsidR="008671CF">
        <w:t xml:space="preserve">, a </w:t>
      </w:r>
      <w:r>
        <w:t xml:space="preserve"> sukladno odredbi čl. 112. st. 7. Stečajnog zakona oslobodi sredstva u iznosu od 5.000,00 kn koja je </w:t>
      </w:r>
      <w:r w:rsidR="008671CF">
        <w:t xml:space="preserve">prethodno </w:t>
      </w:r>
      <w:r>
        <w:t xml:space="preserve">zaplijenila temeljem čl. 112. st. 1. Stečajnog zakona sa računa </w:t>
      </w:r>
      <w:r w:rsidR="008671CF">
        <w:t>uvodno označenog dužnika.</w:t>
      </w:r>
    </w:p>
    <w:p w:rsidRDefault="00ED2D97" w:rsidP="00F16064" w:rsidR="003C5ED2" w:rsidRPr="00123C12">
      <w:pPr>
        <w:jc w:val="center"/>
      </w:pPr>
      <w:r w:rsidRPr="00123C12">
        <w:t xml:space="preserve">U Zadru </w:t>
      </w:r>
      <w:r w:rsidR="007F22B1">
        <w:t>27.ožujka 2017.</w:t>
      </w:r>
      <w:r w:rsidR="00774C1D" w:rsidRPr="00123C12">
        <w:t xml:space="preserve"> </w:t>
      </w:r>
      <w:r w:rsidR="00721F79" w:rsidRPr="00123C12">
        <w:t xml:space="preserve"> </w:t>
      </w:r>
      <w:r w:rsidR="00360AB6" w:rsidRPr="00123C12">
        <w:t xml:space="preserve"> </w:t>
      </w:r>
    </w:p>
    <w:p w:rsidRDefault="00794305" w:rsidP="00794305" w:rsidR="00794305" w:rsidRPr="00123C12"/>
    <w:p w:rsidRDefault="00B022BE" w:rsidP="00CD32C2" w:rsidR="00B022BE">
      <w:pPr>
        <w:jc w:val="right"/>
      </w:pPr>
      <w:r>
        <w:tab/>
      </w:r>
      <w:r>
        <w:tab/>
        <w:t xml:space="preserve">                              </w:t>
      </w:r>
      <w:r w:rsidRPr="00123C12">
        <w:t>Sutkinja</w:t>
      </w:r>
    </w:p>
    <w:p w:rsidRDefault="00CD32C2" w:rsidP="00CD32C2" w:rsidR="00794DBD" w:rsidRPr="00123C12">
      <w:pPr>
        <w:jc w:val="right"/>
      </w:pPr>
      <w:r>
        <w:t>Ana Markač</w:t>
      </w:r>
    </w:p>
    <w:p w:rsidRDefault="00342D95" w:rsidP="00CD32C2" w:rsidR="00004F3B" w:rsidRPr="00123C12">
      <w:pPr>
        <w:jc w:val="right"/>
      </w:pPr>
      <w:r w:rsidRPr="00123C12">
        <w:tab/>
      </w:r>
      <w:r w:rsidRPr="00123C12">
        <w:tab/>
      </w:r>
      <w:r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964C2C" w:rsidRPr="00123C12">
        <w:t xml:space="preserve">   </w:t>
      </w:r>
    </w:p>
    <w:p w:rsidRDefault="00361242" w:rsidP="00721F79" w:rsidR="00361242" w:rsidRPr="00123C12"/>
    <w:p w:rsidRDefault="00964C2C" w:rsidP="00721F79" w:rsidR="00964C2C" w:rsidRPr="00123C12">
      <w:pPr>
        <w:rPr>
          <w:b/>
          <w:bCs/>
        </w:rPr>
      </w:pPr>
    </w:p>
    <w:p w:rsidRDefault="0020610B" w:rsidP="00721F79" w:rsidR="00721F79" w:rsidRPr="00123C12">
      <w:pPr>
        <w:rPr>
          <w:b/>
          <w:bCs/>
        </w:rPr>
      </w:pPr>
      <w:r w:rsidRPr="00123C12">
        <w:rPr>
          <w:b/>
          <w:bCs/>
        </w:rPr>
        <w:t>U</w:t>
      </w:r>
      <w:r w:rsidR="00721F79" w:rsidRPr="00123C12">
        <w:rPr>
          <w:b/>
          <w:bCs/>
        </w:rPr>
        <w:t xml:space="preserve">PUTA O PRAVNOM LIJEKU:  </w:t>
      </w:r>
    </w:p>
    <w:p w:rsidRDefault="00964C2C" w:rsidP="00964C2C" w:rsidR="00964C2C" w:rsidRPr="00123C12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960C01" w:rsidP="00226021" w:rsidR="00960C01" w:rsidRPr="00123C12"/>
    <w:p w:rsidRDefault="0020610B" w:rsidP="00226021" w:rsidR="0020610B" w:rsidRPr="00123C12">
      <w:pPr>
        <w:ind w:firstLine="360"/>
        <w:jc w:val="both"/>
      </w:pPr>
      <w:r w:rsidRPr="00123C12">
        <w:t xml:space="preserve">Dostaviti: </w:t>
      </w:r>
    </w:p>
    <w:p w:rsidRDefault="007F22B1" w:rsidP="007F22B1" w:rsidR="007F22B1">
      <w:pPr>
        <w:numPr>
          <w:ilvl w:val="0"/>
          <w:numId w:val="3"/>
        </w:numPr>
        <w:jc w:val="both"/>
      </w:pPr>
      <w:r>
        <w:t>FINA-i</w:t>
      </w:r>
      <w:r w:rsidRPr="007F22B1">
        <w:t xml:space="preserve"> </w:t>
      </w:r>
    </w:p>
    <w:p w:rsidRDefault="007F22B1" w:rsidP="007F22B1" w:rsidR="0020610B">
      <w:pPr>
        <w:numPr>
          <w:ilvl w:val="0"/>
          <w:numId w:val="3"/>
        </w:numPr>
        <w:jc w:val="both"/>
      </w:pPr>
      <w:r w:rsidRPr="00123C12">
        <w:t xml:space="preserve">dužniku </w:t>
      </w:r>
    </w:p>
    <w:p w:rsidRDefault="007F22B1" w:rsidP="00226021" w:rsidR="007F22B1">
      <w:pPr>
        <w:numPr>
          <w:ilvl w:val="0"/>
          <w:numId w:val="3"/>
        </w:numPr>
        <w:jc w:val="both"/>
      </w:pPr>
      <w:r>
        <w:t>RH putem ŽDO-a u Zadru</w:t>
      </w:r>
    </w:p>
    <w:p w:rsidRDefault="007F22B1" w:rsidP="00226021" w:rsidR="007F22B1" w:rsidRPr="00123C12">
      <w:pPr>
        <w:numPr>
          <w:ilvl w:val="0"/>
          <w:numId w:val="3"/>
        </w:numPr>
        <w:jc w:val="both"/>
      </w:pPr>
      <w:r>
        <w:t>Porezna uprava Zadar</w:t>
      </w:r>
    </w:p>
    <w:p w:rsidRDefault="00226021" w:rsidP="00226021" w:rsidR="00D40213" w:rsidRPr="00123C12">
      <w:pPr>
        <w:numPr>
          <w:ilvl w:val="0"/>
          <w:numId w:val="3"/>
        </w:numPr>
        <w:jc w:val="both"/>
      </w:pPr>
      <w:r>
        <w:t>e-O</w:t>
      </w:r>
      <w:r w:rsidR="00177AD1" w:rsidRPr="00123C12">
        <w:t xml:space="preserve">glasna ploča </w:t>
      </w:r>
      <w:r w:rsidR="00D40213" w:rsidRPr="00123C12">
        <w:t>sudova</w:t>
      </w:r>
    </w:p>
    <w:p w:rsidRDefault="0020610B" w:rsidP="00226021" w:rsidR="0020610B">
      <w:pPr>
        <w:numPr>
          <w:ilvl w:val="0"/>
          <w:numId w:val="3"/>
        </w:numPr>
        <w:jc w:val="both"/>
      </w:pPr>
      <w:r w:rsidRPr="00123C12">
        <w:t>u spis</w:t>
      </w:r>
    </w:p>
    <w:p w:rsidRDefault="008671CF" w:rsidP="00226021" w:rsidR="008671CF" w:rsidRPr="00123C12">
      <w:pPr>
        <w:numPr>
          <w:ilvl w:val="0"/>
          <w:numId w:val="3"/>
        </w:numPr>
        <w:jc w:val="both"/>
      </w:pPr>
      <w:r>
        <w:t xml:space="preserve">nakon pravomoćnosti: </w:t>
      </w:r>
      <w:r w:rsidR="007F22B1">
        <w:t xml:space="preserve">FINA-i </w:t>
      </w:r>
      <w:r>
        <w:t>radi</w:t>
      </w:r>
      <w:r w:rsidR="00E0165A">
        <w:t xml:space="preserve"> postupanja po točki II. izreke</w:t>
      </w:r>
    </w:p>
    <w:p w:rsidRDefault="0020610B" w:rsidP="00226021" w:rsidR="0020610B" w:rsidRPr="00123C12">
      <w:pPr>
        <w:jc w:val="both"/>
      </w:pPr>
    </w:p>
    <w:p w:rsidRDefault="0020610B" w:rsidP="0020610B" w:rsidR="0020610B" w:rsidRPr="00123C12"/>
    <w:p w:rsidRDefault="0020610B" w:rsidP="0020610B" w:rsidR="0020610B" w:rsidRPr="00123C12">
      <w:pPr>
        <w:ind w:firstLine="360"/>
      </w:pPr>
    </w:p>
    <w:p w:rsidRDefault="0020610B" w:rsidP="005A3991" w:rsidR="0020610B" w:rsidRPr="00123C12">
      <w:pPr>
        <w:ind w:firstLine="360"/>
      </w:pPr>
    </w:p>
    <w:sectPr w:rsidSect="00373E95" w:rsidR="0020610B" w:rsidRPr="00123C12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CD32C2" w:rsidR="00CD32C2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E96E66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CD32C2">
      <w:rPr>
        <w:sz w:val="22"/>
        <w:szCs w:val="22"/>
      </w:rPr>
      <w:t>34/17-15</w:t>
    </w:r>
  </w:p>
  <w:p w:rsidRDefault="00631438" w:rsidP="00226021" w:rsidR="00D02218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542B82">
      <w:rPr>
        <w:sz w:val="22"/>
        <w:szCs w:val="22"/>
      </w:rPr>
      <w:t>oslovni broj: 2 St-34/17-15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77F99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66FCB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42B82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4AE5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F22B1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32C2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E66"/>
    <w:rsid w:val="00EA06B6"/>
    <w:rsid w:val="00EA62F1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6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6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 TURIZAM društvo s ograničenom odgovornošću za turizam i ugostiteljstvo</izvorni_sadrzaj>
    <derivirana_varijabla naziv="DomainObject.Predmet.ProtustrankaFormated_1">  JADRO TURIZAM društvo s ograničenom odgovornošću za turizam i ugostiteljstvo</derivirana_varijabla>
  </DomainObject.Predmet.ProtustrankaFormated>
  <DomainObject.Predmet.ProtustrankaFormatedOIB>
    <izvorni_sadrzaj>  JADRO TURIZAM društvo s ograničenom odgovornošću za turizam i ugostiteljstvo, OIB 96328966194</izvorni_sadrzaj>
    <derivirana_varijabla naziv="DomainObject.Predmet.ProtustrankaFormatedOIB_1">  JADRO TURIZAM društvo s ograničenom odgovornošću za turizam i ugostiteljstvo, OIB 96328966194</derivirana_varijabla>
  </DomainObject.Predmet.ProtustrankaFormatedOIB>
  <DomainObject.Predmet.ProtustrankaFormatedWithAdress>
    <izvorni_sadrzaj> JADRO TURIZAM društvo s ograničenom odgovornošću za turizam i ugostiteljstvo, Šetnica Jadro 49, 23234 Vir</izvorni_sadrzaj>
    <derivirana_varijabla naziv="DomainObject.Predmet.ProtustrankaFormatedWithAdress_1"> JADRO TURIZAM društvo s ograničenom odgovornošću za turizam i ugostiteljstvo, Šetnica Jadro 49, 23234 Vir</derivirana_varijabla>
  </DomainObject.Predmet.ProtustrankaFormatedWithAdress>
  <DomainObject.Predmet.ProtustrankaFormatedWithAdressOIB>
    <izvorni_sadrzaj> JADRO TURIZAM društvo s ograničenom odgovornošću za turizam i ugostiteljstvo, OIB 96328966194, Šetnica Jadro 49, 23234 Vir</izvorni_sadrzaj>
    <derivirana_varijabla naziv="DomainObject.Predmet.ProtustrankaFormatedWithAdressOIB_1"> JADRO TURIZAM društvo s ograničenom odgovornošću za turizam i ugostiteljstvo, OIB 96328966194, Šetnica Jadro 49, 23234 Vir</derivirana_varijabla>
  </DomainObject.Predmet.ProtustrankaFormatedWithAdressOIB>
  <DomainObject.Predmet.ProtustrankaWithAdress>
    <izvorni_sadrzaj>JADRO TURIZAM društvo s ograničenom odgovornošću za turizam i ugostiteljstvo Šetnica Jadro 49, 23234 Vir</izvorni_sadrzaj>
    <derivirana_varijabla naziv="DomainObject.Predmet.ProtustrankaWithAdress_1">JADRO TURIZAM društvo s ograničenom odgovornošću za turizam i ugostiteljstvo Šetnica Jadro 49, 23234 Vir</derivirana_varijabla>
  </DomainObject.Predmet.ProtustrankaWithAdress>
  <DomainObject.Predmet.ProtustrankaWithAdressOIB>
    <izvorni_sadrzaj>JADRO TURIZAM društvo s ograničenom odgovornošću za turizam i ugostiteljstvo, OIB 96328966194, Šetnica Jadro 49, 23234 Vir</izvorni_sadrzaj>
    <derivirana_varijabla naziv="DomainObject.Predmet.ProtustrankaWithAdressOIB_1">JADRO TURIZAM društvo s ograničenom odgovornošću za turizam i ugostiteljstvo, OIB 96328966194, Šetnica Jadro 49, 23234 Vir</derivirana_varijabla>
  </DomainObject.Predmet.ProtustrankaWithAdressOIB>
  <DomainObject.Predmet.ProtustrankaNazivFormated>
    <izvorni_sadrzaj>JADRO TURIZAM društvo s ograničenom odgovornošću za turizam i ugostiteljstvo</izvorni_sadrzaj>
    <derivirana_varijabla naziv="DomainObject.Predmet.ProtustrankaNazivFormated_1">JADRO TURIZAM društvo s ograničenom odgovornošću za turizam i ugostiteljstvo</derivirana_varijabla>
  </DomainObject.Predmet.ProtustrankaNazivFormated>
  <DomainObject.Predmet.ProtustrankaNazivFormatedOIB>
    <izvorni_sadrzaj>JADRO TURIZAM društvo s ograničenom odgovornošću za turizam i ugostiteljstvo, OIB 96328966194</izvorni_sadrzaj>
    <derivirana_varijabla naziv="DomainObject.Predmet.ProtustrankaNazivFormatedOIB_1">JADRO TURIZAM društvo s ograničenom odgovornošću za turizam i ugostiteljstvo, OIB 96328966194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JADRO TURIZAM društvo s ograničenom odgovornošću za turizam i ugostiteljstvo</item>
    </izvorni_sadrzaj>
    <derivirana_varijabla naziv="DomainObject.Predmet.ProtuStrankaListFormated_1">
      <item>JADRO TURIZAM društvo s ograničenom odgovornošću za turizam i ugostiteljstvo</item>
    </derivirana_varijabla>
  </DomainObject.Predmet.ProtuStrankaListFormated>
  <DomainObject.Predmet.ProtuStrankaListFormatedOIB>
    <izvorni_sadrzaj>
      <item>JADRO TURIZAM društvo s ograničenom odgovornošću za turizam i ugostiteljstvo, OIB 96328966194</item>
    </izvorni_sadrzaj>
    <derivirana_varijabla naziv="DomainObject.Predmet.ProtuStrankaListFormatedOIB_1">
      <item>JADRO TURIZAM društvo s ograničenom odgovornošću za turizam i ugostiteljstvo, OIB 96328966194</item>
    </derivirana_varijabla>
  </DomainObject.Predmet.ProtuStrankaListFormatedOIB>
  <DomainObject.Predmet.ProtuStrankaListFormatedWithAdress>
    <izvorni_sadrzaj>
      <item>JADRO TURIZAM društvo s ograničenom odgovornošću za turizam i ugostiteljstvo, Šetnica Jadro 49, 23234 Vir</item>
    </izvorni_sadrzaj>
    <derivirana_varijabla naziv="DomainObject.Predmet.ProtuStrankaListFormatedWithAdress_1">
      <item>JADRO TURIZAM društvo s ograničenom odgovornošću za turizam i ugostiteljstvo, Šetnica Jadro 49, 23234 Vir</item>
    </derivirana_varijabla>
  </DomainObject.Predmet.ProtuStrankaListFormatedWithAdress>
  <DomainObject.Predmet.ProtuStrankaListFormatedWithAdressOIB>
    <izvorni_sadrzaj>
      <item>JADRO TURIZAM društvo s ograničenom odgovornošću za turizam i ugostiteljstvo, OIB 96328966194, Šetnica Jadro 49, 23234 Vir</item>
    </izvorni_sadrzaj>
    <derivirana_varijabla naziv="DomainObject.Predmet.ProtuStrankaListFormatedWithAdressOIB_1">
      <item>JADRO TURIZAM društvo s ograničenom odgovornošću za turizam i ugostiteljstvo, OIB 96328966194, Šetnica Jadro 49, 23234 Vir</item>
    </derivirana_varijabla>
  </DomainObject.Predmet.ProtuStrankaListFormatedWithAdressOIB>
  <DomainObject.Predmet.ProtuStrankaListNazivFormated>
    <izvorni_sadrzaj>
      <item>JADRO TURIZAM društvo s ograničenom odgovornošću za turizam i ugostiteljstvo</item>
    </izvorni_sadrzaj>
    <derivirana_varijabla naziv="DomainObject.Predmet.ProtuStrankaListNazivFormated_1">
      <item>JADRO TURIZAM društvo s ograničenom odgovornošću za turizam i ugostiteljstvo</item>
    </derivirana_varijabla>
  </DomainObject.Predmet.ProtuStrankaListNazivFormated>
  <DomainObject.Predmet.ProtuStrankaListNazivFormatedOIB>
    <izvorni_sadrzaj>
      <item>JADRO TURIZAM društvo s ograničenom odgovornošću za turizam i ugostiteljstvo, OIB 96328966194</item>
    </izvorni_sadrzaj>
    <derivirana_varijabla naziv="DomainObject.Predmet.ProtuStrankaListNazivFormatedOIB_1">
      <item>JADRO TURIZAM društvo s ograničenom odgovornošću za turizam i ugostiteljstvo, OIB 96328966194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JADRO TURIZAM društvo s ograničenom odgovornošću za turizam i ugostiteljstvo</izvorni_sadrzaj>
    <derivirana_varijabla naziv="DomainObject.Predmet.ProtustrankaIDrugi_1">JADRO TURIZAM društvo s ograničenom odgovornošću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JADRO TURIZAM društvo s ograničenom odgovornošću za turizam i ugostiteljstvo, OIB 96328966194, Šetnica Jadro 49, 23234 Vir</izvorni_sadrzaj>
    <derivirana_varijabla naziv="DomainObject.Predmet.ProtustrankaIDrugiAdressOIB_1">JADRO TURIZAM društvo s ograničenom odgovornošću za turizam i ugostiteljstvo, OIB 96328966194, Šetnica Jadro 49,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JADRO TURIZAM društvo s ograničenom odgovornošću za turizam i ugostiteljstvo</item>
      <item>FINA</item>
    </izvorni_sadrzaj>
    <derivirana_varijabla naziv="DomainObject.Predmet.SudioniciListNaziv_1">
      <item>JADRO TURIZAM društvo s ograničenom odgovornošću za turizam i ugostiteljstvo</item>
      <item>FINA</item>
    </derivirana_varijabla>
  </DomainObject.Predmet.SudioniciListNaziv>
  <DomainObject.Predmet.SudioniciListAdressOIB>
    <izvorni_sadrzaj>
      <item>JADRO TURIZAM društvo s ograničenom odgovornošću za turizam i ugostiteljstvo, OIB 96328966194, Šetnica Jadro 49,23234 Vir</item>
      <item>FINA, OIB 85821130368</item>
    </izvorni_sadrzaj>
    <derivirana_varijabla naziv="DomainObject.Predmet.SudioniciListAdressOIB_1">
      <item>JADRO TURIZAM društvo s ograničenom odgovornošću za turizam i ugostiteljstvo, OIB 96328966194, Šetnica Jadro 49,23234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96328966194</item>
      <item>, OIB 85821130368</item>
    </izvorni_sadrzaj>
    <derivirana_varijabla naziv="DomainObject.Predmet.SudioniciListNazivOIB_1">
      <item>, OIB 96328966194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9AE52-8AC1-4380-B71D-52983F1EB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3652</properties:Characters>
  <properties:Lines>92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2017-03-26T13:57:00Z</dcterms:created>
  <dc:creator>Administrator</dc:creator>
  <cp:lastModifiedBy>Marijana Žuža</cp:lastModifiedBy>
  <cp:lastPrinted>2017-03-27T06:59:00Z</cp:lastPrinted>
  <dcterms:modified xmlns:xsi="http://www.w3.org/2001/XMLSchema-instance" xsi:type="dcterms:W3CDTF">2017-03-27T11:31:00Z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