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353e" w14:paraId="e82353e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E022E9" w:rsidP="00281BC7" w:rsidR="00E022E9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9D7950" w:rsidR="009D7950" w:rsidRPr="00A57832">
      <w:pPr>
        <w:pStyle w:val="Tijeloteksta"/>
        <w:ind w:firstLine="708"/>
        <w:rPr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4E7E9B">
        <w:t xml:space="preserve"> </w:t>
      </w:r>
      <w:r w:rsidR="009D7950" w:rsidRPr="00A57832">
        <w:rPr>
          <w:szCs w:val="24"/>
        </w:rPr>
        <w:t>ANĐEO d.o</w:t>
      </w:r>
      <w:r w:rsidR="009D7950">
        <w:rPr>
          <w:szCs w:val="24"/>
        </w:rPr>
        <w:t>.o. Vir, Virski put 123/D, OIB:</w:t>
      </w:r>
      <w:r w:rsidR="009D7950" w:rsidRPr="00A57832">
        <w:rPr>
          <w:szCs w:val="24"/>
        </w:rPr>
        <w:t xml:space="preserve">04944858174, dana </w:t>
      </w:r>
      <w:r w:rsidR="009D7950">
        <w:rPr>
          <w:szCs w:val="24"/>
        </w:rPr>
        <w:t>17</w:t>
      </w:r>
      <w:r w:rsidR="009D7950" w:rsidRPr="00A57832">
        <w:rPr>
          <w:szCs w:val="24"/>
        </w:rPr>
        <w:t xml:space="preserve">. </w:t>
      </w:r>
      <w:r w:rsidR="009D7950">
        <w:rPr>
          <w:szCs w:val="24"/>
        </w:rPr>
        <w:t xml:space="preserve">ožujka </w:t>
      </w:r>
      <w:r w:rsidR="009D7950" w:rsidRPr="00A57832">
        <w:rPr>
          <w:szCs w:val="24"/>
        </w:rPr>
        <w:t xml:space="preserve">2016. </w:t>
      </w:r>
    </w:p>
    <w:p w:rsidRDefault="00281BC7" w:rsidP="009D7950" w:rsidR="00281BC7" w:rsidRPr="00EF7C9A">
      <w:pPr>
        <w:pStyle w:val="Tijeloteksta"/>
        <w:ind w:firstLine="708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55636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 </w:t>
      </w:r>
      <w:r w:rsidR="009D7950">
        <w:t>An</w:t>
      </w:r>
      <w:r w:rsidR="0055636D">
        <w:t>t</w:t>
      </w:r>
      <w:r w:rsidR="009D7950">
        <w:t>e Poljak</w:t>
      </w:r>
      <w:r w:rsidR="009068CC">
        <w:t xml:space="preserve">, Zadar, </w:t>
      </w:r>
      <w:r w:rsidR="009D7950">
        <w:t>Grigora Viteza 6</w:t>
      </w:r>
      <w:r w:rsidR="00C85781">
        <w:t>,</w:t>
      </w:r>
      <w:r w:rsidRPr="00EF7C9A">
        <w:t xml:space="preserve"> OIB:</w:t>
      </w:r>
      <w:r w:rsidR="009D7950">
        <w:t>30653663301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</w:t>
      </w:r>
      <w:r w:rsidR="004E7E9B">
        <w:t xml:space="preserve"> </w:t>
      </w:r>
      <w:r w:rsidR="0055636D" w:rsidRPr="00A57832">
        <w:t>ANĐEO d.o</w:t>
      </w:r>
      <w:r w:rsidR="0055636D">
        <w:t>.o. Vir, Virski put 123/D, OIB:</w:t>
      </w:r>
      <w:r w:rsidR="0055636D" w:rsidRPr="00A57832">
        <w:t>04944858174</w:t>
      </w:r>
      <w:r w:rsidR="004E7E9B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4E7E9B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</w:t>
      </w:r>
      <w:r w:rsidR="004E7E9B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C30170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8F3AD6" w:rsidP="009D7950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9D7950" w:rsidRPr="00A57832">
        <w:t>ANĐEO d.o</w:t>
      </w:r>
      <w:r w:rsidR="009D7950">
        <w:t>.o. Vir, Virski put 123/D, OIB:</w:t>
      </w:r>
      <w:r w:rsidR="009D7950" w:rsidRPr="00A57832">
        <w:t>04944858174</w:t>
      </w:r>
      <w:r w:rsidR="004E7E9B">
        <w:t>.</w:t>
      </w:r>
    </w:p>
    <w:p w:rsidRDefault="008F3AD6" w:rsidP="006A6847" w:rsidR="006A6847" w:rsidRPr="00EF7C9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 pokretanje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troškovi postupka i dijelom vjerovnici.</w:t>
      </w:r>
    </w:p>
    <w:p w:rsidRDefault="006A6847" w:rsidP="004E7E9B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4E7E9B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9D7950" w:rsidR="008F03DE" w:rsidRPr="00EF7C9A">
      <w:pPr>
        <w:jc w:val="center"/>
      </w:pPr>
      <w:r w:rsidRPr="00EF7C9A">
        <w:t>U Zadru</w:t>
      </w:r>
      <w:r w:rsidR="009D7950">
        <w:t xml:space="preserve"> 17</w:t>
      </w:r>
      <w:r w:rsidR="004E7E9B">
        <w:t xml:space="preserve">. </w:t>
      </w:r>
      <w:r w:rsidR="009D7950">
        <w:t xml:space="preserve">ožujka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55636D" w:rsidP="0055636D" w:rsidR="004E7E9B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Sutkinja</w:t>
      </w:r>
    </w:p>
    <w:p w:rsidRDefault="0055636D" w:rsidP="0055636D" w:rsidR="009068CC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Ana Markač</w:t>
      </w:r>
      <w:r>
        <w:t>, v.r.</w:t>
      </w:r>
    </w:p>
    <w:p w:rsidRDefault="0055636D" w:rsidP="008F03DE" w:rsidR="0055636D"/>
    <w:p w:rsidRDefault="0055636D" w:rsidP="008F03DE" w:rsidR="0055636D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55636D" w:rsidP="008F3AD6" w:rsidR="0055636D"/>
    <w:p w:rsidRDefault="0055636D" w:rsidP="008F3AD6" w:rsidR="0055636D"/>
    <w:p w:rsidRDefault="0055636D" w:rsidP="008F3AD6" w:rsidR="0055636D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C30170" w:rsidP="00BB4F73" w:rsidR="00C30170" w:rsidRPr="00EF7C9A">
      <w:pPr>
        <w:numPr>
          <w:ilvl w:val="0"/>
          <w:numId w:val="1"/>
        </w:numPr>
      </w:pPr>
      <w:r>
        <w:t xml:space="preserve">sudskom registru </w:t>
      </w:r>
    </w:p>
    <w:p w:rsidRDefault="008F3AD6" w:rsidP="009068CC" w:rsidR="00842CEB" w:rsidRPr="00EF7C9A">
      <w:pPr>
        <w:numPr>
          <w:ilvl w:val="0"/>
          <w:numId w:val="1"/>
        </w:numPr>
      </w:pPr>
      <w:r w:rsidRPr="00EF7C9A">
        <w:t xml:space="preserve">u spis      </w:t>
      </w:r>
    </w:p>
    <w:sectPr w:rsidSect="009C0FF2" w:rsidR="00842CEB" w:rsidRPr="00EF7C9A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9D7950" w:rsidR="009C0FF2" w:rsidRPr="00EF7C9A">
        <w:pPr>
          <w:pStyle w:val="Zaglavlje"/>
          <w:jc w:val="right"/>
        </w:pPr>
        <w:r>
          <w:tab/>
        </w:r>
        <w:r>
          <w:tab/>
        </w:r>
        <w:r w:rsidR="009D7950">
          <w:t>Poslovni broj: 2 St-1/16-19</w:t>
        </w:r>
        <w:r w:rsidR="009C0FF2">
          <w:tab/>
        </w:r>
        <w:r w:rsidR="009C0FF2">
          <w:tab/>
        </w:r>
      </w:p>
      <w:p w:rsidRDefault="002E0035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9D7950">
      <w:t>1</w:t>
    </w:r>
    <w:r>
      <w:t>/16-</w:t>
    </w:r>
    <w:r w:rsidR="009D7950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2E0035"/>
    <w:rsid w:val="003024D4"/>
    <w:rsid w:val="00323F63"/>
    <w:rsid w:val="00342BE6"/>
    <w:rsid w:val="003C6DA5"/>
    <w:rsid w:val="00453E80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7002A2"/>
    <w:rsid w:val="0074396A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85781"/>
    <w:rsid w:val="00C9120F"/>
    <w:rsid w:val="00E022E9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0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0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0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0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0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0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0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0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0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0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ANĐEO d.o.o. za proizvodnju i usluge</izvorni_sadrzaj>
    <derivirana_varijabla naziv="DomainObject.Predmet.ProtustrankaFormated_1">  ANĐEO d.o.o. za proizvodnju i usluge</derivirana_varijabla>
  </DomainObject.Predmet.ProtustrankaFormated>
  <DomainObject.Predmet.ProtustrankaFormatedOIB>
    <izvorni_sadrzaj>  ANĐEO d.o.o. za proizvodnju i usluge, OIB 04944858174</izvorni_sadrzaj>
    <derivirana_varijabla naziv="DomainObject.Predmet.ProtustrankaFormatedOIB_1">  ANĐEO d.o.o. za proizvodnju i usluge, OIB 04944858174</derivirana_varijabla>
  </DomainObject.Predmet.ProtustrankaFormatedOIB>
  <DomainObject.Predmet.ProtustrankaFormatedWithAdress>
    <izvorni_sadrzaj> ANĐEO d.o.o. za proizvodnju i usluge, Virski put 123/D, 23234 Vir</izvorni_sadrzaj>
    <derivirana_varijabla naziv="DomainObject.Predmet.ProtustrankaFormatedWithAdress_1"> ANĐEO d.o.o. za proizvodnju i usluge, Virski put 123/D, 23234 Vir</derivirana_varijabla>
  </DomainObject.Predmet.ProtustrankaFormatedWithAdress>
  <DomainObject.Predmet.ProtustrankaFormatedWithAdressOIB>
    <izvorni_sadrzaj> ANĐEO d.o.o. za proizvodnju i usluge, OIB 04944858174, Virski put 123/D, 23234 Vir</izvorni_sadrzaj>
    <derivirana_varijabla naziv="DomainObject.Predmet.ProtustrankaFormatedWithAdressOIB_1"> ANĐEO d.o.o. za proizvodnju i usluge, OIB 04944858174, Virski put 123/D, 23234 Vir</derivirana_varijabla>
  </DomainObject.Predmet.ProtustrankaFormatedWithAdressOIB>
  <DomainObject.Predmet.ProtustrankaWithAdress>
    <izvorni_sadrzaj>ANĐEO d.o.o. za proizvodnju i usluge Virski put 123/D, 23234 Vir</izvorni_sadrzaj>
    <derivirana_varijabla naziv="DomainObject.Predmet.ProtustrankaWithAdress_1">ANĐEO d.o.o. za proizvodnju i usluge Virski put 123/D, 23234 Vir</derivirana_varijabla>
  </DomainObject.Predmet.ProtustrankaWithAdress>
  <DomainObject.Predmet.ProtustrankaWithAdressOIB>
    <izvorni_sadrzaj>ANĐEO d.o.o. za proizvodnju i usluge, OIB 04944858174, Virski put 123/D, 23234 Vir</izvorni_sadrzaj>
    <derivirana_varijabla naziv="DomainObject.Predmet.ProtustrankaWithAdressOIB_1">ANĐEO d.o.o. za proizvodnju i usluge, OIB 04944858174, Virski put 123/D, 23234 Vir</derivirana_varijabla>
  </DomainObject.Predmet.ProtustrankaWithAdressOIB>
  <DomainObject.Predmet.ProtustrankaNazivFormated>
    <izvorni_sadrzaj>ANĐEO d.o.o. za proizvodnju i usluge</izvorni_sadrzaj>
    <derivirana_varijabla naziv="DomainObject.Predmet.ProtustrankaNazivFormated_1">ANĐEO d.o.o. za proizvodnju i usluge</derivirana_varijabla>
  </DomainObject.Predmet.ProtustrankaNazivFormated>
  <DomainObject.Predmet.ProtustrankaNazivFormatedOIB>
    <izvorni_sadrzaj>ANĐEO d.o.o. za proizvodnju i usluge, OIB 04944858174</izvorni_sadrzaj>
    <derivirana_varijabla naziv="DomainObject.Predmet.ProtustrankaNazivFormatedOIB_1">ANĐEO d.o.o. za proizvodnju i usluge, OIB 04944858174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376932.16</izvorni_sadrzaj>
    <derivirana_varijabla naziv="DomainObject.Predmet.TrenutnaVrijednost_1">376932.16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ANĐEO d.o.o. za proizvodnju i usluge</item>
    </izvorni_sadrzaj>
    <derivirana_varijabla naziv="DomainObject.Predmet.ProtuStrankaListFormated_1">
      <item>ANĐEO d.o.o. za proizvodnju i usluge</item>
    </derivirana_varijabla>
  </DomainObject.Predmet.ProtuStrankaListFormated>
  <DomainObject.Predmet.ProtuStrankaListFormatedOIB>
    <izvorni_sadrzaj>
      <item>ANĐEO d.o.o. za proizvodnju i usluge, OIB 04944858174</item>
    </izvorni_sadrzaj>
    <derivirana_varijabla naziv="DomainObject.Predmet.ProtuStrankaListFormatedOIB_1">
      <item>ANĐEO d.o.o. za proizvodnju i usluge, OIB 04944858174</item>
    </derivirana_varijabla>
  </DomainObject.Predmet.ProtuStrankaListFormatedOIB>
  <DomainObject.Predmet.ProtuStrankaListFormatedWithAdress>
    <izvorni_sadrzaj>
      <item>ANĐEO d.o.o. za proizvodnju i usluge, Virski put 123/D, 23234 Vir</item>
    </izvorni_sadrzaj>
    <derivirana_varijabla naziv="DomainObject.Predmet.ProtuStrankaListFormatedWithAdress_1">
      <item>ANĐEO d.o.o. za proizvodnju i usluge, Virski put 123/D, 23234 Vir</item>
    </derivirana_varijabla>
  </DomainObject.Predmet.ProtuStrankaListFormatedWithAdress>
  <DomainObject.Predmet.ProtuStrankaListFormatedWithAdressOIB>
    <izvorni_sadrzaj>
      <item>ANĐEO d.o.o. za proizvodnju i usluge, OIB 04944858174, Virski put 123/D, 23234 Vir</item>
    </izvorni_sadrzaj>
    <derivirana_varijabla naziv="DomainObject.Predmet.ProtuStrankaListFormatedWithAdressOIB_1">
      <item>ANĐEO d.o.o. za proizvodnju i usluge, OIB 04944858174, Virski put 123/D, 23234 Vir</item>
    </derivirana_varijabla>
  </DomainObject.Predmet.ProtuStrankaListFormatedWithAdressOIB>
  <DomainObject.Predmet.ProtuStrankaListNazivFormated>
    <izvorni_sadrzaj>
      <item>ANĐEO d.o.o. za proizvodnju i usluge</item>
    </izvorni_sadrzaj>
    <derivirana_varijabla naziv="DomainObject.Predmet.ProtuStrankaListNazivFormated_1">
      <item>ANĐEO d.o.o. za proizvodnju i usluge</item>
    </derivirana_varijabla>
  </DomainObject.Predmet.ProtuStrankaListNazivFormated>
  <DomainObject.Predmet.ProtuStrankaListNazivFormatedOIB>
    <izvorni_sadrzaj>
      <item>ANĐEO d.o.o. za proizvodnju i usluge, OIB 04944858174</item>
    </izvorni_sadrzaj>
    <derivirana_varijabla naziv="DomainObject.Predmet.ProtuStrankaListNazivFormatedOIB_1">
      <item>ANĐEO d.o.o. za proizvodnju i usluge, OIB 04944858174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ANĐEO d.o.o. za proizvodnju i usluge</izvorni_sadrzaj>
    <derivirana_varijabla naziv="DomainObject.Predmet.ProtustrankaIDrugi_1">ANĐEO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ANĐEO d.o.o. za proizvodnju i usluge, OIB 04944858174, Virski put 123/D, 23234 Vir</izvorni_sadrzaj>
    <derivirana_varijabla naziv="DomainObject.Predmet.ProtustrankaIDrugiAdressOIB_1">ANĐEO d.o.o. za proizvodnju i usluge, OIB 04944858174,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ANĐEO d.o.o. za proizvodnju i usluge</item>
    </izvorni_sadrzaj>
    <derivirana_varijabla naziv="DomainObject.Predmet.SudioniciListNaziv_1">
      <item>FINA</item>
      <item>ANĐEO d.o.o. za proizvodnju i usluge</item>
    </derivirana_varijabla>
  </DomainObject.Predmet.SudioniciListNaziv>
  <DomainObject.Predmet.SudioniciListAdressOIB>
    <izvorni_sadrzaj>
      <item>FINA, OIB 85821130368</item>
      <item>ANĐEO d.o.o. za proizvodnju i usluge, OIB 04944858174, Virski put 123/D,23234 Vir</item>
    </izvorni_sadrzaj>
    <derivirana_varijabla naziv="DomainObject.Predmet.SudioniciListAdressOIB_1">
      <item>FINA, OIB 85821130368</item>
      <item>ANĐEO d.o.o. za proizvodnju i usluge, OIB 04944858174,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04944858174</item>
    </izvorni_sadrzaj>
    <derivirana_varijabla naziv="DomainObject.Predmet.SudioniciListNazivOIB_1">
      <item>, OIB 85821130368</item>
      <item>, OIB 04944858174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04B25-2BD1-4573-B5F8-BA1E3D921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1719</properties:Characters>
  <properties:Lines>59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2016-03-17T08:49:00Z</dcterms:created>
  <dc:creator>Ardena Bajlo</dc:creator>
  <cp:lastModifiedBy>Merlina Klišmanić</cp:lastModifiedBy>
  <cp:lastPrinted>2016-03-17T08:51:00Z</cp:lastPrinted>
  <dcterms:modified xmlns:xsi="http://www.w3.org/2001/XMLSchema-instance" xsi:type="dcterms:W3CDTF">2016-03-17T09:42:00Z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