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e0b8" w14:paraId="f68e0b8" w:rsidRDefault="00DC02D2" w:rsidP="00DC02D2" w:rsidR="00DC02D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2D2" w:rsidP="00DC02D2" w:rsidR="00DC02D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C02D2" w:rsidP="00DC02D2" w:rsidR="00DC02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C02D2" w:rsidP="00DC02D2" w:rsidR="00DC02D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C02D2" w:rsidP="00DC02D2" w:rsidR="00DC02D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C02D2" w:rsidP="00DC02D2" w:rsidR="00DC02D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C02D2" w:rsidP="00DC02D2" w:rsidR="00DC02D2" w:rsidRPr="005D578C">
      <w:pPr>
        <w:jc w:val="center"/>
        <w:rPr>
          <w:rFonts w:cs="Times New Roman" w:eastAsia="Times New Roman"/>
          <w:szCs w:val="24"/>
        </w:rPr>
      </w:pPr>
    </w:p>
    <w:p w:rsidRDefault="00DC02D2" w:rsidP="00DC02D2" w:rsidR="00DC02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C02D2" w:rsidP="00DC02D2" w:rsidR="00DC02D2" w:rsidRPr="005D578C">
      <w:pPr>
        <w:rPr>
          <w:rFonts w:cs="Times New Roman" w:eastAsia="Times New Roman"/>
          <w:szCs w:val="24"/>
        </w:rPr>
      </w:pPr>
    </w:p>
    <w:p w:rsidRDefault="00DC02D2" w:rsidP="00DC02D2" w:rsidR="00DC02D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5431A1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5431A1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 w:rsidR="00BA1C9A">
        <w:rPr>
          <w:rFonts w:cs="Times New Roman" w:eastAsia="Times New Roman"/>
          <w:szCs w:val="24"/>
        </w:rPr>
        <w:t>skraćenom stečajnom postupku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ADRI. L. d. o. o. Pula, Industrijska 1, OIB 14550156473, MBS 130018927,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BA1C9A">
        <w:rPr>
          <w:rFonts w:cs="Times New Roman" w:eastAsia="Times New Roman"/>
          <w:szCs w:val="24"/>
        </w:rPr>
        <w:t>18</w:t>
      </w:r>
      <w:r w:rsidR="005431A1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DC02D2" w:rsidP="00DC02D2" w:rsidR="00DC02D2" w:rsidRPr="005D578C">
      <w:pPr>
        <w:rPr>
          <w:rFonts w:cs="Times New Roman" w:eastAsia="Times New Roman"/>
          <w:szCs w:val="24"/>
        </w:rPr>
      </w:pPr>
    </w:p>
    <w:p w:rsidRDefault="00DC02D2" w:rsidP="00DC02D2" w:rsidR="00DC02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C02D2" w:rsidP="00DC02D2" w:rsidR="00DC02D2" w:rsidRPr="005D578C">
      <w:pPr>
        <w:rPr>
          <w:rFonts w:cs="Times New Roman" w:eastAsia="Times New Roman"/>
          <w:szCs w:val="24"/>
        </w:rPr>
      </w:pPr>
    </w:p>
    <w:p w:rsidRDefault="00DC02D2" w:rsidP="00DC02D2" w:rsidR="00DC02D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ADRI. L. d. o. o. Pula, Industrijska 1, OIB 14550156473, MBS 130018927,</w:t>
      </w:r>
      <w:r w:rsidRPr="005D578C">
        <w:rPr>
          <w:rFonts w:cs="Times New Roman" w:eastAsia="Times New Roman"/>
          <w:szCs w:val="24"/>
        </w:rPr>
        <w:t xml:space="preserve"> s danom </w:t>
      </w:r>
      <w:r w:rsidR="00BA1C9A">
        <w:rPr>
          <w:rFonts w:cs="Times New Roman" w:eastAsia="Times New Roman"/>
          <w:szCs w:val="24"/>
        </w:rPr>
        <w:t>18</w:t>
      </w:r>
      <w:r w:rsidR="005431A1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5431A1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DC02D2" w:rsidP="00DC02D2" w:rsidR="00DC02D2" w:rsidRPr="005D578C">
      <w:pPr>
        <w:rPr>
          <w:rFonts w:cs="Times New Roman" w:eastAsia="Times New Roman"/>
          <w:szCs w:val="24"/>
        </w:rPr>
      </w:pPr>
    </w:p>
    <w:p w:rsidRDefault="00DC02D2" w:rsidP="00DC02D2" w:rsidR="00DC02D2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5431A1">
        <w:rPr>
          <w:rFonts w:cs="Times New Roman" w:eastAsia="Times New Roman"/>
          <w:szCs w:val="20"/>
        </w:rPr>
        <w:t>Nikola Delić iz Pule, Kranjčevićeva 16, OIB 58474163165.</w:t>
      </w:r>
    </w:p>
    <w:p w:rsidRDefault="00DC02D2" w:rsidP="00DC02D2" w:rsidR="00DC02D2">
      <w:pPr>
        <w:ind w:firstLine="708"/>
        <w:rPr>
          <w:rFonts w:cs="Times New Roman" w:eastAsia="Times New Roman"/>
          <w:szCs w:val="20"/>
        </w:rPr>
      </w:pPr>
    </w:p>
    <w:p w:rsidRDefault="00DC02D2" w:rsidP="00DC02D2" w:rsidR="00DC02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M. ADRI. L. d. o. o. Pula, Industrijska 1, OIB 14550156473, MBS 130018927.</w:t>
      </w:r>
    </w:p>
    <w:p w:rsidRDefault="00DC02D2" w:rsidP="00DC02D2" w:rsidR="00DC02D2">
      <w:pPr>
        <w:rPr>
          <w:rFonts w:cs="Times New Roman" w:eastAsia="Times New Roman"/>
          <w:szCs w:val="24"/>
        </w:rPr>
      </w:pPr>
    </w:p>
    <w:p w:rsidRDefault="00DC02D2" w:rsidP="00DC02D2" w:rsidR="00DC02D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M. ADRI. L. d. o. o. Pula, Industrijska 1, OIB 14550156473, MBS 130018927.</w:t>
      </w:r>
    </w:p>
    <w:p w:rsidRDefault="00DC02D2" w:rsidP="00DC02D2" w:rsidR="00DC02D2">
      <w:pPr>
        <w:rPr>
          <w:rFonts w:cs="Times New Roman" w:eastAsia="Times New Roman"/>
          <w:szCs w:val="24"/>
        </w:rPr>
      </w:pPr>
    </w:p>
    <w:p w:rsidRDefault="00DC02D2" w:rsidP="00DC02D2" w:rsidR="00DC02D2" w:rsidRPr="005D578C">
      <w:pPr>
        <w:rPr>
          <w:rFonts w:cs="Times New Roman" w:eastAsia="Times New Roman"/>
          <w:szCs w:val="24"/>
        </w:rPr>
      </w:pPr>
    </w:p>
    <w:p w:rsidRDefault="00DC02D2" w:rsidP="00DC02D2" w:rsidR="00DC02D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C02D2" w:rsidP="00DC02D2" w:rsidR="00DC02D2">
      <w:pPr>
        <w:ind w:firstLine="708"/>
        <w:rPr>
          <w:rFonts w:cs="Times New Roman" w:eastAsia="Times New Roman"/>
          <w:szCs w:val="24"/>
        </w:rPr>
      </w:pPr>
    </w:p>
    <w:p w:rsidRDefault="00DC02D2" w:rsidP="00DC02D2" w:rsidR="00DC02D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M. ADRI. L.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St-676/2015-3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C02D2" w:rsidP="00DC02D2" w:rsidR="00DC02D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C02D2" w:rsidP="00DC02D2" w:rsidR="00DC02D2" w:rsidRPr="005D578C">
      <w:pPr>
        <w:rPr>
          <w:rFonts w:cs="Times New Roman" w:eastAsia="Times New Roman"/>
          <w:szCs w:val="24"/>
        </w:rPr>
      </w:pPr>
    </w:p>
    <w:p w:rsidRDefault="00DC02D2" w:rsidP="00DC02D2" w:rsidR="00DC02D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BA1C9A">
        <w:rPr>
          <w:rFonts w:cs="Times New Roman" w:eastAsia="Times New Roman"/>
          <w:szCs w:val="24"/>
        </w:rPr>
        <w:t>18</w:t>
      </w:r>
      <w:r w:rsidR="005431A1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C02D2" w:rsidP="00DC02D2" w:rsidR="00DC02D2" w:rsidRPr="005D578C">
      <w:pPr>
        <w:jc w:val="center"/>
        <w:rPr>
          <w:rFonts w:cs="Times New Roman" w:eastAsia="Times New Roman"/>
          <w:szCs w:val="24"/>
        </w:rPr>
      </w:pPr>
    </w:p>
    <w:p w:rsidRDefault="005431A1" w:rsidP="00DC02D2" w:rsidR="00DC02D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20088" w:rsidP="00420088" w:rsidR="00DC02D2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5431A1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DC02D2" w:rsidP="00DC02D2" w:rsidR="00DC02D2">
      <w:pPr>
        <w:jc w:val="left"/>
        <w:rPr>
          <w:rFonts w:cs="Times New Roman" w:eastAsia="Times New Roman"/>
          <w:szCs w:val="24"/>
        </w:rPr>
      </w:pPr>
    </w:p>
    <w:p w:rsidRDefault="00DC02D2" w:rsidP="00DC02D2" w:rsidR="00DC02D2" w:rsidRPr="005D578C">
      <w:pPr>
        <w:jc w:val="left"/>
        <w:rPr>
          <w:rFonts w:cs="Times New Roman" w:eastAsia="Times New Roman"/>
          <w:szCs w:val="24"/>
        </w:rPr>
      </w:pPr>
    </w:p>
    <w:p w:rsidRDefault="00B20D2B" w:rsidP="00B20D2B" w:rsidR="00B20D2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20D2B" w:rsidP="00B20D2B" w:rsidR="00B20D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B20D2B" w:rsidP="00B20D2B" w:rsidR="00B20D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C02D2" w:rsidP="00DC02D2" w:rsidR="00DC02D2">
      <w:pPr>
        <w:rPr>
          <w:rFonts w:cs="Times New Roman" w:eastAsia="Times New Roman"/>
          <w:szCs w:val="24"/>
        </w:rPr>
      </w:pPr>
    </w:p>
    <w:p w:rsidRDefault="00B20D2B" w:rsidP="00DC02D2" w:rsidR="00B20D2B" w:rsidRPr="005D578C">
      <w:pPr>
        <w:rPr>
          <w:rFonts w:cs="Times New Roman" w:eastAsia="Times New Roman"/>
          <w:szCs w:val="24"/>
        </w:rPr>
      </w:pPr>
    </w:p>
    <w:p w:rsidRDefault="00DC02D2" w:rsidP="00DC02D2" w:rsidR="00DC02D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C02D2" w:rsidP="00DC02D2" w:rsidR="00DC02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C02D2" w:rsidP="00DC02D2" w:rsidR="00DC02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M. ADRI. L. d. o. o. Pula, Industrijska 1, </w:t>
      </w:r>
    </w:p>
    <w:p w:rsidRDefault="00F7499A" w:rsidP="00DC02D2" w:rsidR="00DC02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</w:t>
      </w:r>
      <w:r w:rsidR="00DC02D2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a</w:t>
      </w:r>
      <w:r w:rsidR="00DC02D2">
        <w:rPr>
          <w:rFonts w:cs="Times New Roman" w:eastAsia="Times New Roman"/>
          <w:szCs w:val="24"/>
        </w:rPr>
        <w:t xml:space="preserve"> za zastupanje dužnika – Mario Lovrić, Pula, Industrijska 1, </w:t>
      </w:r>
    </w:p>
    <w:p w:rsidRDefault="00DC02D2" w:rsidP="00DC02D2" w:rsidR="00DC02D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C02D2" w:rsidP="00DC02D2" w:rsidR="00DC02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C02D2" w:rsidP="00DC02D2" w:rsidR="00DC02D2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5431A1">
        <w:rPr>
          <w:rFonts w:cs="Times New Roman" w:eastAsia="Times New Roman"/>
          <w:szCs w:val="20"/>
        </w:rPr>
        <w:t xml:space="preserve">Nikola Delić, Pula, Kranjčevićeva 16, </w:t>
      </w:r>
    </w:p>
    <w:p w:rsidRDefault="00DC02D2" w:rsidP="00DC02D2" w:rsidR="00DC02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C02D2" w:rsidP="00DC02D2" w:rsidR="00DC02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C02D2" w:rsidP="00DC02D2" w:rsidR="00DC02D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C02D2" w:rsidP="00DC02D2" w:rsidR="00DC02D2"/>
    <w:p w:rsidRDefault="00DC02D2" w:rsidP="00DC02D2" w:rsidR="00DC02D2"/>
    <w:p w:rsidRDefault="00DC02D2" w:rsidP="00DC02D2" w:rsidR="00DC02D2"/>
    <w:p w:rsidRDefault="00DC02D2" w:rsidP="00DC02D2" w:rsidR="00DC02D2"/>
    <w:p w:rsidRDefault="00DC02D2" w:rsidP="00DC02D2" w:rsidR="00DC02D2"/>
    <w:p w:rsidRDefault="00DC02D2" w:rsidP="00DC02D2" w:rsidR="00DC02D2"/>
    <w:p w:rsidRDefault="00DC02D2" w:rsidP="00DC02D2" w:rsidR="00DC02D2"/>
    <w:p w:rsidRDefault="00DC02D2" w:rsidP="00DC02D2" w:rsidR="00DC02D2"/>
    <w:p w:rsidRDefault="00DC02D2" w:rsidP="00DC02D2" w:rsidR="00DC02D2"/>
    <w:p w:rsidRDefault="00420088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2D2" w:rsidP="00DC02D2" w:rsidR="00DC02D2">
      <w:r>
        <w:separator/>
      </w:r>
    </w:p>
  </w:endnote>
  <w:endnote w:id="0" w:type="continuationSeparator">
    <w:p w:rsidRDefault="00DC02D2" w:rsidP="00DC02D2" w:rsidR="00DC0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2D2" w:rsidP="00DC02D2" w:rsidR="00DC02D2">
      <w:r>
        <w:separator/>
      </w:r>
    </w:p>
  </w:footnote>
  <w:footnote w:id="0" w:type="continuationSeparator">
    <w:p w:rsidRDefault="00DC02D2" w:rsidP="00DC02D2" w:rsidR="00DC0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2D2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2008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5431A1">
      <w:rPr>
        <w:szCs w:val="24"/>
      </w:rPr>
      <w:t>2</w:t>
    </w:r>
    <w:r>
      <w:rPr>
        <w:szCs w:val="24"/>
      </w:rPr>
      <w:t xml:space="preserve"> St-676/2015-</w:t>
    </w:r>
    <w:r w:rsidR="005431A1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1A1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DC02D2">
      <w:rPr>
        <w:szCs w:val="24"/>
      </w:rPr>
      <w:t xml:space="preserve"> St-676/2015-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AAA"/>
    <w:rsid w:val="00420088"/>
    <w:rsid w:val="005431A1"/>
    <w:rsid w:val="0075528E"/>
    <w:rsid w:val="0079403F"/>
    <w:rsid w:val="00B20D2B"/>
    <w:rsid w:val="00BA1C9A"/>
    <w:rsid w:val="00DC02D2"/>
    <w:rsid w:val="00F7499A"/>
    <w:rsid w:val="00FD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02D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02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C02D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2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02D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02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02D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0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08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008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00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008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02D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02D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C02D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2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02D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02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02D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0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08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008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00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008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975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M.ADRI.L. d.o.o.</izvorni_sadrzaj>
    <derivirana_varijabla naziv="DomainObject.Predmet.ProtustrankaFormated_1">  M.ADRI.L. d.o.o.</derivirana_varijabla>
  </DomainObject.Predmet.ProtustrankaFormated>
  <DomainObject.Predmet.ProtustrankaFormatedOIB>
    <izvorni_sadrzaj>  M.ADRI.L. d.o.o., OIB 14550156473</izvorni_sadrzaj>
    <derivirana_varijabla naziv="DomainObject.Predmet.ProtustrankaFormatedOIB_1">  M.ADRI.L. d.o.o., OIB 14550156473</derivirana_varijabla>
  </DomainObject.Predmet.ProtustrankaFormatedOIB>
  <DomainObject.Predmet.ProtustrankaFormatedWithAdress>
    <izvorni_sadrzaj> M.ADRI.L. d.o.o., Industrijska 1, 52100 Pula</izvorni_sadrzaj>
    <derivirana_varijabla naziv="DomainObject.Predmet.ProtustrankaFormatedWithAdress_1"> M.ADRI.L. d.o.o., Industrijska 1, 52100 Pula</derivirana_varijabla>
  </DomainObject.Predmet.ProtustrankaFormatedWithAdress>
  <DomainObject.Predmet.ProtustrankaFormatedWithAdressOIB>
    <izvorni_sadrzaj> M.ADRI.L. d.o.o., OIB 14550156473, Industrijska 1, 52100 Pula</izvorni_sadrzaj>
    <derivirana_varijabla naziv="DomainObject.Predmet.ProtustrankaFormatedWithAdressOIB_1"> M.ADRI.L. d.o.o., OIB 14550156473, Industrijska 1, 52100 Pula</derivirana_varijabla>
  </DomainObject.Predmet.ProtustrankaFormatedWithAdressOIB>
  <DomainObject.Predmet.ProtustrankaWithAdress>
    <izvorni_sadrzaj>M.ADRI.L. d.o.o. Industrijska 1, 52100 Pula</izvorni_sadrzaj>
    <derivirana_varijabla naziv="DomainObject.Predmet.ProtustrankaWithAdress_1">M.ADRI.L. d.o.o. Industrijska 1, 52100 Pula</derivirana_varijabla>
  </DomainObject.Predmet.ProtustrankaWithAdress>
  <DomainObject.Predmet.ProtustrankaWithAdressOIB>
    <izvorni_sadrzaj>M.ADRI.L. d.o.o., OIB 14550156473, Industrijska 1, 52100 Pula</izvorni_sadrzaj>
    <derivirana_varijabla naziv="DomainObject.Predmet.ProtustrankaWithAdressOIB_1">M.ADRI.L. d.o.o., OIB 14550156473, Industrijska 1, 52100 Pula</derivirana_varijabla>
  </DomainObject.Predmet.ProtustrankaWithAdressOIB>
  <DomainObject.Predmet.ProtustrankaNazivFormated>
    <izvorni_sadrzaj>M.ADRI.L. d.o.o.</izvorni_sadrzaj>
    <derivirana_varijabla naziv="DomainObject.Predmet.ProtustrankaNazivFormated_1">M.ADRI.L. d.o.o.</derivirana_varijabla>
  </DomainObject.Predmet.ProtustrankaNazivFormated>
  <DomainObject.Predmet.ProtustrankaNazivFormatedOIB>
    <izvorni_sadrzaj>M.ADRI.L. d.o.o., OIB 14550156473</izvorni_sadrzaj>
    <derivirana_varijabla naziv="DomainObject.Predmet.ProtustrankaNazivFormatedOIB_1">M.ADRI.L. d.o.o., OIB 14550156473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23348.28</izvorni_sadrzaj>
    <derivirana_varijabla naziv="DomainObject.Predmet.TrenutnaVrijednost_1">23348.28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M.ADRI.L. d.o.o.</item>
    </izvorni_sadrzaj>
    <derivirana_varijabla naziv="DomainObject.Predmet.ProtuStrankaListFormated_1">
      <item>M.ADRI.L. d.o.o.</item>
    </derivirana_varijabla>
  </DomainObject.Predmet.ProtuStrankaListFormated>
  <DomainObject.Predmet.ProtuStrankaListFormatedOIB>
    <izvorni_sadrzaj>
      <item>M.ADRI.L. d.o.o., OIB 14550156473</item>
    </izvorni_sadrzaj>
    <derivirana_varijabla naziv="DomainObject.Predmet.ProtuStrankaListFormatedOIB_1">
      <item>M.ADRI.L. d.o.o., OIB 14550156473</item>
    </derivirana_varijabla>
  </DomainObject.Predmet.ProtuStrankaListFormatedOIB>
  <DomainObject.Predmet.ProtuStrankaListFormatedWithAdress>
    <izvorni_sadrzaj>
      <item>M.ADRI.L. d.o.o., Industrijska 1, 52100 Pula</item>
    </izvorni_sadrzaj>
    <derivirana_varijabla naziv="DomainObject.Predmet.ProtuStrankaListFormatedWithAdress_1">
      <item>M.ADRI.L. d.o.o., Industrijska 1, 52100 Pula</item>
    </derivirana_varijabla>
  </DomainObject.Predmet.ProtuStrankaListFormatedWithAdress>
  <DomainObject.Predmet.ProtuStrankaListFormatedWithAdressOIB>
    <izvorni_sadrzaj>
      <item>M.ADRI.L. d.o.o., OIB 14550156473, Industrijska 1, 52100 Pula</item>
    </izvorni_sadrzaj>
    <derivirana_varijabla naziv="DomainObject.Predmet.ProtuStrankaListFormatedWithAdressOIB_1">
      <item>M.ADRI.L. d.o.o., OIB 14550156473, Industrijska 1, 52100 Pula</item>
    </derivirana_varijabla>
  </DomainObject.Predmet.ProtuStrankaListFormatedWithAdressOIB>
  <DomainObject.Predmet.ProtuStrankaListNazivFormated>
    <izvorni_sadrzaj>
      <item>M.ADRI.L. d.o.o.</item>
    </izvorni_sadrzaj>
    <derivirana_varijabla naziv="DomainObject.Predmet.ProtuStrankaListNazivFormated_1">
      <item>M.ADRI.L. d.o.o.</item>
    </derivirana_varijabla>
  </DomainObject.Predmet.ProtuStrankaListNazivFormated>
  <DomainObject.Predmet.ProtuStrankaListNazivFormatedOIB>
    <izvorni_sadrzaj>
      <item>M.ADRI.L. d.o.o., OIB 14550156473</item>
    </izvorni_sadrzaj>
    <derivirana_varijabla naziv="DomainObject.Predmet.ProtuStrankaListNazivFormatedOIB_1">
      <item>M.ADRI.L. d.o.o., OIB 14550156473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M.ADRI.L. d.o.o.</izvorni_sadrzaj>
    <derivirana_varijabla naziv="DomainObject.Predmet.ProtustrankaIDrugi_1">M.ADRI.L.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M.ADRI.L. d.o.o., OIB 14550156473, Industrijska 1, 52100 Pula</izvorni_sadrzaj>
    <derivirana_varijabla naziv="DomainObject.Predmet.ProtustrankaIDrugiAdressOIB_1">M.ADRI.L. d.o.o., OIB 14550156473, Industrijska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M.ADRI.L. d.o.o.</item>
    </izvorni_sadrzaj>
    <derivirana_varijabla naziv="DomainObject.Predmet.SudioniciListNaziv_1">
      <item>FINANCIJSKA AGENCIJA, RC RIJEKA, PODRUŽNICA PULA, PULA</item>
      <item>M.ADRI.L.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M.ADRI.L. d.o.o., OIB 14550156473, Industrijska 1,52100 Pula</item>
    </izvorni_sadrzaj>
    <derivirana_varijabla naziv="DomainObject.Predmet.SudioniciListAdressOIB_1">
      <item>FINANCIJSKA AGENCIJA, RC RIJEKA, PODRUŽNICA PULA, PULA, OIB 85821130368, Ulica grada Vukovara 70,Zagreb</item>
      <item>M.ADRI.L. d.o.o., OIB 14550156473, Industrijska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14550156473</item>
    </izvorni_sadrzaj>
    <derivirana_varijabla naziv="DomainObject.Predmet.SudioniciListNazivOIB_1">
      <item>, OIB 85821130368</item>
      <item>, OIB 14550156473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3028</properties:Characters>
  <properties:Lines>84</properties:Lines>
  <properties:Paragraphs>30</properties:Paragraphs>
  <properties:TotalTime>6</properties:TotalTime>
  <properties:ScaleCrop>false</properties:ScaleCrop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2016-03-04T13:51:00Z</dcterms:created>
  <dc:creator>Mihaela Kaligari</dc:creator>
  <dc:description/>
  <cp:keywords/>
  <cp:lastModifiedBy>Jasmina Matika</cp:lastModifiedBy>
  <dcterms:modified xmlns:xsi="http://www.w3.org/2001/XMLSchema-instance" xsi:type="dcterms:W3CDTF">2016-03-18T11:03:00Z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