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672f" w14:paraId="520672f" w:rsidRDefault="00A97A1F" w:rsidP="00910611" w:rsidR="00A97A1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7A1F" w:rsidP="00910611" w:rsidR="00A97A1F">
      <w:r>
        <w:rPr>
          <w:rFonts w:eastAsia="MS Mincho"/>
        </w:rPr>
        <w:t>REPUBLIKA HRVATSKA</w:t>
      </w:r>
    </w:p>
    <w:p w:rsidRDefault="00A97A1F" w:rsidP="00910611" w:rsidR="00A97A1F">
      <w:r>
        <w:rPr>
          <w:rFonts w:eastAsia="MS Mincho"/>
        </w:rPr>
        <w:t>TRGOVAČKI SUD U RIJECI</w:t>
      </w:r>
    </w:p>
    <w:p w:rsidRDefault="00A97A1F" w:rsidR="00A97A1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97A1F" w:rsidP="00910611" w:rsidR="00A97A1F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30344A">
        <w:t>381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30344A">
        <w:rPr>
          <w:b/>
          <w:bCs/>
        </w:rPr>
        <w:t>PRVA PRIVATNA GIMNAZIJA ZA ŠPORTAŠE s pravom javnosti, Rijeka, Braće Branchetta 11/a, OIB 24953758403;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DC3EBD">
        <w:t>0</w:t>
      </w:r>
      <w:r w:rsidR="00D01C71">
        <w:t>1</w:t>
      </w:r>
      <w:r>
        <w:t xml:space="preserve">. rujna 2015. godine iznosi </w:t>
      </w:r>
      <w:r w:rsidR="00E3790C">
        <w:rPr>
          <w:b/>
        </w:rPr>
        <w:t>9.083,50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A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0344A">
      <w:t>381</w:t>
    </w:r>
    <w:r w:rsidR="00B416A5">
      <w:t>/15-</w:t>
    </w:r>
    <w:r w:rsidR="00A97A1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97A1F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A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A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A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A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A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A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A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A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St-381/2015</izvorni_sadrzaj>
    <derivirana_varijabla naziv="DomainObject.Predmet.OznakaBroj_1">St-381/2015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PRIVATNA GIMNAZIJA ZA ŠPORTAŠE  Rijeka</izvorni_sadrzaj>
    <derivirana_varijabla naziv="DomainObject.Predmet.ProtustrankaFormated_1">  PRVA PRIVATNA GIMNAZIJA ZA ŠPORTAŠE  Rijeka</derivirana_varijabla>
  </DomainObject.Predmet.ProtustrankaFormated>
  <DomainObject.Predmet.ProtustrankaFormatedOIB>
    <izvorni_sadrzaj>  PRVA PRIVATNA GIMNAZIJA ZA ŠPORTAŠE  Rijeka, OIB 24953758403</izvorni_sadrzaj>
    <derivirana_varijabla naziv="DomainObject.Predmet.ProtustrankaFormatedOIB_1">  PRVA PRIVATNA GIMNAZIJA ZA ŠPORTAŠE  Rijeka, OIB 24953758403</derivirana_varijabla>
  </DomainObject.Predmet.ProtustrankaFormatedOIB>
  <DomainObject.Predmet.ProtustrankaFormatedWithAdress>
    <izvorni_sadrzaj> PRVA PRIVATNA GIMNAZIJA ZA ŠPORTAŠE  Rijeka, Braće Branchetta 11a, 51000 Rijeka</izvorni_sadrzaj>
    <derivirana_varijabla naziv="DomainObject.Predmet.ProtustrankaFormatedWithAdress_1"> PRVA PRIVATNA GIMNAZIJA ZA ŠPORTAŠE  Rijeka, Braće Branchetta 11a, 51000 Rijeka</derivirana_varijabla>
  </DomainObject.Predmet.ProtustrankaFormatedWithAdress>
  <DomainObject.Predmet.ProtustrankaFormatedWithAdressOIB>
    <izvorni_sadrzaj> PRVA PRIVATNA GIMNAZIJA ZA ŠPORTAŠE  Rijeka, OIB 24953758403, Braće Branchetta 11a, 51000 Rijeka</izvorni_sadrzaj>
    <derivirana_varijabla naziv="DomainObject.Predmet.ProtustrankaFormatedWithAdressOIB_1"> PRVA PRIVATNA GIMNAZIJA ZA ŠPORTAŠE  Rijeka, OIB 24953758403, Braće Branchetta 11a, 51000 Rijeka</derivirana_varijabla>
  </DomainObject.Predmet.ProtustrankaFormatedWithAdressOIB>
  <DomainObject.Predmet.ProtustrankaWithAdress>
    <izvorni_sadrzaj>PRVA PRIVATNA GIMNAZIJA ZA ŠPORTAŠE  Rijeka Braće Branchetta 11a, 51000 Rijeka</izvorni_sadrzaj>
    <derivirana_varijabla naziv="DomainObject.Predmet.ProtustrankaWithAdress_1">PRVA PRIVATNA GIMNAZIJA ZA ŠPORTAŠE  Rijeka Braće Branchetta 11a, 51000 Rijeka</derivirana_varijabla>
  </DomainObject.Predmet.ProtustrankaWithAdress>
  <DomainObject.Predmet.ProtustrankaWithAdressOIB>
    <izvorni_sadrzaj>PRVA PRIVATNA GIMNAZIJA ZA ŠPORTAŠE  Rijeka, OIB 24953758403, Braće Branchetta 11a, 51000 Rijeka</izvorni_sadrzaj>
    <derivirana_varijabla naziv="DomainObject.Predmet.ProtustrankaWithAdressOIB_1">PRVA PRIVATNA GIMNAZIJA ZA ŠPORTAŠE  Rijeka, OIB 24953758403, Braće Branchetta 11a, 51000 Rijeka</derivirana_varijabla>
  </DomainObject.Predmet.ProtustrankaWithAdressOIB>
  <DomainObject.Predmet.ProtustrankaNazivFormated>
    <izvorni_sadrzaj>PRVA PRIVATNA GIMNAZIJA ZA ŠPORTAŠE  Rijeka</izvorni_sadrzaj>
    <derivirana_varijabla naziv="DomainObject.Predmet.ProtustrankaNazivFormated_1">PRVA PRIVATNA GIMNAZIJA ZA ŠPORTAŠE  Rijeka</derivirana_varijabla>
  </DomainObject.Predmet.ProtustrankaNazivFormated>
  <DomainObject.Predmet.ProtustrankaNazivFormatedOIB>
    <izvorni_sadrzaj>PRVA PRIVATNA GIMNAZIJA ZA ŠPORTAŠE  Rijeka, OIB 24953758403</izvorni_sadrzaj>
    <derivirana_varijabla naziv="DomainObject.Predmet.ProtustrankaNazivFormatedOIB_1">PRVA PRIVATNA GIMNAZIJA ZA ŠPORTAŠE  Rijeka, OIB 24953758403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PRVA PRIVATNA GIMNAZIJA ZA ŠPORTAŠE  Rijeka</item>
    </izvorni_sadrzaj>
    <derivirana_varijabla naziv="DomainObject.Predmet.ProtuStrankaListFormated_1">
      <item>PRVA PRIVATNA GIMNAZIJA ZA ŠPORTAŠE  Rijeka</item>
    </derivirana_varijabla>
  </DomainObject.Predmet.ProtuStrankaListFormated>
  <DomainObject.Predmet.ProtuStrankaListFormatedOIB>
    <izvorni_sadrzaj>
      <item>PRVA PRIVATNA GIMNAZIJA ZA ŠPORTAŠE  Rijeka, OIB 24953758403</item>
    </izvorni_sadrzaj>
    <derivirana_varijabla naziv="DomainObject.Predmet.ProtuStrankaListFormatedOIB_1">
      <item>PRVA PRIVATNA GIMNAZIJA ZA ŠPORTAŠE  Rijeka, OIB 24953758403</item>
    </derivirana_varijabla>
  </DomainObject.Predmet.ProtuStrankaListFormatedOIB>
  <DomainObject.Predmet.ProtuStrankaListFormatedWithAdress>
    <izvorni_sadrzaj>
      <item>PRVA PRIVATNA GIMNAZIJA ZA ŠPORTAŠE  Rijeka, Braće Branchetta 11a, 51000 Rijeka</item>
    </izvorni_sadrzaj>
    <derivirana_varijabla naziv="DomainObject.Predmet.ProtuStrankaListFormatedWithAdress_1">
      <item>PRVA PRIVATNA GIMNAZIJA ZA ŠPORTAŠE  Rijeka, Braće Branchetta 11a, 51000 Rijeka</item>
    </derivirana_varijabla>
  </DomainObject.Predmet.ProtuStrankaListFormatedWithAdress>
  <DomainObject.Predmet.ProtuStrankaListFormatedWithAdressOIB>
    <izvorni_sadrzaj>
      <item>PRVA PRIVATNA GIMNAZIJA ZA ŠPORTAŠE  Rijeka, OIB 24953758403, Braće Branchetta 11a, 51000 Rijeka</item>
    </izvorni_sadrzaj>
    <derivirana_varijabla naziv="DomainObject.Predmet.ProtuStrankaListFormatedWithAdressOIB_1">
      <item>PRVA PRIVATNA GIMNAZIJA ZA ŠPORTAŠE  Rijeka, OIB 24953758403, Braće Branchetta 11a, 51000 Rijeka</item>
    </derivirana_varijabla>
  </DomainObject.Predmet.ProtuStrankaListFormatedWithAdressOIB>
  <DomainObject.Predmet.ProtuStrankaListNazivFormated>
    <izvorni_sadrzaj>
      <item>PRVA PRIVATNA GIMNAZIJA ZA ŠPORTAŠE  Rijeka</item>
    </izvorni_sadrzaj>
    <derivirana_varijabla naziv="DomainObject.Predmet.ProtuStrankaListNazivFormated_1">
      <item>PRVA PRIVATNA GIMNAZIJA ZA ŠPORTAŠE  Rijeka</item>
    </derivirana_varijabla>
  </DomainObject.Predmet.ProtuStrankaListNazivFormated>
  <DomainObject.Predmet.ProtuStrankaListNazivFormatedOIB>
    <izvorni_sadrzaj>
      <item>PRVA PRIVATNA GIMNAZIJA ZA ŠPORTAŠE  Rijeka, OIB 24953758403</item>
    </izvorni_sadrzaj>
    <derivirana_varijabla naziv="DomainObject.Predmet.ProtuStrankaListNazivFormatedOIB_1">
      <item>PRVA PRIVATNA GIMNAZIJA ZA ŠPORTAŠE  Rijeka, OIB 24953758403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PRVA PRIVATNA GIMNAZIJA ZA ŠPORTAŠE  Rijeka</izvorni_sadrzaj>
    <derivirana_varijabla naziv="DomainObject.Predmet.ProtustrankaIDrugi_1">PRVA PRIVATNA GIMNAZIJA ZA ŠPORTAŠE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PRVA PRIVATNA GIMNAZIJA ZA ŠPORTAŠE  Rijeka, OIB 24953758403, Braće Branchetta 11a, 51000 Rijeka</izvorni_sadrzaj>
    <derivirana_varijabla naziv="DomainObject.Predmet.ProtustrankaIDrugiAdressOIB_1">PRVA PRIVATNA GIMNAZIJA ZA ŠPORTAŠE  Rijeka, OIB 24953758403, Braće Branchetta 11a,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PRVA PRIVATNA GIMNAZIJA ZA ŠPORTAŠE  Rijeka</item>
    </izvorni_sadrzaj>
    <derivirana_varijabla naziv="DomainObject.Predmet.SudioniciListNaziv_1">
      <item>FINA  Rijeka</item>
      <item>PRVA PRIVATNA GIMNAZIJA ZA ŠPORTAŠE  Rijeka</item>
    </derivirana_varijabla>
  </DomainObject.Predmet.SudioniciListNaziv>
  <DomainObject.Predmet.SudioniciListAdressOIB>
    <izvorni_sadrzaj>
      <item>FINA  Rijeka, OIB 85821130368, Frana Kurelca 8,51000 Rijeka</item>
      <item>PRVA PRIVATNA GIMNAZIJA ZA ŠPORTAŠE  Rijeka, OIB 24953758403, Braće Branchetta 11a,51000 Rijeka</item>
    </izvorni_sadrzaj>
    <derivirana_varijabla naziv="DomainObject.Predmet.SudioniciListAdressOIB_1">
      <item>FINA  Rijeka, OIB 85821130368, Frana Kurelca 8,51000 Rijeka</item>
      <item>PRVA PRIVATNA GIMNAZIJA ZA ŠPORTAŠE  Rijeka, OIB 24953758403, Braće Branchetta 11a,51000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24953758403</item>
    </izvorni_sadrzaj>
    <derivirana_varijabla naziv="DomainObject.Predmet.SudioniciListNazivOIB_1">
      <item>, OIB 85821130368</item>
      <item>, OIB 24953758403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749F2D-A2B5-464E-B868-9A4F3D4B4D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1424</properties:Characters>
  <properties:Lines>58</properties:Lines>
  <properties:Paragraphs>22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2015-11-26T08:42:00Z</cp:lastPrinted>
  <dcterms:modified xmlns:xsi="http://www.w3.org/2001/XMLSchema-instance" xsi:type="dcterms:W3CDTF">2015-11-26T09:02:00Z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