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41A8" w:rsidR="00852A89" w:rsidRPr="00852A89">
        <w:tc>
          <w:tcPr>
            <w:tcW w:type="dxa" w:w="2985"/>
            <w:shd w:fill="auto" w:color="auto" w:val="clear"/>
          </w:tcPr>
          <w:p w:rsidRDefault="00852A89" w:rsidP="00852A89" w:rsidR="00852A89" w:rsidRPr="00852A8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52A89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2A89" w:rsidP="00852A89" w:rsidR="00852A89" w:rsidRPr="00852A8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52A89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852A89" w:rsidP="00852A89" w:rsidR="00852A89" w:rsidRPr="00852A8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52A89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852A89" w:rsidP="00852A89" w:rsidR="00852A89" w:rsidRPr="00852A8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52A89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e7b03f" w14:paraId="8e7b03f" w:rsidRDefault="00852A89" w:rsidP="00852A89" w:rsidR="00852A89" w:rsidRPr="00852A89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A41A8" w:rsidR="00852A89" w:rsidRPr="00852A89">
        <w:trPr>
          <w:jc w:val="right"/>
        </w:trPr>
        <w:tc>
          <w:tcPr>
            <w:tcW w:type="dxa" w:w="4320"/>
          </w:tcPr>
          <w:p w:rsidRDefault="00852A89" w:rsidP="00852A89" w:rsidR="00852A89" w:rsidRPr="00852A89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St-445/2017-17</w:t>
            </w:r>
          </w:p>
        </w:tc>
      </w:tr>
    </w:tbl>
    <w:p w:rsidRDefault="00852A89" w:rsidP="00852A89" w:rsidR="00852A89" w:rsidRPr="00852A89">
      <w:pPr>
        <w:spacing w:after="0"/>
        <w:jc w:val="right"/>
        <w:rPr>
          <w:rFonts w:cs="Times New Roman" w:eastAsia="Times New Roman"/>
          <w:lang w:eastAsia="en-AU"/>
        </w:rPr>
      </w:pPr>
    </w:p>
    <w:p w:rsidRDefault="00852A89" w:rsidP="00852A89" w:rsidR="00852A89" w:rsidRPr="00852A89">
      <w:pPr>
        <w:spacing w:after="0"/>
        <w:jc w:val="both"/>
        <w:rPr>
          <w:rFonts w:cs="Times New Roman" w:eastAsia="Times New Roman"/>
          <w:lang w:eastAsia="en-AU"/>
        </w:rPr>
      </w:pPr>
    </w:p>
    <w:p w:rsidRDefault="00852A89" w:rsidP="00852A89" w:rsidR="00852A89" w:rsidRPr="00852A89">
      <w:pPr>
        <w:spacing w:after="0"/>
        <w:jc w:val="center"/>
        <w:rPr>
          <w:rFonts w:cs="Times New Roman" w:eastAsia="Times New Roman"/>
          <w:lang w:eastAsia="en-AU"/>
        </w:rPr>
      </w:pPr>
      <w:r w:rsidRPr="00852A89">
        <w:rPr>
          <w:rFonts w:cs="Times New Roman" w:eastAsia="Times New Roman"/>
          <w:lang w:eastAsia="en-AU"/>
        </w:rPr>
        <w:t xml:space="preserve">R E P U B L I K </w:t>
      </w:r>
      <w:r>
        <w:rPr>
          <w:rFonts w:cs="Times New Roman" w:eastAsia="Times New Roman"/>
          <w:lang w:eastAsia="en-AU"/>
        </w:rPr>
        <w:t>A</w:t>
      </w:r>
      <w:r w:rsidRPr="00852A89">
        <w:rPr>
          <w:rFonts w:cs="Times New Roman" w:eastAsia="Times New Roman"/>
          <w:lang w:eastAsia="en-AU"/>
        </w:rPr>
        <w:t xml:space="preserve">   H R V A T S K </w:t>
      </w:r>
      <w:r>
        <w:rPr>
          <w:rFonts w:cs="Times New Roman" w:eastAsia="Times New Roman"/>
          <w:lang w:eastAsia="en-AU"/>
        </w:rPr>
        <w:t>A</w:t>
      </w:r>
    </w:p>
    <w:p w:rsidRDefault="00852A89" w:rsidP="00852A89" w:rsidR="00852A89" w:rsidRPr="00852A89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852A89" w:rsidP="00852A89" w:rsidR="00852A89" w:rsidRPr="00852A89">
      <w:pPr>
        <w:spacing w:after="0"/>
        <w:jc w:val="center"/>
        <w:rPr>
          <w:rFonts w:cs="Times New Roman" w:eastAsia="Times New Roman"/>
          <w:lang w:eastAsia="en-AU"/>
        </w:rPr>
      </w:pPr>
      <w:r w:rsidRPr="00852A89">
        <w:rPr>
          <w:rFonts w:cs="Times New Roman" w:eastAsia="Times New Roman"/>
          <w:lang w:eastAsia="en-AU"/>
        </w:rPr>
        <w:t xml:space="preserve">R J E Š E NJ E   </w:t>
      </w:r>
    </w:p>
    <w:p w:rsidRDefault="00852A89" w:rsidP="00852A89" w:rsidR="00852A89" w:rsidRPr="00852A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49FF" w:rsidP="001949FF" w:rsidR="001949FF">
      <w:pPr>
        <w:spacing w:after="0"/>
        <w:jc w:val="center"/>
        <w:rPr>
          <w:b/>
        </w:rPr>
      </w:pPr>
    </w:p>
    <w:p w:rsidRDefault="001949FF" w:rsidP="00852A89" w:rsidR="001949FF">
      <w:pPr>
        <w:ind w:hanging="709"/>
        <w:jc w:val="both"/>
      </w:pPr>
      <w:r>
        <w:tab/>
      </w:r>
      <w:r w:rsidR="00A8576A">
        <w:tab/>
      </w:r>
      <w:r w:rsidR="00A8576A">
        <w:rPr>
          <w:color w:themeColor="text1" w:val="000000"/>
        </w:rPr>
        <w:t>Trgovački sud u Varaždinu</w:t>
      </w:r>
      <w:r w:rsidR="00852A89">
        <w:rPr>
          <w:color w:themeColor="text1" w:val="000000"/>
        </w:rPr>
        <w:t>,</w:t>
      </w:r>
      <w:r w:rsidR="00A8576A">
        <w:rPr>
          <w:color w:themeColor="text1" w:val="000000"/>
        </w:rPr>
        <w:t xml:space="preserve"> po </w:t>
      </w:r>
      <w:r w:rsidR="00A8576A">
        <w:t>sutkinji toga suda Meliti Poljanec Bubaš</w:t>
      </w:r>
      <w:r w:rsidR="00A8576A">
        <w:rPr>
          <w:color w:themeColor="text1" w:val="000000"/>
        </w:rPr>
        <w:t xml:space="preserve">, kao stečajnoj sutkinji, u stečajnom predmetu </w:t>
      </w:r>
      <w:r w:rsidR="00852A89">
        <w:rPr>
          <w:color w:themeColor="text1" w:val="000000"/>
        </w:rPr>
        <w:t>koji se vodi nad dužnikom Stečajna masa iza VUC d.o.o., Varaždin, Bože Težaka 36</w:t>
      </w:r>
      <w:r w:rsidR="00A8576A">
        <w:t xml:space="preserve">, OIB: </w:t>
      </w:r>
      <w:r w:rsidR="00852A89">
        <w:t xml:space="preserve">77994406904, dana 27. prosinca 2017.                                                                 </w:t>
      </w:r>
    </w:p>
    <w:p w:rsidRDefault="00852A89" w:rsidP="00852A89" w:rsidR="00852A89">
      <w:pPr>
        <w:ind w:hanging="709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</w:t>
      </w:r>
      <w:r w:rsidR="00852A89">
        <w:t xml:space="preserve"> </w:t>
      </w:r>
      <w:r>
        <w:t xml:space="preserve">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852A89" w:rsidR="00852A89">
      <w:pPr>
        <w:spacing w:after="0"/>
        <w:ind w:left="705"/>
        <w:jc w:val="both"/>
      </w:pPr>
      <w:r>
        <w:t>I</w:t>
      </w:r>
      <w:r w:rsidR="00852A89">
        <w:t xml:space="preserve">/ </w:t>
      </w:r>
      <w:r>
        <w:t>Određuje se</w:t>
      </w:r>
      <w:r w:rsidR="00A8576A">
        <w:t xml:space="preserve"> ispitno i izvještajno ročište</w:t>
      </w:r>
      <w:r>
        <w:t>, kod ovog suda u Varaždin</w:t>
      </w:r>
      <w:r w:rsidR="001F39BE">
        <w:t xml:space="preserve">u, Ulica Braće </w:t>
      </w:r>
    </w:p>
    <w:p w:rsidRDefault="001F39BE" w:rsidP="00852A89" w:rsidR="001949FF">
      <w:pPr>
        <w:spacing w:after="0"/>
        <w:jc w:val="both"/>
      </w:pPr>
      <w:r>
        <w:t>Radić 2, soba 224</w:t>
      </w:r>
      <w:r w:rsidR="001949FF"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852A89" w:rsidP="001949FF" w:rsidR="001949FF">
      <w:pPr>
        <w:spacing w:after="0"/>
        <w:jc w:val="center"/>
      </w:pPr>
      <w:r>
        <w:t xml:space="preserve">13. veljače 2018. u 9,40 sati.                  </w:t>
      </w:r>
    </w:p>
    <w:p w:rsidRDefault="001949FF" w:rsidP="001949FF" w:rsidR="001949FF">
      <w:pPr>
        <w:spacing w:after="0"/>
        <w:jc w:val="both"/>
      </w:pPr>
    </w:p>
    <w:p w:rsidRDefault="00852A89" w:rsidP="001949FF" w:rsidR="00852A89">
      <w:pPr>
        <w:spacing w:after="0"/>
        <w:jc w:val="both"/>
      </w:pPr>
    </w:p>
    <w:p w:rsidRDefault="00852A89" w:rsidP="00852A89" w:rsidR="001949FF">
      <w:pPr>
        <w:spacing w:after="0"/>
        <w:ind w:left="705"/>
        <w:jc w:val="both"/>
      </w:pPr>
      <w:r>
        <w:t>II/ Na ročište se</w:t>
      </w:r>
      <w:r w:rsidR="001949FF">
        <w:t xml:space="preserve">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A8576A" w:rsidP="00A8576A" w:rsidR="001949FF">
      <w:pPr>
        <w:spacing w:after="0"/>
      </w:pPr>
      <w:r>
        <w:tab/>
        <w:t xml:space="preserve">- </w:t>
      </w:r>
      <w:r w:rsidR="00852A89">
        <w:t xml:space="preserve">stečajna upraviteljica                                         </w:t>
      </w:r>
    </w:p>
    <w:p w:rsidRDefault="001949FF" w:rsidP="00A8576A" w:rsidR="001949FF">
      <w:pPr>
        <w:spacing w:after="0"/>
        <w:jc w:val="both"/>
      </w:pPr>
      <w:r>
        <w:tab/>
        <w:t xml:space="preserve">- </w:t>
      </w:r>
      <w:r w:rsidR="00A8576A">
        <w:t>stečajn</w:t>
      </w:r>
      <w:r w:rsidR="00852A89">
        <w:t xml:space="preserve">i vjerovnici                                                             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A8576A" w:rsidP="001949FF" w:rsidR="00852A89">
      <w:pPr>
        <w:spacing w:after="0"/>
        <w:jc w:val="center"/>
      </w:pPr>
      <w:r>
        <w:t xml:space="preserve">U Varaždinu </w:t>
      </w:r>
      <w:r w:rsidR="00852A89">
        <w:t>27. prosinca 2017.</w:t>
      </w:r>
    </w:p>
    <w:p w:rsidRDefault="00852A89" w:rsidP="001949FF" w:rsidR="00852A89">
      <w:pPr>
        <w:spacing w:after="0"/>
        <w:jc w:val="center"/>
      </w:pPr>
    </w:p>
    <w:p w:rsidRDefault="00852A89" w:rsidP="00852A89" w:rsidR="001949FF">
      <w:pPr>
        <w:spacing w:after="0"/>
        <w:ind w:left="4248"/>
        <w:jc w:val="center"/>
      </w:pPr>
      <w:r>
        <w:t>Sutkinja</w:t>
      </w:r>
    </w:p>
    <w:p w:rsidRDefault="00852A89" w:rsidP="00852A89" w:rsidR="00852A89">
      <w:pPr>
        <w:spacing w:after="0"/>
        <w:ind w:left="4248"/>
        <w:jc w:val="center"/>
      </w:pPr>
    </w:p>
    <w:p w:rsidRDefault="00852A89" w:rsidP="00852A89" w:rsidR="00852A89">
      <w:pPr>
        <w:spacing w:after="0"/>
        <w:ind w:left="4248"/>
        <w:jc w:val="center"/>
      </w:pPr>
      <w:r>
        <w:t>Melita Poljanec Bubaš, v.r.</w:t>
      </w:r>
    </w:p>
    <w:p w:rsidRDefault="00852A89" w:rsidP="00852A89" w:rsidR="00852A89">
      <w:pPr>
        <w:spacing w:after="0"/>
        <w:ind w:left="4248"/>
        <w:jc w:val="center"/>
      </w:pPr>
    </w:p>
    <w:p w:rsidRDefault="00852A89" w:rsidP="00852A89" w:rsidR="00852A89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949FF" w:rsidP="001949FF" w:rsidR="001949FF">
      <w:pPr>
        <w:spacing w:after="0"/>
        <w:jc w:val="both"/>
      </w:pPr>
    </w:p>
    <w:p w:rsidRDefault="001949FF" w:rsidP="00852A89" w:rsidR="001F39BE">
      <w:pPr>
        <w:spacing w:after="0"/>
        <w:jc w:val="both"/>
      </w:pPr>
      <w:r>
        <w:t xml:space="preserve">                                                                                                  </w:t>
      </w:r>
    </w:p>
    <w:p w:rsidRDefault="001F39BE" w:rsidP="001949FF" w:rsidR="001F39BE">
      <w:pPr>
        <w:spacing w:after="0"/>
      </w:pPr>
    </w:p>
    <w:p w:rsidRDefault="001949FF" w:rsidP="001949FF" w:rsidR="00852A89">
      <w:pPr>
        <w:spacing w:after="0"/>
        <w:jc w:val="both"/>
        <w:rPr>
          <w:szCs w:val="22"/>
        </w:rPr>
      </w:pPr>
      <w:r>
        <w:rPr>
          <w:szCs w:val="22"/>
        </w:rPr>
        <w:t xml:space="preserve">DNA: </w:t>
      </w:r>
    </w:p>
    <w:p w:rsidRDefault="00852A89" w:rsidP="00852A89" w:rsidR="001949FF" w:rsidRPr="00852A89">
      <w:pPr>
        <w:pStyle w:val="Odlomakpopisa"/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Cs w:val="22"/>
        </w:rPr>
        <w:t>e</w:t>
      </w:r>
      <w:r w:rsidR="001949FF" w:rsidRPr="00852A89">
        <w:rPr>
          <w:szCs w:val="22"/>
        </w:rPr>
        <w:t>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692" w:rsidP="00537B78" w:rsidR="00C31692">
      <w:r>
        <w:separator/>
      </w:r>
    </w:p>
  </w:endnote>
  <w:endnote w:id="0" w:type="continuationSeparator">
    <w:p w:rsidRDefault="00C31692" w:rsidP="00537B78" w:rsidR="00C3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692" w:rsidP="00537B78" w:rsidR="00C31692">
      <w:r>
        <w:separator/>
      </w:r>
    </w:p>
  </w:footnote>
  <w:footnote w:id="0" w:type="continuationSeparator">
    <w:p w:rsidRDefault="00C31692" w:rsidP="00537B78" w:rsidR="00C3169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0F783B"/>
    <w:multiLevelType w:val="hybridMultilevel"/>
    <w:tmpl w:val="0E7E38FE"/>
    <w:lvl w:tplc="88DAAD3A" w:ilvl="0">
      <w:start w:val="1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A8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76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92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2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52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St-1184/2015-18</izvorni_sadrzaj>
    <derivirana_varijabla naziv="DomainObject.Oznaka_1">St-1184/2015-18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St-1184/2015-18</izvorni_sadrzaj>
    <derivirana_varijabla naziv="DomainObject.PoslovniBrojDokumenta_1">St-1184/2015-18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7575F-C66A-4195-B6FC-B88B17072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978</properties:Characters>
  <properties:Lines>8</properties:Lines>
  <properties:Paragraphs>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2016-10-12T07:22:00Z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2017-12-27T11:02:00Z</cp:lastPrinted>
  <dcterms:modified xmlns:xsi="http://www.w3.org/2001/XMLSchema-instance" xsi:type="dcterms:W3CDTF">2017-12-27T11:03:00Z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St-1184/2015-18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