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57249" w14:paraId="8757249"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084672">
      <w:pPr>
        <w:jc w:val="both"/>
      </w:pPr>
      <w:r w:rsidRPr="00084672">
        <w:t xml:space="preserve">Trgovački sud u Zagrebu, po sucu Nikoli Ribariću, u stečajnom predmetu u povodu zahtjeva FINANCIJSKE AGENCIJE, za provedbu stečajnog postupka nad dužnikom  </w:t>
      </w:r>
    </w:p>
    <w:p w:rsidRDefault="00084672" w:rsidP="00ED336B" w:rsidR="003D246D" w:rsidRPr="00084672">
      <w:pPr>
        <w:jc w:val="both"/>
      </w:pPr>
      <w:r w:rsidRPr="00084672">
        <w:rPr>
          <w:color w:val="FF0000"/>
        </w:rPr>
        <w:t>KOBAS d.o.o. za usluge</w:t>
      </w:r>
      <w:r w:rsidR="00831E95" w:rsidRPr="00084672">
        <w:rPr>
          <w:color w:val="FF0000"/>
        </w:rPr>
        <w:t xml:space="preserve">, OIB: </w:t>
      </w:r>
      <w:r w:rsidRPr="00084672">
        <w:rPr>
          <w:color w:val="FF0000"/>
        </w:rPr>
        <w:t>30615673908</w:t>
      </w:r>
      <w:r w:rsidR="00AF30A4" w:rsidRPr="00084672">
        <w:rPr>
          <w:color w:val="FF0000"/>
        </w:rPr>
        <w:t>,</w:t>
      </w:r>
      <w:r w:rsidR="006E7B5F" w:rsidRPr="00084672">
        <w:rPr>
          <w:color w:val="FF0000"/>
        </w:rPr>
        <w:t xml:space="preserve"> </w:t>
      </w:r>
      <w:r w:rsidRPr="00084672">
        <w:rPr>
          <w:color w:val="FF0000"/>
        </w:rPr>
        <w:t>Zagreb (Grad Zagreb),</w:t>
      </w:r>
      <w:r w:rsidRPr="00084672">
        <w:rPr>
          <w:color w:val="FF0000"/>
        </w:rPr>
        <w:br/>
        <w:t>Siječanjska 15</w:t>
      </w:r>
      <w:r w:rsidR="00437456" w:rsidRPr="00084672">
        <w:t xml:space="preserve">, </w:t>
      </w:r>
      <w:r w:rsidR="006E7B5F" w:rsidRPr="00084672">
        <w:t>dana 2</w:t>
      </w:r>
      <w:r w:rsidRPr="00084672">
        <w:t>5</w:t>
      </w:r>
      <w:r w:rsidR="006E7B5F" w:rsidRPr="00084672">
        <w:t xml:space="preserve">. </w:t>
      </w:r>
      <w:r w:rsidRPr="00084672">
        <w:t>kolovoza</w:t>
      </w:r>
      <w:r w:rsidR="006E7B5F" w:rsidRPr="00084672">
        <w:t xml:space="preserve"> 2017. godine</w:t>
      </w:r>
    </w:p>
    <w:p w:rsidRDefault="003D246D" w:rsidP="00573F35" w:rsidR="003D246D" w:rsidRPr="009B0246">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37456" w:rsidR="00437456" w:rsidRPr="00084672">
      <w:pPr>
        <w:ind w:left="540"/>
        <w:jc w:val="both"/>
        <w:rPr>
          <w:color w:val="FF0000"/>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084672" w:rsidRPr="00084672">
        <w:rPr>
          <w:color w:val="FF0000"/>
        </w:rPr>
        <w:t>KOBAS d.o.o. za usluge, OIB: 30615673908, Zagreb (Grad Zagreb), Siječanjska 15</w:t>
      </w:r>
    </w:p>
    <w:p w:rsidRDefault="00437456" w:rsidP="00437456" w:rsidR="00437456">
      <w:pPr>
        <w:ind w:left="540"/>
        <w:jc w:val="both"/>
        <w:rPr>
          <w:color w:val="FF0000"/>
        </w:rPr>
      </w:pPr>
    </w:p>
    <w:p w:rsidRDefault="004501DB" w:rsidP="00437456"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084672" w:rsidP="00D7271B" w:rsidR="00084672" w:rsidRPr="00084672">
      <w:pPr>
        <w:jc w:val="both"/>
        <w:rPr>
          <w:color w:val="FF0000"/>
        </w:rPr>
      </w:pPr>
      <w:r w:rsidRPr="00084672">
        <w:rPr>
          <w:color w:val="FF0000"/>
        </w:rPr>
        <w:t>Janet Ivanka Kobas, OIB: 10686572989</w:t>
      </w:r>
    </w:p>
    <w:p w:rsidRDefault="00084672" w:rsidP="00D7271B" w:rsidR="009B0246" w:rsidRPr="00084672">
      <w:pPr>
        <w:jc w:val="both"/>
        <w:rPr>
          <w:color w:val="FF0000"/>
        </w:rPr>
      </w:pPr>
      <w:r w:rsidRPr="00084672">
        <w:rPr>
          <w:color w:val="FF0000"/>
        </w:rPr>
        <w:t>Zagreb, Siječanjska 15</w:t>
      </w:r>
    </w:p>
    <w:p w:rsidRDefault="009B0246" w:rsidP="00D7271B" w:rsidR="009B0246">
      <w:pPr>
        <w:jc w:val="both"/>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084672">
        <w:rPr>
          <w:b/>
          <w:color w:val="FF0000"/>
        </w:rPr>
        <w:t>17. listopada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AF30A4">
        <w:rPr>
          <w:b/>
          <w:color w:val="FF0000"/>
        </w:rPr>
        <w:t>9,</w:t>
      </w:r>
      <w:r w:rsidR="00084672">
        <w:rPr>
          <w:b/>
          <w:color w:val="FF0000"/>
        </w:rPr>
        <w:t>00</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084672" w:rsidP="00084672" w:rsidR="00084672" w:rsidRPr="00084672">
      <w:pPr>
        <w:pStyle w:val="Odlomakpopisa"/>
        <w:numPr>
          <w:ilvl w:val="0"/>
          <w:numId w:val="4"/>
        </w:numPr>
        <w:jc w:val="both"/>
        <w:rPr>
          <w:color w:val="FF0000"/>
        </w:rPr>
      </w:pPr>
      <w:r w:rsidRPr="00084672">
        <w:rPr>
          <w:color w:val="FF0000"/>
        </w:rPr>
        <w:t>Janet Ivanka Kobas, OIB: 10686572989</w:t>
      </w:r>
    </w:p>
    <w:p w:rsidRDefault="00084672" w:rsidP="00084672" w:rsidR="00084672" w:rsidRPr="00084672">
      <w:pPr>
        <w:pStyle w:val="Odlomakpopisa"/>
        <w:numPr>
          <w:ilvl w:val="0"/>
          <w:numId w:val="4"/>
        </w:numPr>
        <w:jc w:val="both"/>
        <w:rPr>
          <w:color w:val="FF0000"/>
        </w:rPr>
      </w:pPr>
      <w:r w:rsidRPr="00084672">
        <w:rPr>
          <w:color w:val="FF0000"/>
        </w:rPr>
        <w:t>Zagreb, Siječanjska 15</w:t>
      </w:r>
    </w:p>
    <w:p w:rsidRDefault="00FB5FF2" w:rsidP="00ED336B" w:rsidR="00815321">
      <w:pPr>
        <w:numPr>
          <w:ilvl w:val="0"/>
          <w:numId w:val="4"/>
        </w:numPr>
        <w:tabs>
          <w:tab w:pos="1440" w:val="num"/>
        </w:tabs>
        <w:jc w:val="both"/>
      </w:pPr>
      <w:r w:rsidRPr="00B77765">
        <w:t>Financijska agencija</w:t>
      </w:r>
    </w:p>
    <w:p w:rsidRDefault="006743A1" w:rsidP="00440F91" w:rsidR="009B0246" w:rsidRPr="009B0246">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3A2C37" w:rsidRPr="003A2C37">
        <w:rPr>
          <w:color w:val="FF0000"/>
        </w:rPr>
        <w:t>.</w:t>
      </w:r>
      <w:r w:rsidR="00831E95">
        <w:rPr>
          <w:color w:val="FF0000"/>
        </w:rPr>
        <w:t>9</w:t>
      </w:r>
      <w:r w:rsidR="003A2C37" w:rsidRPr="003A2C37">
        <w:rPr>
          <w:color w:val="FF0000"/>
        </w:rPr>
        <w:t>.2016.</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DC5375">
        <w:rPr>
          <w:color w:val="FF0000"/>
        </w:rPr>
        <w:t>39.693,92</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511C29">
        <w:t>5. kolovoza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0413FF" w:rsidP="00E91121" w:rsidR="000413FF">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0413FF" w:rsidP="00E91121" w:rsidR="000413FF">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0413FF" w:rsidP="00E91121" w:rsidR="000413FF">
      <w:pPr>
        <w:pStyle w:val="Podnaslov"/>
        <w:ind w:firstLine="720" w:left="4320"/>
        <w:rPr>
          <w:rFonts w:hAnsi="Times New Roman" w:ascii="Times New Roman"/>
          <w:b w:val="false"/>
          <w:color w:val="auto"/>
          <w:szCs w:val="24"/>
        </w:rPr>
      </w:pPr>
    </w:p>
    <w:p w:rsidRDefault="000413FF" w:rsidP="00E91121" w:rsidR="000413FF">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0413FF" w:rsidP="00E91121" w:rsidR="000413FF"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9B0246" w:rsidP="000413FF" w:rsidR="009B0246" w:rsidRPr="00FC1355">
      <w:pPr>
        <w:pStyle w:val="Podnaslov"/>
        <w:ind w:firstLine="708" w:left="4956"/>
        <w:rPr>
          <w:rFonts w:hAnsi="Times New Roman" w:ascii="Times New Roman"/>
          <w:b w:val="false"/>
          <w:color w:val="auto"/>
          <w:szCs w:val="24"/>
        </w:rPr>
      </w:pPr>
    </w:p>
    <w:p w:rsidRDefault="003A4EA7" w:rsidP="009B0246" w:rsidR="003A4EA7" w:rsidRPr="00FC1355">
      <w:pPr>
        <w:pStyle w:val="Podnaslov"/>
        <w:ind w:firstLine="708" w:left="4956"/>
        <w:rPr>
          <w:rFonts w:hAnsi="Times New Roman" w:ascii="Times New Roman"/>
          <w:b w:val="false"/>
          <w:color w:val="auto"/>
          <w:szCs w:val="24"/>
        </w:rPr>
      </w:pP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9B0246" w:rsidP="00FF15FF" w:rsidR="009B0246"/>
    <w:p w:rsidRDefault="009B0246" w:rsidP="00FF15FF" w:rsidR="009B0246"/>
    <w:p w:rsidRDefault="000413FF" w:rsidP="00FF15FF" w:rsidR="000413FF"/>
    <w:sectPr w:rsidSect="00600173" w:rsidR="000413FF">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231897">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934023">
          <w:rPr>
            <w:szCs w:val="20"/>
            <w:lang w:eastAsia="hr-HR" w:val="en-GB"/>
          </w:rPr>
          <w:t>2479</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13FF"/>
    <w:rsid w:val="000439C2"/>
    <w:rsid w:val="000569F5"/>
    <w:rsid w:val="000631BD"/>
    <w:rsid w:val="0006337E"/>
    <w:rsid w:val="00076780"/>
    <w:rsid w:val="000778D8"/>
    <w:rsid w:val="00080264"/>
    <w:rsid w:val="00084672"/>
    <w:rsid w:val="000A0BD3"/>
    <w:rsid w:val="000D12EB"/>
    <w:rsid w:val="000D4FCC"/>
    <w:rsid w:val="000E2D4A"/>
    <w:rsid w:val="000E6055"/>
    <w:rsid w:val="001003B4"/>
    <w:rsid w:val="001333DB"/>
    <w:rsid w:val="00141014"/>
    <w:rsid w:val="00145EE1"/>
    <w:rsid w:val="00185EF1"/>
    <w:rsid w:val="00195502"/>
    <w:rsid w:val="0019680F"/>
    <w:rsid w:val="001D32A9"/>
    <w:rsid w:val="001D5357"/>
    <w:rsid w:val="00203005"/>
    <w:rsid w:val="00215AE5"/>
    <w:rsid w:val="00231897"/>
    <w:rsid w:val="0023471C"/>
    <w:rsid w:val="00243248"/>
    <w:rsid w:val="0024656B"/>
    <w:rsid w:val="00254DC6"/>
    <w:rsid w:val="00294AD4"/>
    <w:rsid w:val="002968C5"/>
    <w:rsid w:val="002A6BA6"/>
    <w:rsid w:val="002B30ED"/>
    <w:rsid w:val="002C0221"/>
    <w:rsid w:val="002C4582"/>
    <w:rsid w:val="002D799D"/>
    <w:rsid w:val="002E07CD"/>
    <w:rsid w:val="00330F84"/>
    <w:rsid w:val="003469B5"/>
    <w:rsid w:val="0035662B"/>
    <w:rsid w:val="003A2C37"/>
    <w:rsid w:val="003A4EA7"/>
    <w:rsid w:val="003A630A"/>
    <w:rsid w:val="003B5742"/>
    <w:rsid w:val="003D246D"/>
    <w:rsid w:val="003E1303"/>
    <w:rsid w:val="003E15C9"/>
    <w:rsid w:val="00407A48"/>
    <w:rsid w:val="00412934"/>
    <w:rsid w:val="0043653C"/>
    <w:rsid w:val="00436767"/>
    <w:rsid w:val="00437456"/>
    <w:rsid w:val="00440F91"/>
    <w:rsid w:val="00444407"/>
    <w:rsid w:val="00445446"/>
    <w:rsid w:val="004501DB"/>
    <w:rsid w:val="00494628"/>
    <w:rsid w:val="004B2987"/>
    <w:rsid w:val="004D60A7"/>
    <w:rsid w:val="004E5469"/>
    <w:rsid w:val="004F022B"/>
    <w:rsid w:val="004F29EE"/>
    <w:rsid w:val="00511C29"/>
    <w:rsid w:val="0052746A"/>
    <w:rsid w:val="00573F35"/>
    <w:rsid w:val="00583223"/>
    <w:rsid w:val="005C2C94"/>
    <w:rsid w:val="005E5505"/>
    <w:rsid w:val="005F030B"/>
    <w:rsid w:val="005F296E"/>
    <w:rsid w:val="005F3D5C"/>
    <w:rsid w:val="00600173"/>
    <w:rsid w:val="0060532B"/>
    <w:rsid w:val="00614EFD"/>
    <w:rsid w:val="00643C23"/>
    <w:rsid w:val="00661F07"/>
    <w:rsid w:val="006743A1"/>
    <w:rsid w:val="00684D4C"/>
    <w:rsid w:val="00690E3C"/>
    <w:rsid w:val="006E7B5F"/>
    <w:rsid w:val="0070206A"/>
    <w:rsid w:val="007051C6"/>
    <w:rsid w:val="00724315"/>
    <w:rsid w:val="00734AAF"/>
    <w:rsid w:val="00751731"/>
    <w:rsid w:val="0075537F"/>
    <w:rsid w:val="00762460"/>
    <w:rsid w:val="00772F5D"/>
    <w:rsid w:val="00774C28"/>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34023"/>
    <w:rsid w:val="009653B2"/>
    <w:rsid w:val="00967701"/>
    <w:rsid w:val="00983BE9"/>
    <w:rsid w:val="009B00D4"/>
    <w:rsid w:val="009B0246"/>
    <w:rsid w:val="009C383A"/>
    <w:rsid w:val="009F46F0"/>
    <w:rsid w:val="00A21586"/>
    <w:rsid w:val="00A360A5"/>
    <w:rsid w:val="00A669DB"/>
    <w:rsid w:val="00A87BFC"/>
    <w:rsid w:val="00A94094"/>
    <w:rsid w:val="00AA3B71"/>
    <w:rsid w:val="00AA6FF2"/>
    <w:rsid w:val="00AC37E3"/>
    <w:rsid w:val="00AD1D41"/>
    <w:rsid w:val="00AF30A4"/>
    <w:rsid w:val="00B255D3"/>
    <w:rsid w:val="00B639DE"/>
    <w:rsid w:val="00B77765"/>
    <w:rsid w:val="00B80BE7"/>
    <w:rsid w:val="00B90663"/>
    <w:rsid w:val="00BE39EF"/>
    <w:rsid w:val="00C04DC5"/>
    <w:rsid w:val="00C20A71"/>
    <w:rsid w:val="00C720BC"/>
    <w:rsid w:val="00CB2C33"/>
    <w:rsid w:val="00CB3FBA"/>
    <w:rsid w:val="00CE12FE"/>
    <w:rsid w:val="00CF440D"/>
    <w:rsid w:val="00CF5DEA"/>
    <w:rsid w:val="00CF71F1"/>
    <w:rsid w:val="00D5368C"/>
    <w:rsid w:val="00D7271B"/>
    <w:rsid w:val="00D73810"/>
    <w:rsid w:val="00D924AE"/>
    <w:rsid w:val="00DC3A99"/>
    <w:rsid w:val="00DC5375"/>
    <w:rsid w:val="00DF39A9"/>
    <w:rsid w:val="00E03A89"/>
    <w:rsid w:val="00E41EB3"/>
    <w:rsid w:val="00E43B53"/>
    <w:rsid w:val="00E93760"/>
    <w:rsid w:val="00E97BDB"/>
    <w:rsid w:val="00EA067D"/>
    <w:rsid w:val="00EA2143"/>
    <w:rsid w:val="00ED336B"/>
    <w:rsid w:val="00EF14EE"/>
    <w:rsid w:val="00F12417"/>
    <w:rsid w:val="00F31E99"/>
    <w:rsid w:val="00F45424"/>
    <w:rsid w:val="00F56FDA"/>
    <w:rsid w:val="00F71F58"/>
    <w:rsid w:val="00F7663E"/>
    <w:rsid w:val="00F77D02"/>
    <w:rsid w:val="00F8296B"/>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231897"/>
    <w:rPr>
      <w:color w:val="808080"/>
      <w:bdr w:space="0" w:sz="0" w:color="auto" w:val="none"/>
      <w:shd w:fill="auto" w:color="auto" w:val="clear"/>
    </w:rPr>
  </w:style>
  <w:style w:customStyle="true" w:styleId="eSPISCCParagraphDefaultFont" w:type="character">
    <w:name w:val="eSPIS_CC_Paragraph Default Font"/>
    <w:basedOn w:val="Zadanifontodlomka"/>
    <w:rsid w:val="00231897"/>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231897"/>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231897"/>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231897"/>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231897"/>
    <w:rPr>
      <w:color w:val="808080"/>
      <w:bdr w:color="auto" w:space="0" w:sz="0" w:val="none"/>
      <w:shd w:color="auto" w:fill="auto" w:val="clear"/>
    </w:rPr>
  </w:style>
  <w:style w:customStyle="1" w:styleId="eSPISCCParagraphDefaultFont" w:type="character">
    <w:name w:val="eSPIS_CC_Paragraph Default Font"/>
    <w:basedOn w:val="Zadanifontodlomka"/>
    <w:rsid w:val="00231897"/>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231897"/>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231897"/>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231897"/>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kolovoza 2017.</izvorni_sadrzaj>
    <derivirana_varijabla naziv="DomainObject.DatumDonosenjaOdluke_1">25.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2479</izvorni_sadrzaj>
    <derivirana_varijabla naziv="DomainObject.Predmet.Broj_1">2479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St-2479/2016</izvorni_sadrzaj>
    <derivirana_varijabla naziv="DomainObject.Predmet.OznakaBroj_1">St-2479/2016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KOBAS d.o.o.</izvorni_sadrzaj>
    <derivirana_varijabla naziv="DomainObject.Predmet.ProtustrankaFormated_1">  KOBAS d.o.o.</derivirana_varijabla>
  </DomainObject.Predmet.ProtustrankaFormated>
  <DomainObject.Predmet.ProtustrankaFormatedOIB>
    <izvorni_sadrzaj>  KOBAS d.o.o., OIB 30615673908</izvorni_sadrzaj>
    <derivirana_varijabla naziv="DomainObject.Predmet.ProtustrankaFormatedOIB_1">  KOBAS d.o.o., OIB 30615673908</derivirana_varijabla>
  </DomainObject.Predmet.ProtustrankaFormatedOIB>
  <DomainObject.Predmet.ProtustrankaFormatedWithAdress>
    <izvorni_sadrzaj> KOBAS d.o.o., Siječanjska 15, 10000 Zagreb</izvorni_sadrzaj>
    <derivirana_varijabla naziv="DomainObject.Predmet.ProtustrankaFormatedWithAdress_1"> KOBAS d.o.o., Siječanjska 15, 10000 Zagreb</derivirana_varijabla>
  </DomainObject.Predmet.ProtustrankaFormatedWithAdress>
  <DomainObject.Predmet.ProtustrankaFormatedWithAdressOIB>
    <izvorni_sadrzaj> KOBAS d.o.o., OIB 30615673908, Siječanjska 15, 10000 Zagreb</izvorni_sadrzaj>
    <derivirana_varijabla naziv="DomainObject.Predmet.ProtustrankaFormatedWithAdressOIB_1"> KOBAS d.o.o., OIB 30615673908, Siječanjska 15, 10000 Zagreb</derivirana_varijabla>
  </DomainObject.Predmet.ProtustrankaFormatedWithAdressOIB>
  <DomainObject.Predmet.ProtustrankaWithAdress>
    <izvorni_sadrzaj>KOBAS d.o.o. Siječanjska 15, 10000 Zagreb</izvorni_sadrzaj>
    <derivirana_varijabla naziv="DomainObject.Predmet.ProtustrankaWithAdress_1">KOBAS d.o.o. Siječanjska 15, 10000 Zagreb</derivirana_varijabla>
  </DomainObject.Predmet.ProtustrankaWithAdress>
  <DomainObject.Predmet.ProtustrankaWithAdressOIB>
    <izvorni_sadrzaj>KOBAS d.o.o., OIB 30615673908, Siječanjska 15, 10000 Zagreb</izvorni_sadrzaj>
    <derivirana_varijabla naziv="DomainObject.Predmet.ProtustrankaWithAdressOIB_1">KOBAS d.o.o., OIB 30615673908, Siječanjska 15, 10000 Zagreb</derivirana_varijabla>
  </DomainObject.Predmet.ProtustrankaWithAdressOIB>
  <DomainObject.Predmet.ProtustrankaNazivFormated>
    <izvorni_sadrzaj>KOBAS d.o.o.</izvorni_sadrzaj>
    <derivirana_varijabla naziv="DomainObject.Predmet.ProtustrankaNazivFormated_1">KOBAS d.o.o.</derivirana_varijabla>
  </DomainObject.Predmet.ProtustrankaNazivFormated>
  <DomainObject.Predmet.ProtustrankaNazivFormatedOIB>
    <izvorni_sadrzaj>KOBAS d.o.o., OIB 30615673908</izvorni_sadrzaj>
    <derivirana_varijabla naziv="DomainObject.Predmet.ProtustrankaNazivFormatedOIB_1">KOBAS d.o.o., OIB 30615673908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Janet Ivanka Kobas</izvorni_sadrzaj>
    <derivirana_varijabla naziv="DomainObject.Predmet.StrankaFormated_1">  FINA Regionalni centar Zagreb; Janet Ivanka Kobas</derivirana_varijabla>
  </DomainObject.Predmet.StrankaFormated>
  <DomainObject.Predmet.StrankaFormatedOIB>
    <izvorni_sadrzaj>  FINA Regionalni centar Zagreb, OIB 85821130368; Janet Ivanka Kobas, OIB 10686572989</izvorni_sadrzaj>
    <derivirana_varijabla naziv="DomainObject.Predmet.StrankaFormatedOIB_1">  FINA Regionalni centar Zagreb, OIB 85821130368; Janet Ivanka Kobas, OIB 10686572989</derivirana_varijabla>
  </DomainObject.Predmet.StrankaFormatedOIB>
  <DomainObject.Predmet.StrankaFormatedWithAdress>
    <izvorni_sadrzaj> FINA Regionalni centar Zagreb, Trg svibanjskih žrtava 1995. 1, 10000 Zagreb; Janet Ivanka Kobas, Siječanjska 15, 10000 Zagreb</izvorni_sadrzaj>
    <derivirana_varijabla naziv="DomainObject.Predmet.StrankaFormatedWithAdress_1"> FINA Regionalni centar Zagreb, Trg svibanjskih žrtava 1995. 1, 10000 Zagreb; Janet Ivanka Kobas, Siječanjska 15, 10000 Zagreb</derivirana_varijabla>
  </DomainObject.Predmet.StrankaFormatedWithAdress>
  <DomainObject.Predmet.StrankaFormatedWithAdressOIB>
    <izvorni_sadrzaj> FINA Regionalni centar Zagreb, OIB 85821130368, Trg svibanjskih žrtava 1995. 1, 10000 Zagreb; Janet Ivanka Kobas, OIB 10686572989, Siječanjska 15, 10000 Zagreb</izvorni_sadrzaj>
    <derivirana_varijabla naziv="DomainObject.Predmet.StrankaFormatedWithAdressOIB_1"> FINA Regionalni centar Zagreb, OIB 85821130368, Trg svibanjskih žrtava 1995. 1, 10000 Zagreb; Janet Ivanka Kobas, OIB 10686572989, Siječanjska 15, 10000 Zagreb</derivirana_varijabla>
  </DomainObject.Predmet.StrankaFormatedWithAdressOIB>
  <DomainObject.Predmet.StrankaWithAdress>
    <izvorni_sadrzaj>FINA Regionalni centar Zagreb Trg svibanjskih žrtava 1995. 1,10000 Zagreb,Janet Ivanka Kobas Siječanjska 15,10000 Zagreb</izvorni_sadrzaj>
    <derivirana_varijabla naziv="DomainObject.Predmet.StrankaWithAdress_1">FINA Regionalni centar Zagreb Trg svibanjskih žrtava 1995. 1,10000 Zagreb,Janet Ivanka Kobas Siječanjska 15,10000 Zagreb</derivirana_varijabla>
  </DomainObject.Predmet.StrankaWithAdress>
  <DomainObject.Predmet.StrankaWithAdressOIB>
    <izvorni_sadrzaj>FINA Regionalni centar Zagreb, OIB 85821130368, Trg svibanjskih žrtava 1995. 1,10000 Zagreb,Janet Ivanka Kobas, OIB 10686572989, Siječanjska 15,10000 Zagreb</izvorni_sadrzaj>
    <derivirana_varijabla naziv="DomainObject.Predmet.StrankaWithAdressOIB_1">FINA Regionalni centar Zagreb, OIB 85821130368, Trg svibanjskih žrtava 1995. 1,10000 Zagreb,Janet Ivanka Kobas, OIB 10686572989, Siječanjska 15,10000 Zagreb</derivirana_varijabla>
  </DomainObject.Predmet.StrankaWithAdressOIB>
  <DomainObject.Predmet.StrankaNazivFormated>
    <izvorni_sadrzaj>FINA Regionalni centar Zagreb,Janet Ivanka Kobas</izvorni_sadrzaj>
    <derivirana_varijabla naziv="DomainObject.Predmet.StrankaNazivFormated_1">FINA Regionalni centar Zagreb,Janet Ivanka Kobas</derivirana_varijabla>
  </DomainObject.Predmet.StrankaNazivFormated>
  <DomainObject.Predmet.StrankaNazivFormatedOIB>
    <izvorni_sadrzaj>FINA Regionalni centar Zagreb, OIB 85821130368,Janet Ivanka Kobas, OIB 10686572989</izvorni_sadrzaj>
    <derivirana_varijabla naziv="DomainObject.Predmet.StrankaNazivFormatedOIB_1">FINA Regionalni centar Zagreb, OIB 85821130368,Janet Ivanka Kobas, OIB 10686572989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Janet Ivanka Kobas</item>
    </izvorni_sadrzaj>
    <derivirana_varijabla naziv="DomainObject.Predmet.StrankaListFormated_1">
      <item>FINA Regionalni centar Zagreb</item>
      <item>Janet Ivanka Kobas</item>
    </derivirana_varijabla>
  </DomainObject.Predmet.StrankaListFormated>
  <DomainObject.Predmet.StrankaListFormatedOIB>
    <izvorni_sadrzaj>
      <item>FINA Regionalni centar Zagreb, OIB 85821130368</item>
      <item>Janet Ivanka Kobas, OIB 10686572989</item>
    </izvorni_sadrzaj>
    <derivirana_varijabla naziv="DomainObject.Predmet.StrankaListFormatedOIB_1">
      <item>FINA Regionalni centar Zagreb, OIB 85821130368</item>
      <item>Janet Ivanka Kobas, OIB 10686572989</item>
    </derivirana_varijabla>
  </DomainObject.Predmet.StrankaListFormatedOIB>
  <DomainObject.Predmet.StrankaListFormatedWithAdress>
    <izvorni_sadrzaj>
      <item>FINA Regionalni centar Zagreb, Trg svibanjskih žrtava 1995. 1, 10000 Zagreb</item>
      <item>Janet Ivanka Kobas, Siječanjska 15, 10000 Zagreb</item>
    </izvorni_sadrzaj>
    <derivirana_varijabla naziv="DomainObject.Predmet.StrankaListFormatedWithAdress_1">
      <item>FINA Regionalni centar Zagreb, Trg svibanjskih žrtava 1995. 1, 10000 Zagreb</item>
      <item>Janet Ivanka Kobas, Siječanjska 15, 10000 Zagreb</item>
    </derivirana_varijabla>
  </DomainObject.Predmet.StrankaListFormatedWithAdress>
  <DomainObject.Predmet.StrankaListFormatedWithAdressOIB>
    <izvorni_sadrzaj>
      <item>FINA Regionalni centar Zagreb, OIB 85821130368, Trg svibanjskih žrtava 1995. 1, 10000 Zagreb</item>
      <item>Janet Ivanka Kobas, OIB 10686572989, Siječanjska 15, 10000 Zagreb</item>
    </izvorni_sadrzaj>
    <derivirana_varijabla naziv="DomainObject.Predmet.StrankaListFormatedWithAdressOIB_1">
      <item>FINA Regionalni centar Zagreb, OIB 85821130368, Trg svibanjskih žrtava 1995. 1, 10000 Zagreb</item>
      <item>Janet Ivanka Kobas, OIB 10686572989, Siječanjska 15, 10000 Zagreb</item>
    </derivirana_varijabla>
  </DomainObject.Predmet.StrankaListFormatedWithAdressOIB>
  <DomainObject.Predmet.StrankaListNazivFormated>
    <izvorni_sadrzaj>
      <item>FINA Regionalni centar Zagreb</item>
      <item>Janet Ivanka Kobas</item>
    </izvorni_sadrzaj>
    <derivirana_varijabla naziv="DomainObject.Predmet.StrankaListNazivFormated_1">
      <item>FINA Regionalni centar Zagreb</item>
      <item>Janet Ivanka Kobas</item>
    </derivirana_varijabla>
  </DomainObject.Predmet.StrankaListNazivFormated>
  <DomainObject.Predmet.StrankaListNazivFormatedOIB>
    <izvorni_sadrzaj>
      <item>FINA Regionalni centar Zagreb, OIB 85821130368</item>
      <item>Janet Ivanka Kobas, OIB 10686572989</item>
    </izvorni_sadrzaj>
    <derivirana_varijabla naziv="DomainObject.Predmet.StrankaListNazivFormatedOIB_1">
      <item>FINA Regionalni centar Zagreb, OIB 85821130368</item>
      <item>Janet Ivanka Kobas, OIB 10686572989</item>
    </derivirana_varijabla>
  </DomainObject.Predmet.StrankaListNazivFormatedOIB>
  <DomainObject.Predmet.ProtuStrankaListFormated>
    <izvorni_sadrzaj>
      <item>KOBAS d.o.o.</item>
    </izvorni_sadrzaj>
    <derivirana_varijabla naziv="DomainObject.Predmet.ProtuStrankaListFormated_1">
      <item>KOBAS d.o.o.</item>
    </derivirana_varijabla>
  </DomainObject.Predmet.ProtuStrankaListFormated>
  <DomainObject.Predmet.ProtuStrankaListFormatedOIB>
    <izvorni_sadrzaj>
      <item>KOBAS d.o.o., OIB 30615673908</item>
    </izvorni_sadrzaj>
    <derivirana_varijabla naziv="DomainObject.Predmet.ProtuStrankaListFormatedOIB_1">
      <item>KOBAS d.o.o., OIB 30615673908</item>
    </derivirana_varijabla>
  </DomainObject.Predmet.ProtuStrankaListFormatedOIB>
  <DomainObject.Predmet.ProtuStrankaListFormatedWithAdress>
    <izvorni_sadrzaj>
      <item>KOBAS d.o.o., Siječanjska 15, 10000 Zagreb</item>
    </izvorni_sadrzaj>
    <derivirana_varijabla naziv="DomainObject.Predmet.ProtuStrankaListFormatedWithAdress_1">
      <item>KOBAS d.o.o., Siječanjska 15, 10000 Zagreb</item>
    </derivirana_varijabla>
  </DomainObject.Predmet.ProtuStrankaListFormatedWithAdress>
  <DomainObject.Predmet.ProtuStrankaListFormatedWithAdressOIB>
    <izvorni_sadrzaj>
      <item>KOBAS d.o.o., OIB 30615673908, Siječanjska 15, 10000 Zagreb</item>
    </izvorni_sadrzaj>
    <derivirana_varijabla naziv="DomainObject.Predmet.ProtuStrankaListFormatedWithAdressOIB_1">
      <item>KOBAS d.o.o., OIB 30615673908, Siječanjska 15, 10000 Zagreb</item>
    </derivirana_varijabla>
  </DomainObject.Predmet.ProtuStrankaListFormatedWithAdressOIB>
  <DomainObject.Predmet.ProtuStrankaListNazivFormated>
    <izvorni_sadrzaj>
      <item>KOBAS d.o.o.</item>
    </izvorni_sadrzaj>
    <derivirana_varijabla naziv="DomainObject.Predmet.ProtuStrankaListNazivFormated_1">
      <item>KOBAS d.o.o.</item>
    </derivirana_varijabla>
  </DomainObject.Predmet.ProtuStrankaListNazivFormated>
  <DomainObject.Predmet.ProtuStrankaListNazivFormatedOIB>
    <izvorni_sadrzaj>
      <item>KOBAS d.o.o., OIB 30615673908</item>
    </izvorni_sadrzaj>
    <derivirana_varijabla naziv="DomainObject.Predmet.ProtuStrankaListNazivFormatedOIB_1">
      <item>KOBAS d.o.o., OIB 30615673908</item>
    </derivirana_varijabla>
  </DomainObject.Predmet.ProtuStrankaListNazivFormatedOIB>
  <DomainObject.Predmet.OstaliListFormated>
    <izvorni_sadrzaj>
      <item>Janet Ivanka Kobas</item>
      <item>RH MUP</item>
      <item>FINA</item>
    </izvorni_sadrzaj>
    <derivirana_varijabla naziv="DomainObject.Predmet.OstaliListFormated_1">
      <item>Janet Ivanka Kobas</item>
      <item>RH MUP</item>
      <item>FINA</item>
    </derivirana_varijabla>
  </DomainObject.Predmet.OstaliListFormated>
  <DomainObject.Predmet.OstaliListFormatedOIB>
    <izvorni_sadrzaj>
      <item>Janet Ivanka Kobas, OIB 10686572989</item>
      <item>RH MUP</item>
      <item>FINA, OIB 85821130368</item>
    </izvorni_sadrzaj>
    <derivirana_varijabla naziv="DomainObject.Predmet.OstaliListFormatedOIB_1">
      <item>Janet Ivanka Kobas, OIB 10686572989</item>
      <item>RH MUP</item>
      <item>FINA, OIB 85821130368</item>
    </derivirana_varijabla>
  </DomainObject.Predmet.OstaliListFormatedOIB>
  <DomainObject.Predmet.OstaliListFormatedWithAdress>
    <izvorni_sadrzaj>
      <item>Janet Ivanka Kobas, Siječanjska 15, 10000 Zagreb</item>
      <item>RH MUP, Heinzelova 98, 10000 Zagreb</item>
      <item>FINA, Ul. grada Vukovara 70, 10000 Zagreb</item>
    </izvorni_sadrzaj>
    <derivirana_varijabla naziv="DomainObject.Predmet.OstaliListFormatedWithAdress_1">
      <item>Janet Ivanka Kobas, Siječanjska 15, 10000 Zagreb</item>
      <item>RH MUP, Heinzelova 98, 10000 Zagreb</item>
      <item>FINA, Ul. grada Vukovara 70, 10000 Zagreb</item>
    </derivirana_varijabla>
  </DomainObject.Predmet.OstaliListFormatedWithAdress>
  <DomainObject.Predmet.OstaliListFormatedWithAdressOIB>
    <izvorni_sadrzaj>
      <item>Janet Ivanka Kobas, OIB 10686572989, Siječanjska 15, 10000 Zagreb</item>
      <item>RH MUP, Heinzelova 98, 10000 Zagreb</item>
      <item>FINA, OIB 85821130368, Ul. grada Vukovara 70, 10000 Zagreb</item>
    </izvorni_sadrzaj>
    <derivirana_varijabla naziv="DomainObject.Predmet.OstaliListFormatedWithAdressOIB_1">
      <item>Janet Ivanka Kobas, OIB 10686572989, Siječanjska 15, 10000 Zagreb</item>
      <item>RH MUP, Heinzelova 98, 10000 Zagreb</item>
      <item>FINA, OIB 85821130368, Ul. grada Vukovara 70, 10000 Zagreb</item>
    </derivirana_varijabla>
  </DomainObject.Predmet.OstaliListFormatedWithAdressOIB>
  <DomainObject.Predmet.OstaliListNazivFormated>
    <izvorni_sadrzaj>
      <item>Janet Ivanka Kobas</item>
      <item>RH MUP</item>
      <item>FINA</item>
    </izvorni_sadrzaj>
    <derivirana_varijabla naziv="DomainObject.Predmet.OstaliListNazivFormated_1">
      <item>Janet Ivanka Kobas</item>
      <item>RH MUP</item>
      <item>FINA</item>
    </derivirana_varijabla>
  </DomainObject.Predmet.OstaliListNazivFormated>
  <DomainObject.Predmet.OstaliListNazivFormatedOIB>
    <izvorni_sadrzaj>
      <item>Janet Ivanka Kobas, OIB 10686572989</item>
      <item>RH MUP</item>
      <item>FINA, OIB 85821130368</item>
    </izvorni_sadrzaj>
    <derivirana_varijabla naziv="DomainObject.Predmet.OstaliListNazivFormatedOIB_1">
      <item>Janet Ivanka Kobas, OIB 10686572989</item>
      <item>RH MUP</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2017.</izvorni_sadrzaj>
    <derivirana_varijabla naziv="DomainObject.Datum_1">25.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KOBAS d.o.o.</izvorni_sadrzaj>
    <derivirana_varijabla naziv="DomainObject.Predmet.ProtustrankaIDrugi_1">KOBAS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KOBAS d.o.o., OIB 30615673908, Siječanjska 15, 10000 Zagreb</izvorni_sadrzaj>
    <derivirana_varijabla naziv="DomainObject.Predmet.ProtustrankaIDrugiAdressOIB_1">KOBAS d.o.o., OIB 30615673908, Siječanjska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KOBAS d.o.o.</item>
      <item>Janet Ivanka Kobas</item>
      <item>Janet Ivanka Kobas</item>
      <item>RH MUP</item>
      <item>FINA</item>
    </izvorni_sadrzaj>
    <derivirana_varijabla naziv="DomainObject.Predmet.SudioniciListNaziv_1">
      <item>FINA Regionalni centar Zagreb</item>
      <item>KOBAS d.o.o.</item>
      <item>Janet Ivanka Kobas</item>
      <item>Janet Ivanka Kobas</item>
      <item>RH MUP</item>
      <item>FINA</item>
    </derivirana_varijabla>
  </DomainObject.Predmet.SudioniciListNaziv>
  <DomainObject.Predmet.SudioniciListAdressOIB>
    <izvorni_sadrzaj>
      <item>FINA Regionalni centar Zagreb, OIB 85821130368, Trg svibanjskih žrtava 1995. 1,10000 Zagreb</item>
      <item>KOBAS d.o.o., OIB 30615673908, Siječanjska 15,10000 Zagreb</item>
      <item>Janet Ivanka Kobas, OIB 10686572989, Siječanjska 15,10000 Zagreb</item>
      <item>Janet Ivanka Kobas, OIB 10686572989, Siječanjska 15,10000 Zagreb</item>
      <item>RH MUP, Heinzelova 98,10000 Zagreb</item>
      <item>FINA, OIB 85821130368, Ul. grada Vukovara 70,10000 Zagreb</item>
    </izvorni_sadrzaj>
    <derivirana_varijabla naziv="DomainObject.Predmet.SudioniciListAdressOIB_1">
      <item>FINA Regionalni centar Zagreb, OIB 85821130368, Trg svibanjskih žrtava 1995. 1,10000 Zagreb</item>
      <item>KOBAS d.o.o., OIB 30615673908, Siječanjska 15,10000 Zagreb</item>
      <item>Janet Ivanka Kobas, OIB 10686572989, Siječanjska 15,10000 Zagreb</item>
      <item>Janet Ivanka Kobas, OIB 10686572989, Siječanjska 15,10000 Zagreb</item>
      <item>RH MUP, Heinzelova 98,10000 Zagreb</item>
      <item>FINA,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30615673908</item>
      <item>, OIB 10686572989</item>
      <item>, OIB 10686572989</item>
      <item>, OIB null</item>
      <item>, OIB 85821130368</item>
    </izvorni_sadrzaj>
    <derivirana_varijabla naziv="DomainObject.Predmet.SudioniciListNazivOIB_1">
      <item>, OIB 85821130368</item>
      <item>, OIB 30615673908</item>
      <item>, OIB 10686572989</item>
      <item>, OIB 10686572989</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3B1228-89CE-4DCA-9637-3BC865DACB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991</properties:Words>
  <properties:Characters>5324</properties:Characters>
  <properties:Lines>137</properties:Lines>
  <properties:Paragraphs>47</properties:Paragraphs>
  <properties:TotalTime>92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2017-08-25T09:24:00Z</dcterms:created>
  <dc:creator>nmarkovic</dc:creator>
  <cp:lastModifiedBy>Jadranka Zelić</cp:lastModifiedBy>
  <cp:lastPrinted>2017-08-25T09:36:00Z</cp:lastPrinted>
  <dcterms:modified xmlns:xsi="http://www.w3.org/2001/XMLSchema-instance" xsi:type="dcterms:W3CDTF">2017-08-25T11:04:00Z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