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54b9" w14:paraId="26754b9" w:rsidRDefault="005E4ABF" w:rsidP="005E4ABF" w:rsidR="005E4ABF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28841" cx="620973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2176" cx="62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</w:p>
    <w:p w:rsidRDefault="005E4ABF" w:rsidP="005E4ABF" w:rsidR="005E4ABF">
      <w:r>
        <w:t xml:space="preserve">      REPUBLIKA HRVATSKA</w:t>
      </w:r>
    </w:p>
    <w:p w:rsidRDefault="005E4ABF" w:rsidP="005E4ABF" w:rsidR="005E4ABF">
      <w:r>
        <w:t>TRGOVAČKI SUD U ZAGREBU</w:t>
      </w:r>
    </w:p>
    <w:p w:rsidRDefault="005E4ABF" w:rsidP="005E4ABF" w:rsidR="005E4ABF">
      <w:r>
        <w:t xml:space="preserve">         Zagreb, Amruševa 2/II.</w:t>
      </w:r>
    </w:p>
    <w:p w:rsidRDefault="005E4ABF" w:rsidP="005E4ABF" w:rsidR="005E4ABF"/>
    <w:p w:rsidRDefault="005E4ABF" w:rsidP="005E4ABF" w:rsidR="005E4ABF">
      <w:pPr>
        <w:jc w:val="right"/>
      </w:pPr>
      <w:r>
        <w:t>Poslovni broj: 21. St-4230/15-7</w:t>
      </w:r>
    </w:p>
    <w:p w:rsidRDefault="005E4ABF" w:rsidP="005E4ABF" w:rsidR="005E4ABF"/>
    <w:p w:rsidRDefault="005E4ABF" w:rsidP="005E4ABF" w:rsidR="005E4ABF"/>
    <w:p w:rsidRDefault="005E4ABF" w:rsidP="005E4ABF" w:rsidR="005E4ABF"/>
    <w:p w:rsidRDefault="005E4ABF" w:rsidP="005E4ABF" w:rsidR="005E4ABF">
      <w:pPr>
        <w:jc w:val="center"/>
      </w:pPr>
      <w:r>
        <w:t>R E P U B L I K A    H R V A T S K A</w:t>
      </w:r>
    </w:p>
    <w:p w:rsidRDefault="005E4ABF" w:rsidP="005E4ABF" w:rsidR="005E4ABF">
      <w:pPr>
        <w:jc w:val="center"/>
      </w:pPr>
    </w:p>
    <w:p w:rsidRDefault="005E4ABF" w:rsidP="005E4ABF" w:rsidR="005E4ABF">
      <w:pPr>
        <w:jc w:val="center"/>
      </w:pPr>
      <w:r>
        <w:t>Z A K LJ U Č A K</w:t>
      </w:r>
    </w:p>
    <w:p w:rsidRDefault="005E4ABF" w:rsidP="005E4ABF" w:rsidR="005E4ABF"/>
    <w:p w:rsidRDefault="005E4ABF" w:rsidP="005E4ABF" w:rsidR="005E4ABF">
      <w:pPr>
        <w:jc w:val="both"/>
      </w:pPr>
      <w:r>
        <w:tab/>
        <w:t xml:space="preserve"> Trgovački sud u Zagrebu, po sutkinji Ivani Manestar, u skraćenom stečajnom postupku pokrenutom nad dužnikom KRIVAJA d.o.o., Zagreb, Maksimirska 62/III., OIB: 79139174870, dana </w:t>
      </w:r>
      <w:r w:rsidR="00962B02">
        <w:t>9</w:t>
      </w:r>
      <w:r>
        <w:t xml:space="preserve">. rujna 2016. </w:t>
      </w:r>
    </w:p>
    <w:p w:rsidRDefault="005E4ABF" w:rsidP="005E4ABF" w:rsidR="005E4ABF"/>
    <w:p w:rsidRDefault="005E4ABF" w:rsidP="005E4ABF" w:rsidR="005E4ABF"/>
    <w:p w:rsidRDefault="005E4ABF" w:rsidP="005E4ABF" w:rsidR="005E4ABF">
      <w:pPr>
        <w:jc w:val="center"/>
      </w:pPr>
      <w:r>
        <w:t>z a k l j u č i o   j e</w:t>
      </w:r>
    </w:p>
    <w:p w:rsidRDefault="005E4ABF" w:rsidP="005E4ABF" w:rsidR="005E4ABF"/>
    <w:p w:rsidRDefault="005E4ABF" w:rsidP="005E4ABF" w:rsidR="005E4ABF">
      <w:pPr>
        <w:jc w:val="both"/>
      </w:pPr>
      <w:r>
        <w:tab/>
        <w:t>I. Poziva se vjerovnik HŽ PUTNIČKI PRIJEVOZ d.o.o., Zagreb, Strojarska cesta 11, OIB: 80572192786, u roku 8 dana od primitka ovog zaključka, uplatiti predujam u iznosu od 1.000,00 kuna u Fond za namirenje troškova stečajnog postupka te dodatni predujam u iznosu od 6.000,00 kuna za namirenje troškova stečajnog postupka na račun HR9223900011300000460, pozivom na broj 05-5501-2015.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5E4ABF" w:rsidP="005E4ABF" w:rsidR="005E4ABF">
      <w:pPr>
        <w:jc w:val="both"/>
      </w:pPr>
    </w:p>
    <w:p w:rsidRDefault="005E4ABF" w:rsidP="005E4ABF" w:rsidR="005E4ABF"/>
    <w:p w:rsidRDefault="005E4ABF" w:rsidP="005E4ABF" w:rsidR="005E4ABF">
      <w:pPr>
        <w:jc w:val="center"/>
      </w:pPr>
      <w:r>
        <w:t>Obrazloženje</w:t>
      </w:r>
    </w:p>
    <w:p w:rsidRDefault="005E4ABF" w:rsidP="005E4ABF" w:rsidR="005E4ABF"/>
    <w:p w:rsidRDefault="005E4ABF" w:rsidP="005E4ABF" w:rsidR="005E4ABF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5E4ABF">
        <w:t>KRIVAJA d.o.o., Zagreb, Maksimirska 62/III., OIB: 79139174870</w:t>
      </w:r>
      <w:r>
        <w:t>, temeljem odredbe čl. 444. st. 1. Stečajnog zakona (Narodne novine, broj: 71/2015., dalje u tekstu: SZ), u vezi čl. 428. SZ-a.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5E4ABF" w:rsidP="005E4ABF" w:rsidR="005E4ABF">
      <w:pPr>
        <w:jc w:val="both"/>
      </w:pPr>
      <w:r>
        <w:t xml:space="preserve">- ako nema zaposlenih, </w:t>
      </w:r>
    </w:p>
    <w:p w:rsidRDefault="005E4ABF" w:rsidP="005E4ABF" w:rsidR="005E4ABF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5E4ABF" w:rsidP="005E4ABF" w:rsidR="005E4ABF">
      <w:pPr>
        <w:jc w:val="both"/>
      </w:pPr>
      <w:r>
        <w:t>- ako nisu ispunjene pretpostavke za pokretanje drugog postupka radi brisanja iz sudskoga registra.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Vjerovnik </w:t>
      </w:r>
      <w:r w:rsidRPr="005E4ABF">
        <w:t>HŽ PUTNIČKI PRIJEVOZ d.o.o., Zagreb, Strojarska cesta 11, OIB: 80572192786</w:t>
      </w:r>
      <w:r>
        <w:t>, je predložio otvaranje stečajnog postupka nad dužnikom, navodeći da prema istom ima tražbinu u iznosu od 134.098,86 kn.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5E4ABF" w:rsidP="005E4ABF" w:rsidR="005E4ABF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5E4ABF" w:rsidP="005E4ABF" w:rsidR="005E4ABF"/>
    <w:p w:rsidRDefault="005E4ABF" w:rsidP="005E4ABF" w:rsidR="005E4ABF">
      <w:pPr>
        <w:jc w:val="center"/>
      </w:pPr>
      <w:r>
        <w:t xml:space="preserve">U Zagrebu </w:t>
      </w:r>
      <w:r w:rsidR="00962B02">
        <w:t>9</w:t>
      </w:r>
      <w:r>
        <w:t>. rujna 2016.</w:t>
      </w:r>
    </w:p>
    <w:p w:rsidRDefault="005E4ABF" w:rsidP="005E4ABF" w:rsidR="005E4ABF">
      <w:r>
        <w:t xml:space="preserve">                        </w:t>
      </w:r>
    </w:p>
    <w:p w:rsidRDefault="005E4ABF" w:rsidP="005E4ABF" w:rsidR="005E4A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5E4ABF" w:rsidP="005E4ABF" w:rsidR="005E4ABF">
      <w:pPr>
        <w:jc w:val="right"/>
      </w:pPr>
      <w:r>
        <w:t>Ivana Manestar</w:t>
      </w:r>
    </w:p>
    <w:p w:rsidRDefault="005E4ABF" w:rsidP="005E4ABF" w:rsidR="005E4ABF"/>
    <w:p w:rsidRDefault="005E4ABF" w:rsidP="005E4ABF" w:rsidR="005E4ABF"/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>UPUTA O PRAVNOM LIJEKU:</w:t>
      </w:r>
    </w:p>
    <w:p w:rsidRDefault="005E4ABF" w:rsidP="005E4ABF" w:rsidR="005E4ABF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5E4ABF" w:rsidP="005E4ABF" w:rsidR="005E4ABF">
      <w:pPr>
        <w:jc w:val="both"/>
      </w:pPr>
      <w:r>
        <w:tab/>
      </w:r>
      <w:r>
        <w:tab/>
      </w:r>
      <w:r>
        <w:tab/>
      </w:r>
    </w:p>
    <w:p w:rsidRDefault="005E4ABF" w:rsidP="005E4ABF" w:rsidR="005E4ABF">
      <w:pPr>
        <w:jc w:val="both"/>
      </w:pPr>
    </w:p>
    <w:p w:rsidRDefault="005E4ABF" w:rsidP="005E4ABF" w:rsidR="005E4ABF">
      <w:pPr>
        <w:jc w:val="both"/>
      </w:pPr>
      <w:r>
        <w:t>DNA:</w:t>
      </w:r>
    </w:p>
    <w:p w:rsidRDefault="005E4ABF" w:rsidP="005E4ABF" w:rsidR="005E4ABF">
      <w:pPr>
        <w:jc w:val="both"/>
      </w:pPr>
      <w:r>
        <w:t>- e-oglasna ploča sudova</w:t>
      </w:r>
    </w:p>
    <w:p w:rsidRDefault="005E4ABF" w:rsidP="005E4ABF" w:rsidR="005E4ABF">
      <w:pPr>
        <w:jc w:val="both"/>
      </w:pPr>
      <w:r>
        <w:t>- vjerovniku HŽ PUTNIČKI PRIJEVOZ d.o.o., po punomoćniku, odvjetniku Žarku Smolčiću, OD Smolčić i Partneri d.o.o., Zagreb, Jurišićeva 23</w:t>
      </w:r>
    </w:p>
    <w:p w:rsidRDefault="005E4ABF" w:rsidP="005E4ABF" w:rsidR="005E4ABF">
      <w:pPr>
        <w:jc w:val="both"/>
      </w:pPr>
      <w:r>
        <w:t>- računovodstvu suda</w:t>
      </w:r>
    </w:p>
    <w:p w:rsidRDefault="00131E95" w:rsidP="005E4ABF" w:rsidR="00131E95">
      <w:pPr>
        <w:jc w:val="both"/>
      </w:pPr>
    </w:p>
    <w:sectPr w:rsidSect="005E4AB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ABF" w:rsidP="005E4ABF" w:rsidR="005E4ABF">
      <w:r>
        <w:separator/>
      </w:r>
    </w:p>
  </w:endnote>
  <w:endnote w:id="0" w:type="continuationSeparator">
    <w:p w:rsidRDefault="005E4ABF" w:rsidP="005E4ABF" w:rsidR="005E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ABF" w:rsidP="005E4ABF" w:rsidR="005E4ABF">
      <w:r>
        <w:separator/>
      </w:r>
    </w:p>
  </w:footnote>
  <w:footnote w:id="0" w:type="continuationSeparator">
    <w:p w:rsidRDefault="005E4ABF" w:rsidP="005E4ABF" w:rsidR="005E4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6704709"/>
      <w:docPartObj>
        <w:docPartGallery w:val="Page Numbers (Top of Page)"/>
        <w:docPartUnique/>
      </w:docPartObj>
    </w:sdtPr>
    <w:sdtEndPr/>
    <w:sdtContent>
      <w:p w:rsidRDefault="005E4ABF" w:rsidR="005E4AB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B02">
          <w:rPr>
            <w:noProof/>
          </w:rPr>
          <w:t>3</w:t>
        </w:r>
        <w:r>
          <w:fldChar w:fldCharType="end"/>
        </w:r>
      </w:p>
      <w:p w:rsidRDefault="005E4ABF" w:rsidP="005E4ABF" w:rsidR="005E4ABF">
        <w:pPr>
          <w:pStyle w:val="Zaglavlje"/>
          <w:jc w:val="right"/>
        </w:pPr>
        <w:r>
          <w:t>Poslovni broj: 21. St-4230/15-7</w:t>
        </w:r>
      </w:p>
    </w:sdtContent>
  </w:sdt>
  <w:p w:rsidRDefault="005E4ABF" w:rsidR="005E4AB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F4E"/>
    <w:rsid w:val="001032F4"/>
    <w:rsid w:val="00131E95"/>
    <w:rsid w:val="0019711A"/>
    <w:rsid w:val="00197F24"/>
    <w:rsid w:val="001A1D04"/>
    <w:rsid w:val="0034753A"/>
    <w:rsid w:val="00457EF8"/>
    <w:rsid w:val="005E4ABF"/>
    <w:rsid w:val="007A1913"/>
    <w:rsid w:val="0085059C"/>
    <w:rsid w:val="00950F54"/>
    <w:rsid w:val="00962B02"/>
    <w:rsid w:val="00993322"/>
    <w:rsid w:val="009D3B13"/>
    <w:rsid w:val="00A53DC3"/>
    <w:rsid w:val="00B4105F"/>
    <w:rsid w:val="00BF4F4E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A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4ABF"/>
  </w:style>
  <w:style w:styleId="Podnoje" w:type="paragraph">
    <w:name w:val="footer"/>
    <w:basedOn w:val="Normal"/>
    <w:link w:val="PodnojeChar"/>
    <w:uiPriority w:val="99"/>
    <w:unhideWhenUsed/>
    <w:rsid w:val="005E4A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4ABF"/>
  </w:style>
  <w:style w:styleId="Tekstbalonia" w:type="paragraph">
    <w:name w:val="Balloon Text"/>
    <w:basedOn w:val="Normal"/>
    <w:link w:val="TekstbaloniaChar"/>
    <w:uiPriority w:val="99"/>
    <w:semiHidden/>
    <w:unhideWhenUsed/>
    <w:rsid w:val="005E4A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A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A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4ABF"/>
  </w:style>
  <w:style w:styleId="Podnoje" w:type="paragraph">
    <w:name w:val="footer"/>
    <w:basedOn w:val="Normal"/>
    <w:link w:val="PodnojeChar"/>
    <w:uiPriority w:val="99"/>
    <w:unhideWhenUsed/>
    <w:rsid w:val="005E4A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4ABF"/>
  </w:style>
  <w:style w:styleId="Tekstbalonia" w:type="paragraph">
    <w:name w:val="Balloon Text"/>
    <w:basedOn w:val="Normal"/>
    <w:link w:val="TekstbaloniaChar"/>
    <w:uiPriority w:val="99"/>
    <w:semiHidden/>
    <w:unhideWhenUsed/>
    <w:rsid w:val="005E4A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A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St-4230/2015-7</izvorni_sadrzaj>
    <derivirana_varijabla naziv="DomainObject.Oznaka_1">St-4230/2015-7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4230</izvorni_sadrzaj>
    <derivirana_varijabla naziv="DomainObject.Predmet.Broj_1">4230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St-4230/2015</izvorni_sadrzaj>
    <derivirana_varijabla naziv="DomainObject.Predmet.OznakaBroj_1">St-4230/2015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KRIVAJA d.o.o.</izvorni_sadrzaj>
    <derivirana_varijabla naziv="DomainObject.Predmet.ProtustrankaFormated_1">  KRIVAJA d.o.o.</derivirana_varijabla>
  </DomainObject.Predmet.ProtustrankaFormated>
  <DomainObject.Predmet.ProtustrankaFormatedOIB>
    <izvorni_sadrzaj>  KRIVAJA d.o.o., OIB 79139174870</izvorni_sadrzaj>
    <derivirana_varijabla naziv="DomainObject.Predmet.ProtustrankaFormatedOIB_1">  KRIVAJA d.o.o., OIB 79139174870</derivirana_varijabla>
  </DomainObject.Predmet.ProtustrankaFormatedOIB>
  <DomainObject.Predmet.ProtustrankaFormatedWithAdress>
    <izvorni_sadrzaj> KRIVAJA d.o.o., Maksimirska 62/III, 10000 Zagreb</izvorni_sadrzaj>
    <derivirana_varijabla naziv="DomainObject.Predmet.ProtustrankaFormatedWithAdress_1"> KRIVAJA d.o.o., Maksimirska 62/III, 10000 Zagreb</derivirana_varijabla>
  </DomainObject.Predmet.ProtustrankaFormatedWithAdress>
  <DomainObject.Predmet.ProtustrankaFormatedWithAdressOIB>
    <izvorni_sadrzaj> KRIVAJA d.o.o., OIB 79139174870, Maksimirska 62/III, 10000 Zagreb</izvorni_sadrzaj>
    <derivirana_varijabla naziv="DomainObject.Predmet.ProtustrankaFormatedWithAdressOIB_1"> KRIVAJA d.o.o., OIB 79139174870, Maksimirska 62/III, 10000 Zagreb</derivirana_varijabla>
  </DomainObject.Predmet.ProtustrankaFormatedWithAdressOIB>
  <DomainObject.Predmet.ProtustrankaWithAdress>
    <izvorni_sadrzaj>KRIVAJA d.o.o. Maksimirska 62/III, 10000 Zagreb</izvorni_sadrzaj>
    <derivirana_varijabla naziv="DomainObject.Predmet.ProtustrankaWithAdress_1">KRIVAJA d.o.o. Maksimirska 62/III, 10000 Zagreb</derivirana_varijabla>
  </DomainObject.Predmet.ProtustrankaWithAdress>
  <DomainObject.Predmet.ProtustrankaWithAdressOIB>
    <izvorni_sadrzaj>KRIVAJA d.o.o., OIB 79139174870, Maksimirska 62/III, 10000 Zagreb</izvorni_sadrzaj>
    <derivirana_varijabla naziv="DomainObject.Predmet.ProtustrankaWithAdressOIB_1">KRIVAJA d.o.o., OIB 79139174870, Maksimirska 62/III, 10000 Zagreb</derivirana_varijabla>
  </DomainObject.Predmet.ProtustrankaWithAdressOIB>
  <DomainObject.Predmet.ProtustrankaNazivFormated>
    <izvorni_sadrzaj>KRIVAJA d.o.o.</izvorni_sadrzaj>
    <derivirana_varijabla naziv="DomainObject.Predmet.ProtustrankaNazivFormated_1">KRIVAJA d.o.o.</derivirana_varijabla>
  </DomainObject.Predmet.ProtustrankaNazivFormated>
  <DomainObject.Predmet.ProtustrankaNazivFormatedOIB>
    <izvorni_sadrzaj>KRIVAJA d.o.o., OIB 79139174870</izvorni_sadrzaj>
    <derivirana_varijabla naziv="DomainObject.Predmet.ProtustrankaNazivFormatedOIB_1">KRIVAJA d.o.o., OIB 79139174870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KRIVAJA d.o.o.</item>
    </izvorni_sadrzaj>
    <derivirana_varijabla naziv="DomainObject.Predmet.ProtuStrankaListFormated_1">
      <item>KRIVAJA d.o.o.</item>
    </derivirana_varijabla>
  </DomainObject.Predmet.ProtuStrankaListFormated>
  <DomainObject.Predmet.ProtuStrankaListFormatedOIB>
    <izvorni_sadrzaj>
      <item>KRIVAJA d.o.o., OIB 79139174870</item>
    </izvorni_sadrzaj>
    <derivirana_varijabla naziv="DomainObject.Predmet.ProtuStrankaListFormatedOIB_1">
      <item>KRIVAJA d.o.o., OIB 79139174870</item>
    </derivirana_varijabla>
  </DomainObject.Predmet.ProtuStrankaListFormatedOIB>
  <DomainObject.Predmet.ProtuStrankaListFormatedWithAdress>
    <izvorni_sadrzaj>
      <item>KRIVAJA d.o.o., Maksimirska 62/III, 10000 Zagreb</item>
    </izvorni_sadrzaj>
    <derivirana_varijabla naziv="DomainObject.Predmet.ProtuStrankaListFormatedWithAdress_1">
      <item>KRIVAJA d.o.o., Maksimirska 62/III, 10000 Zagreb</item>
    </derivirana_varijabla>
  </DomainObject.Predmet.ProtuStrankaListFormatedWithAdress>
  <DomainObject.Predmet.ProtuStrankaListFormatedWithAdressOIB>
    <izvorni_sadrzaj>
      <item>KRIVAJA d.o.o., OIB 79139174870, Maksimirska 62/III, 10000 Zagreb</item>
    </izvorni_sadrzaj>
    <derivirana_varijabla naziv="DomainObject.Predmet.ProtuStrankaListFormatedWithAdressOIB_1">
      <item>KRIVAJA d.o.o., OIB 79139174870, Maksimirska 62/III, 10000 Zagreb</item>
    </derivirana_varijabla>
  </DomainObject.Predmet.ProtuStrankaListFormatedWithAdressOIB>
  <DomainObject.Predmet.ProtuStrankaListNazivFormated>
    <izvorni_sadrzaj>
      <item>KRIVAJA d.o.o.</item>
    </izvorni_sadrzaj>
    <derivirana_varijabla naziv="DomainObject.Predmet.ProtuStrankaListNazivFormated_1">
      <item>KRIVAJA d.o.o.</item>
    </derivirana_varijabla>
  </DomainObject.Predmet.ProtuStrankaListNazivFormated>
  <DomainObject.Predmet.ProtuStrankaListNazivFormatedOIB>
    <izvorni_sadrzaj>
      <item>KRIVAJA d.o.o., OIB 79139174870</item>
    </izvorni_sadrzaj>
    <derivirana_varijabla naziv="DomainObject.Predmet.ProtuStrankaListNazivFormatedOIB_1">
      <item>KRIVAJA d.o.o., OIB 79139174870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St-4230/2015-7</izvorni_sadrzaj>
    <derivirana_varijabla naziv="DomainObject.PoslovniBrojDokumenta_1">St-4230/2015-7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KRIVAJA d.o.o.</izvorni_sadrzaj>
    <derivirana_varijabla naziv="DomainObject.Predmet.ProtustrankaIDrugi_1">KRIVAJA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KRIVAJA d.o.o., OIB 79139174870, Maksimirska 62/III, 10000 Zagreb</izvorni_sadrzaj>
    <derivirana_varijabla naziv="DomainObject.Predmet.ProtustrankaIDrugiAdressOIB_1">KRIVAJA d.o.o., OIB 79139174870, Maksimirska 62/III,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KRIVAJA d.o.o.</item>
      <item>FINA Regionalni centar Zagreb</item>
    </izvorni_sadrzaj>
    <derivirana_varijabla naziv="DomainObject.Predmet.SudioniciListNaziv_1">
      <item>KRIVAJA d.o.o.</item>
      <item>FINA Regionalni centar Zagreb</item>
    </derivirana_varijabla>
  </DomainObject.Predmet.SudioniciListNaziv>
  <DomainObject.Predmet.SudioniciListAdressOIB>
    <izvorni_sadrzaj>
      <item>KRIVAJA d.o.o., OIB 79139174870, Maksimirska 62/III,10000 Zagreb</item>
      <item>FINA Regionalni centar Zagreb, OIB 85821130368, Trg svibanjskih žrtava 1995. 1,10000 Zagreb</item>
    </izvorni_sadrzaj>
    <derivirana_varijabla naziv="DomainObject.Predmet.SudioniciListAdressOIB_1">
      <item>KRIVAJA d.o.o., OIB 79139174870, Maksimirska 62/III,10000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79139174870</item>
      <item>, OIB 85821130368</item>
    </izvorni_sadrzaj>
    <derivirana_varijabla naziv="DomainObject.Predmet.SudioniciListNazivOIB_1">
      <item>, OIB 79139174870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819</properties:Words>
  <properties:Characters>4487</properties:Characters>
  <properties:Lines>114</properties:Lines>
  <properties:Paragraphs>35</properties:Paragraphs>
  <properties:TotalTime>11</properties:TotalTime>
  <properties:ScaleCrop>false</properties:ScaleCrop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2016-09-02T08:52:00Z</dcterms:created>
  <dc:creator>Ivana Manestar</dc:creator>
  <dc:description/>
  <cp:keywords/>
  <cp:lastModifiedBy>Ivana Manestar</cp:lastModifiedBy>
  <dcterms:modified xmlns:xsi="http://www.w3.org/2001/XMLSchema-instance" xsi:type="dcterms:W3CDTF">2016-09-09T06:02:00Z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St-4230/2015-7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