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1a93" w14:paraId="aaa1a93" w:rsidRDefault="009B6E59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D242DA">
        <w:t>-610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D242DA">
        <w:t>MEDIA VOLUNTAS</w:t>
      </w:r>
      <w:r w:rsidR="00AA5FA1">
        <w:t xml:space="preserve"> d.o.o., </w:t>
      </w:r>
      <w:r w:rsidR="00D242DA">
        <w:t xml:space="preserve">Trogir, </w:t>
      </w:r>
      <w:r w:rsidR="00B44A30">
        <w:t>Gradska Vrata 2, OIB: 65135565140, MBS: 060210988</w:t>
      </w:r>
      <w:r w:rsidR="00D242DA">
        <w:t>, 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B44A30" w:rsidRPr="00B44A30">
        <w:t>MEDIA VOLUNTAS d.o.o., Trogir, Gradska Vrata 2, OIB: 65135565140, MBS: 060210988,</w:t>
      </w:r>
      <w:r w:rsidR="00B44A30">
        <w:t xml:space="preserve"> </w:t>
      </w:r>
      <w:r>
        <w:t xml:space="preserve">na dan 1. rujna 2015. godine, u Očevidniku redoslijeda osnova za plaćanje ima evidentirane neizvršene osnove za plaćanje </w:t>
      </w:r>
      <w:r w:rsidR="00B44A30">
        <w:t>u neprekinutom razdoblju od 1099</w:t>
      </w:r>
      <w:r>
        <w:t xml:space="preserve"> dana, u </w:t>
      </w:r>
      <w:r w:rsidR="00E076CF">
        <w:t>u</w:t>
      </w:r>
      <w:r w:rsidR="00B44A30">
        <w:t>kupnom iznosu od 4.146,72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D3331E" w:rsidP="008922FD" w:rsidR="00AA5FA1">
      <w:pPr>
        <w:jc w:val="both"/>
      </w:pPr>
      <w:r>
        <w:t xml:space="preserve">II – Poziva se </w:t>
      </w:r>
      <w:r w:rsidR="00AA5FA1">
        <w:t>ovlaštena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D242DA" w:rsidRPr="00D242DA">
        <w:t>23. ST-610/2015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IV- Ako osoba ovlaštena za zastupanje dužnika po zakonu, u roku od 15 dana od dana objave oglasa na e-oglasnoj ploči suda ne podnese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8922FD" w:rsidP="00AA5FA1" w:rsidR="008922FD"/>
    <w:p w:rsidRDefault="0043500C" w:rsidP="00E076CF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SUDSKI SAVJETNIK</w:t>
      </w:r>
    </w:p>
    <w:p w:rsidRDefault="008922FD" w:rsidP="008922FD" w:rsidR="008922FD"/>
    <w:p w:rsidRDefault="008922FD" w:rsidP="008922FD" w:rsidR="008922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26F7B"/>
    <w:rsid w:val="0043500C"/>
    <w:rsid w:val="008922FD"/>
    <w:rsid w:val="009B6E59"/>
    <w:rsid w:val="00AA5FA1"/>
    <w:rsid w:val="00AD5BE5"/>
    <w:rsid w:val="00B44A30"/>
    <w:rsid w:val="00D242DA"/>
    <w:rsid w:val="00D3331E"/>
    <w:rsid w:val="00E076CF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6E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E5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B6E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E5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St-610/2015</izvorni_sadrzaj>
    <derivirana_varijabla naziv="DomainObject.Predmet.OznakaBroj_1">St-610/2015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VOLUNTAS d.o.o za poslovanje nekretninama i turizam</izvorni_sadrzaj>
    <derivirana_varijabla naziv="DomainObject.Predmet.ProtustrankaFormated_1">  MEDIA VOLUNTAS d.o.o za poslovanje nekretninama i turizam</derivirana_varijabla>
  </DomainObject.Predmet.ProtustrankaFormated>
  <DomainObject.Predmet.ProtustrankaFormatedOIB>
    <izvorni_sadrzaj>  MEDIA VOLUNTAS d.o.o za poslovanje nekretninama i turizam, OIB 65135565140</izvorni_sadrzaj>
    <derivirana_varijabla naziv="DomainObject.Predmet.ProtustrankaFormatedOIB_1">  MEDIA VOLUNTAS d.o.o za poslovanje nekretninama i turizam, OIB 65135565140</derivirana_varijabla>
  </DomainObject.Predmet.ProtustrankaFormatedOIB>
  <DomainObject.Predmet.ProtustrankaFormatedWithAdress>
    <izvorni_sadrzaj> MEDIA VOLUNTAS d.o.o za poslovanje nekretninama i turizam, Gradska Vrata 2, 21220 Trogir</izvorni_sadrzaj>
    <derivirana_varijabla naziv="DomainObject.Predmet.ProtustrankaFormatedWithAdress_1"> MEDIA VOLUNTAS d.o.o za poslovanje nekretninama i turizam, Gradska Vrata 2, 21220 Trogir</derivirana_varijabla>
  </DomainObject.Predmet.ProtustrankaFormatedWithAdress>
  <DomainObject.Predmet.ProtustrankaFormatedWithAdressOIB>
    <izvorni_sadrzaj> MEDIA VOLUNTAS d.o.o za poslovanje nekretninama i turizam, OIB 65135565140, Gradska Vrata 2, 21220 Trogir</izvorni_sadrzaj>
    <derivirana_varijabla naziv="DomainObject.Predmet.ProtustrankaFormatedWithAdressOIB_1"> MEDIA VOLUNTAS d.o.o za poslovanje nekretninama i turizam, OIB 65135565140, Gradska Vrata 2, 21220 Trogir</derivirana_varijabla>
  </DomainObject.Predmet.ProtustrankaFormatedWithAdressOIB>
  <DomainObject.Predmet.ProtustrankaWithAdress>
    <izvorni_sadrzaj>MEDIA VOLUNTAS d.o.o za poslovanje nekretninama i turizam Gradska Vrata 2, 21220 Trogir</izvorni_sadrzaj>
    <derivirana_varijabla naziv="DomainObject.Predmet.ProtustrankaWithAdress_1">MEDIA VOLUNTAS d.o.o za poslovanje nekretninama i turizam Gradska Vrata 2, 21220 Trogir</derivirana_varijabla>
  </DomainObject.Predmet.ProtustrankaWithAdress>
  <DomainObject.Predmet.ProtustrankaWithAdressOIB>
    <izvorni_sadrzaj>MEDIA VOLUNTAS d.o.o za poslovanje nekretninama i turizam, OIB 65135565140, Gradska Vrata 2, 21220 Trogir</izvorni_sadrzaj>
    <derivirana_varijabla naziv="DomainObject.Predmet.ProtustrankaWithAdressOIB_1">MEDIA VOLUNTAS d.o.o za poslovanje nekretninama i turizam, OIB 65135565140, Gradska Vrata 2, 21220 Trogir</derivirana_varijabla>
  </DomainObject.Predmet.ProtustrankaWithAdressOIB>
  <DomainObject.Predmet.ProtustrankaNazivFormated>
    <izvorni_sadrzaj>MEDIA VOLUNTAS d.o.o za poslovanje nekretninama i turizam</izvorni_sadrzaj>
    <derivirana_varijabla naziv="DomainObject.Predmet.ProtustrankaNazivFormated_1">MEDIA VOLUNTAS d.o.o za poslovanje nekretninama i turizam</derivirana_varijabla>
  </DomainObject.Predmet.ProtustrankaNazivFormated>
  <DomainObject.Predmet.ProtustrankaNazivFormatedOIB>
    <izvorni_sadrzaj>MEDIA VOLUNTAS d.o.o za poslovanje nekretninama i turizam, OIB 65135565140</izvorni_sadrzaj>
    <derivirana_varijabla naziv="DomainObject.Predmet.ProtustrankaNazivFormatedOIB_1">MEDIA VOLUNTAS d.o.o za poslovanje nekretninama i turizam, OIB 65135565140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4146.72</izvorni_sadrzaj>
    <derivirana_varijabla naziv="DomainObject.Predmet.TrenutnaVrijednost_1">4146.72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MEDIA VOLUNTAS d.o.o za poslovanje nekretninama i turizam</item>
    </izvorni_sadrzaj>
    <derivirana_varijabla naziv="DomainObject.Predmet.ProtuStrankaListFormated_1">
      <item>MEDIA VOLUNTAS d.o.o za poslovanje nekretninama i turizam</item>
    </derivirana_varijabla>
  </DomainObject.Predmet.ProtuStrankaListFormated>
  <DomainObject.Predmet.ProtuStrankaListFormatedOIB>
    <izvorni_sadrzaj>
      <item>MEDIA VOLUNTAS d.o.o za poslovanje nekretninama i turizam, OIB 65135565140</item>
    </izvorni_sadrzaj>
    <derivirana_varijabla naziv="DomainObject.Predmet.ProtuStrankaListFormatedOIB_1">
      <item>MEDIA VOLUNTAS d.o.o za poslovanje nekretninama i turizam, OIB 65135565140</item>
    </derivirana_varijabla>
  </DomainObject.Predmet.ProtuStrankaListFormatedOIB>
  <DomainObject.Predmet.ProtuStrankaListFormatedWithAdress>
    <izvorni_sadrzaj>
      <item>MEDIA VOLUNTAS d.o.o za poslovanje nekretninama i turizam, Gradska Vrata 2, 21220 Trogir</item>
    </izvorni_sadrzaj>
    <derivirana_varijabla naziv="DomainObject.Predmet.ProtuStrankaListFormatedWithAdress_1">
      <item>MEDIA VOLUNTAS d.o.o za poslovanje nekretninama i turizam, Gradska Vrata 2, 21220 Trogir</item>
    </derivirana_varijabla>
  </DomainObject.Predmet.ProtuStrankaListFormatedWithAdress>
  <DomainObject.Predmet.ProtuStrankaListFormatedWithAdressOIB>
    <izvorni_sadrzaj>
      <item>MEDIA VOLUNTAS d.o.o za poslovanje nekretninama i turizam, OIB 65135565140, Gradska Vrata 2, 21220 Trogir</item>
    </izvorni_sadrzaj>
    <derivirana_varijabla naziv="DomainObject.Predmet.ProtuStrankaListFormatedWithAdressOIB_1">
      <item>MEDIA VOLUNTAS d.o.o za poslovanje nekretninama i turizam, OIB 65135565140, Gradska Vrata 2, 21220 Trogir</item>
    </derivirana_varijabla>
  </DomainObject.Predmet.ProtuStrankaListFormatedWithAdressOIB>
  <DomainObject.Predmet.ProtuStrankaListNazivFormated>
    <izvorni_sadrzaj>
      <item>MEDIA VOLUNTAS d.o.o za poslovanje nekretninama i turizam</item>
    </izvorni_sadrzaj>
    <derivirana_varijabla naziv="DomainObject.Predmet.ProtuStrankaListNazivFormated_1">
      <item>MEDIA VOLUNTAS d.o.o za poslovanje nekretninama i turizam</item>
    </derivirana_varijabla>
  </DomainObject.Predmet.ProtuStrankaListNazivFormated>
  <DomainObject.Predmet.ProtuStrankaListNazivFormatedOIB>
    <izvorni_sadrzaj>
      <item>MEDIA VOLUNTAS d.o.o za poslovanje nekretninama i turizam, OIB 65135565140</item>
    </izvorni_sadrzaj>
    <derivirana_varijabla naziv="DomainObject.Predmet.ProtuStrankaListNazivFormatedOIB_1">
      <item>MEDIA VOLUNTAS d.o.o za poslovanje nekretninama i turizam, OIB 65135565140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MEDIA VOLUNTAS d.o.o za poslovanje nekretninama i turizam</izvorni_sadrzaj>
    <derivirana_varijabla naziv="DomainObject.Predmet.ProtustrankaIDrugi_1">MEDIA VOLUNTAS d.o.o za poslovanje nekretninama i turizam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MEDIA VOLUNTAS d.o.o za poslovanje nekretninama i turizam, OIB 65135565140, Gradska Vrata 2, 21220 Trogir</izvorni_sadrzaj>
    <derivirana_varijabla naziv="DomainObject.Predmet.ProtustrankaIDrugiAdressOIB_1">MEDIA VOLUNTAS d.o.o za poslovanje nekretninama i turizam, OIB 65135565140, Gradska Vrata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MEDIA VOLUNTAS d.o.o za poslovanje nekretninama i turizam</item>
    </izvorni_sadrzaj>
    <derivirana_varijabla naziv="DomainObject.Predmet.SudioniciListNaziv_1">
      <item>FINA, REGIONALNI CENTAR SPLIT</item>
      <item>MEDIA VOLUNTAS d.o.o za poslovanje nekretninama i turizam</item>
    </derivirana_varijabla>
  </DomainObject.Predmet.SudioniciListNaziv>
  <DomainObject.Predmet.SudioniciListAdressOIB>
    <izvorni_sadrzaj>
      <item>FINA, REGIONALNI CENTAR SPLIT, Mažuranićevo šetalište 24 b,21000 Split</item>
      <item>MEDIA VOLUNTAS d.o.o za poslovanje nekretninama i turizam, OIB 65135565140, Gradska Vrata 2,21220 Trogir</item>
    </izvorni_sadrzaj>
    <derivirana_varijabla naziv="DomainObject.Predmet.SudioniciListAdressOIB_1">
      <item>FINA, REGIONALNI CENTAR SPLIT, Mažuranićevo šetalište 24 b,21000 Split</item>
      <item>MEDIA VOLUNTAS d.o.o za poslovanje nekretninama i turizam, OIB 65135565140, Gradska Vrata 2,21220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65135565140</item>
    </izvorni_sadrzaj>
    <derivirana_varijabla naziv="DomainObject.Predmet.SudioniciListNazivOIB_1">
      <item>, OIB null</item>
      <item>, OIB 65135565140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1771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2015-11-11T07:40:00Z</dcterms:created>
  <dc:creator>Lari Glavaš</dc:creator>
  <cp:lastModifiedBy>Lari Glavaš</cp:lastModifiedBy>
  <cp:lastPrinted>2015-11-11T07:40:00Z</cp:lastPrinted>
  <dcterms:modified xmlns:xsi="http://www.w3.org/2001/XMLSchema-instance" xsi:type="dcterms:W3CDTF">2015-11-11T07:41:00Z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