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32c3" w14:paraId="0bf32c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26</w:t>
      </w:r>
      <w:r w:rsidR="00711E78">
        <w:rPr>
          <w:szCs w:val="24"/>
          <w:lang w:val="hr-HR"/>
        </w:rPr>
        <w:t>9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11E78">
        <w:rPr>
          <w:lang w:val="hr-HR"/>
        </w:rPr>
        <w:t>OHIO d.o.o. za trgovinu i usluge, Virovitica, Trg kralja Tomislava 2, MBS: 010073532, OIB: 02922852091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11E78">
        <w:rPr>
          <w:lang w:val="hr-HR"/>
        </w:rPr>
        <w:t>OHIO d.o.o. za trgovinu i usluge, Virovitica, Trg kralja Tomislava 2, MBS: 010073532, OIB: 02922852091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53891">
        <w:rPr>
          <w:szCs w:val="24"/>
          <w:lang w:val="hr-HR"/>
        </w:rPr>
        <w:t xml:space="preserve">IVAN </w:t>
      </w:r>
      <w:r w:rsidR="00711E78">
        <w:rPr>
          <w:szCs w:val="24"/>
          <w:lang w:val="hr-HR"/>
        </w:rPr>
        <w:t>HUDOLETNJAK</w:t>
      </w:r>
      <w:r w:rsidR="00A214A4">
        <w:rPr>
          <w:szCs w:val="24"/>
          <w:lang w:val="hr-HR"/>
        </w:rPr>
        <w:t xml:space="preserve">, </w:t>
      </w:r>
      <w:r w:rsidR="00711E78">
        <w:rPr>
          <w:szCs w:val="24"/>
          <w:lang w:val="hr-HR"/>
        </w:rPr>
        <w:t>Ivanec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711E78">
        <w:rPr>
          <w:szCs w:val="24"/>
          <w:lang w:val="hr-HR"/>
        </w:rPr>
        <w:t>Zavojna ulica 3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711E78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711E78">
        <w:rPr>
          <w:lang w:val="hr-HR"/>
        </w:rPr>
        <w:t>OHIO d.o.o. za trgovinu i usluge, Virovitica, Trg kralja Tomislava 2, MBS: 010073532, OIB: 02922852091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26</w:t>
      </w:r>
      <w:r w:rsidR="00711E78">
        <w:rPr>
          <w:szCs w:val="24"/>
          <w:lang w:val="hr-HR"/>
        </w:rPr>
        <w:t>9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50C" w:rsidR="00FD650C">
      <w:r>
        <w:separator/>
      </w:r>
    </w:p>
  </w:endnote>
  <w:endnote w:id="0" w:type="continuationSeparator">
    <w:p w:rsidRDefault="00FD650C" w:rsidR="00FD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50C" w:rsidR="00FD650C">
      <w:r>
        <w:separator/>
      </w:r>
    </w:p>
  </w:footnote>
  <w:footnote w:id="0" w:type="continuationSeparator">
    <w:p w:rsidRDefault="00FD650C" w:rsidR="00FD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8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26</w:t>
    </w:r>
    <w:r w:rsidR="00711E78">
      <w:t>9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08B3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11E78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D650C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8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8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8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8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8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8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8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8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OHIO d.o.o. za trgovinu i usluge, Virovitica zastupanog po punomoćniku Kristijan Saratlić</izvorni_sadrzaj>
    <derivirana_varijabla naziv="DomainObject.Predmet.ProtustrankaFormated_1">  OHIO d.o.o. za trgovinu i usluge, Virovitica zastupanog po punomoćniku Kristijan Saratlić</derivirana_varijabla>
  </DomainObject.Predmet.ProtustrankaFormated>
  <DomainObject.Predmet.ProtustrankaFormatedOIB>
    <izvorni_sadrzaj>  OHIO d.o.o. za trgovinu i usluge, Virovitica, OIB 02922852091 zastupanog po punomoćniku Kristijan Saratlić</izvorni_sadrzaj>
    <derivirana_varijabla naziv="DomainObject.Predmet.ProtustrankaFormatedOIB_1">  OHIO d.o.o. za trgovinu i usluge, Virovitica, OIB 02922852091 zastupanog po punomoćniku Kristijan Saratlić</derivirana_varijabla>
  </DomainObject.Predmet.ProtustrankaFormatedOIB>
  <DomainObject.Predmet.ProtustrankaFormatedWithAdress>
    <izvorni_sadrzaj> OHIO d.o.o. za trgovinu i usluge, Virovitica, Trg kralja Tomislava 2, 33000 Virovitica zastupanog po punomoćniku Kristijan Saratlić</izvorni_sadrzaj>
    <derivirana_varijabla naziv="DomainObject.Predmet.ProtustrankaFormatedWithAdress_1"> OHIO d.o.o. za trgovinu i usluge, Virovitica, Trg kralja Tomislava 2, 33000 Virovitica zastupanog po punomoćniku Kristijan Saratlić</derivirana_varijabla>
  </DomainObject.Predmet.ProtustrankaFormatedWithAdress>
  <DomainObject.Predmet.ProtustrankaFormatedWithAdressOIB>
    <izvorni_sadrzaj> OHIO d.o.o. za trgovinu i usluge, Virovitica, OIB 02922852091, Trg kralja Tomislava 2, 33000 Virovitica zastupanog po punomoćniku Kristijan Saratlić</izvorni_sadrzaj>
    <derivirana_varijabla naziv="DomainObject.Predmet.ProtustrankaFormatedWithAdressOIB_1"> OHIO d.o.o. za trgovinu i usluge, Virovitica, OIB 02922852091, Trg kralja Tomislava 2, 33000 Virovitica zastupanog po punomoćniku Kristijan Saratlić</derivirana_varijabla>
  </DomainObject.Predmet.ProtustrankaFormatedWithAdressOIB>
  <DomainObject.Predmet.ProtustrankaWithAdress>
    <izvorni_sadrzaj>OHIO d.o.o. za trgovinu i usluge, Virovitica Trg kralja Tomislava 2, 33000 Virovitica</izvorni_sadrzaj>
    <derivirana_varijabla naziv="DomainObject.Predmet.ProtustrankaWithAdress_1">OHIO d.o.o. za trgovinu i usluge, Virovitica Trg kralja Tomislava 2, 33000 Virovitica</derivirana_varijabla>
  </DomainObject.Predmet.ProtustrankaWithAdress>
  <DomainObject.Predmet.ProtustrankaWithAdressOIB>
    <izvorni_sadrzaj>OHIO d.o.o. za trgovinu i usluge, Virovitica, OIB 02922852091, Trg kralja Tomislava 2, 33000 Virovitica</izvorni_sadrzaj>
    <derivirana_varijabla naziv="DomainObject.Predmet.ProtustrankaWithAdressOIB_1">OHIO d.o.o. za trgovinu i usluge, Virovitica, OIB 02922852091, Trg kralja Tomislava 2, 33000 Virovitica</derivirana_varijabla>
  </DomainObject.Predmet.ProtustrankaWithAdressOIB>
  <DomainObject.Predmet.ProtustrankaNazivFormated>
    <izvorni_sadrzaj>OHIO d.o.o. za trgovinu i usluge, Virovitica</izvorni_sadrzaj>
    <derivirana_varijabla naziv="DomainObject.Predmet.ProtustrankaNazivFormated_1">OHIO d.o.o. za trgovinu i usluge, Virovitica</derivirana_varijabla>
  </DomainObject.Predmet.ProtustrankaNazivFormated>
  <DomainObject.Predmet.ProtustrankaNazivFormatedOIB>
    <izvorni_sadrzaj>OHIO d.o.o. za trgovinu i usluge, Virovitica, OIB 02922852091</izvorni_sadrzaj>
    <derivirana_varijabla naziv="DomainObject.Predmet.ProtustrankaNazivFormatedOIB_1">OHIO d.o.o. za trgovinu i usluge, Virovitica, OIB 02922852091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OHIO d.o.o. za trgovinu i usluge, Virovitica zastupanog po punomoćniku Kristijan Saratlić</item>
    </izvorni_sadrzaj>
    <derivirana_varijabla naziv="DomainObject.Predmet.ProtuStrankaListFormated_1">
      <item>OHIO d.o.o. za trgovinu i usluge, Virovitica zastupanog po punomoćniku Kristijan Saratlić</item>
    </derivirana_varijabla>
  </DomainObject.Predmet.ProtuStrankaListFormated>
  <DomainObject.Predmet.ProtuStrankaListFormatedOIB>
    <izvorni_sadrzaj>
      <item>OHIO d.o.o. za trgovinu i usluge, Virovitica, OIB 02922852091 zastupanog po punomoćniku Kristijan Saratlić</item>
    </izvorni_sadrzaj>
    <derivirana_varijabla naziv="DomainObject.Predmet.ProtuStrankaListFormatedOIB_1">
      <item>OHIO d.o.o. za trgovinu i usluge, Virovitica, OIB 02922852091 zastupanog po punomoćniku Kristijan Saratlić</item>
    </derivirana_varijabla>
  </DomainObject.Predmet.ProtuStrankaListFormatedOIB>
  <DomainObject.Predmet.ProtuStrankaListFormatedWithAdress>
    <izvorni_sadrzaj>
      <item>OHIO d.o.o. za trgovinu i usluge, Virovitica, Trg kralja Tomislava 2, 33000 Virovitica zastupanog po punomoćniku Kristijan Saratlić</item>
    </izvorni_sadrzaj>
    <derivirana_varijabla naziv="DomainObject.Predmet.ProtuStrankaListFormatedWithAdress_1">
      <item>OHIO d.o.o. za trgovinu i usluge, Virovitica, Trg kralja Tomislava 2, 33000 Virovitica zastupanog po punomoćniku Kristijan Saratlić</item>
    </derivirana_varijabla>
  </DomainObject.Predmet.ProtuStrankaListFormatedWithAdress>
  <DomainObject.Predmet.ProtuStrankaListFormatedWithAdressOIB>
    <izvorni_sadrzaj>
      <item>OHIO d.o.o. za trgovinu i usluge, Virovitica, OIB 02922852091, Trg kralja Tomislava 2, 33000 Virovitica zastupanog po punomoćniku Kristijan Saratlić</item>
    </izvorni_sadrzaj>
    <derivirana_varijabla naziv="DomainObject.Predmet.ProtuStrankaListFormatedWithAdressOIB_1">
      <item>OHIO d.o.o. za trgovinu i usluge, Virovitica, OIB 02922852091, Trg kralja Tomislava 2, 33000 Virovitica zastupanog po punomoćniku Kristijan Saratlić</item>
    </derivirana_varijabla>
  </DomainObject.Predmet.ProtuStrankaListFormatedWithAdressOIB>
  <DomainObject.Predmet.ProtuStrankaListNazivFormated>
    <izvorni_sadrzaj>
      <item>OHIO d.o.o. za trgovinu i usluge, Virovitica</item>
    </izvorni_sadrzaj>
    <derivirana_varijabla naziv="DomainObject.Predmet.ProtuStrankaListNazivFormated_1">
      <item>OHIO d.o.o. za trgovinu i usluge, Virovitica</item>
    </derivirana_varijabla>
  </DomainObject.Predmet.ProtuStrankaListNazivFormated>
  <DomainObject.Predmet.ProtuStrankaListNazivFormatedOIB>
    <izvorni_sadrzaj>
      <item>OHIO d.o.o. za trgovinu i usluge, Virovitica, OIB 02922852091</item>
    </izvorni_sadrzaj>
    <derivirana_varijabla naziv="DomainObject.Predmet.ProtuStrankaListNazivFormatedOIB_1">
      <item>OHIO d.o.o. za trgovinu i usluge, Virovitica, OIB 02922852091</item>
    </derivirana_varijabla>
  </DomainObject.Predmet.ProtuStrankaListNazivFormatedOIB>
  <DomainObject.Predmet.OstaliListFormated>
    <izvorni_sadrzaj>
      <item>Kristijan Saratlić punomoćnik sudionika u postupku OHIO d.o.o. za trgovinu i usluge, Virovitica</item>
    </izvorni_sadrzaj>
    <derivirana_varijabla naziv="DomainObject.Predmet.OstaliListFormated_1">
      <item>Kristijan Saratlić punomoćnik sudionika u postupku OHIO d.o.o. za trgovinu i usluge, Virovitica</item>
    </derivirana_varijabla>
  </DomainObject.Predmet.OstaliListFormated>
  <DomainObject.Predmet.OstaliListFormatedOIB>
    <izvorni_sadrzaj>
      <item>Kristijan Saratlić, OIB 56965649691 punomoćnik sudionika u postupku OHIO d.o.o. za trgovinu i usluge, Virovitica</item>
    </izvorni_sadrzaj>
    <derivirana_varijabla naziv="DomainObject.Predmet.OstaliListFormatedOIB_1">
      <item>Kristijan Saratlić, OIB 56965649691 punomoćnik sudionika u postupku OHIO d.o.o. za trgovinu i usluge, Virovitica</item>
    </derivirana_varijabla>
  </DomainObject.Predmet.OstaliListFormatedOIB>
  <DomainObject.Predmet.OstaliListFormatedWithAdress>
    <izvorni_sadrzaj>
      <item>Kristijan Saratlić, Kolodvorska 16, 35000 Slavonski Brod punomoćnik sudionika u postupku OHIO d.o.o. za trgovinu i usluge, Virovitica</item>
    </izvorni_sadrzaj>
    <derivirana_varijabla naziv="DomainObject.Predmet.OstaliListFormatedWithAdress_1">
      <item>Kristijan Saratlić, Kolodvorska 16, 35000 Slavonski Brod punomoćnik sudionika u postupku OHIO d.o.o. za trgovinu i usluge, Virovitica</item>
    </derivirana_varijabla>
  </DomainObject.Predmet.OstaliListFormatedWithAdress>
  <DomainObject.Predmet.OstaliListFormatedWithAdressOIB>
    <izvorni_sadrzaj>
      <item>Kristijan Saratlić, OIB 56965649691, Kolodvorska 16, 35000 Slavonski Brod punomoćnik sudionika u postupku OHIO d.o.o. za trgovinu i usluge, Virovitica</item>
    </izvorni_sadrzaj>
    <derivirana_varijabla naziv="DomainObject.Predmet.OstaliListFormatedWithAdressOIB_1">
      <item>Kristijan Saratlić, OIB 56965649691, Kolodvorska 16, 35000 Slavonski Brod punomoćnik sudionika u postupku OHIO d.o.o. za trgovinu i usluge, Virovitica</item>
    </derivirana_varijabla>
  </DomainObject.Predmet.OstaliListFormatedWithAdressOIB>
  <DomainObject.Predmet.OstaliListNazivFormated>
    <izvorni_sadrzaj>
      <item>Kristijan Saratlić</item>
    </izvorni_sadrzaj>
    <derivirana_varijabla naziv="DomainObject.Predmet.OstaliListNazivFormated_1">
      <item>Kristijan Saratlić</item>
    </derivirana_varijabla>
  </DomainObject.Predmet.OstaliListNazivFormated>
  <DomainObject.Predmet.OstaliListNazivFormatedOIB>
    <izvorni_sadrzaj>
      <item>Kristijan Saratlić, OIB 56965649691</item>
    </izvorni_sadrzaj>
    <derivirana_varijabla naziv="DomainObject.Predmet.OstaliListNazivFormatedOIB_1">
      <item>Kristijan Saratlić, OIB 56965649691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OHIO d.o.o. za trgovinu i usluge, Virovitica</izvorni_sadrzaj>
    <derivirana_varijabla naziv="DomainObject.Predmet.ProtustrankaIDrugi_1">OHIO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OHIO d.o.o. za trgovinu i usluge, Virovitica, OIB 02922852091, Trg kralja Tomislava 2, 33000 Virovitica</izvorni_sadrzaj>
    <derivirana_varijabla naziv="DomainObject.Predmet.ProtustrankaIDrugiAdressOIB_1">OHIO d.o.o. za trgovinu i usluge, Virovitica, OIB 02922852091, Trg kralja Tomislava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OHIO d.o.o. za trgovinu i usluge, Virovitica</item>
      <item>Kristijan Saratlić</item>
    </izvorni_sadrzaj>
    <derivirana_varijabla naziv="DomainObject.Predmet.SudioniciListNaziv_1">
      <item>FINA, RC ZAGREB, Podružnica Bjelovar</item>
      <item>OHIO d.o.o. za trgovinu i usluge, Virovitica</item>
      <item>Kristijan Saratlić</item>
    </derivirana_varijabla>
  </DomainObject.Predmet.SudioniciListNaziv>
  <DomainObject.Predmet.SudioniciListAdressOIB>
    <izvorni_sadrzaj>
      <item>FINA, RC ZAGREB, Podružnica Bjelovar, OIB 85821130368, F. Supila 4,43000 Bjelovar</item>
      <item>OHIO d.o.o. za trgovinu i usluge, Virovitica, OIB 02922852091, Trg kralja Tomislava 2,33000 Virovitica</item>
      <item>Kristijan Saratlić, OIB 56965649691, Kolodvorska 16,35000 Slavonski Brod</item>
    </izvorni_sadrzaj>
    <derivirana_varijabla naziv="DomainObject.Predmet.SudioniciListAdressOIB_1">
      <item>FINA, RC ZAGREB, Podružnica Bjelovar, OIB 85821130368, F. Supila 4,43000 Bjelovar</item>
      <item>OHIO d.o.o. za trgovinu i usluge, Virovitica, OIB 02922852091, Trg kralja Tomislava 2,33000 Virovitica</item>
      <item>Kristijan Saratlić, OIB 56965649691, Kolodvorska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02922852091</item>
      <item>, OIB 56965649691</item>
    </izvorni_sadrzaj>
    <derivirana_varijabla naziv="DomainObject.Predmet.SudioniciListNazivOIB_1">
      <item>, OIB 85821130368</item>
      <item>, OIB 02922852091</item>
      <item>, OIB 56965649691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AA9FC-9434-43B2-A8BF-604307CC0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716</properties:Words>
  <properties:Characters>3827</properties:Characters>
  <properties:Lines>113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2016-02-22T10:54:00Z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2016-02-22T10:56:00Z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