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0ea72" w14:paraId="c90ea72" w:rsidRDefault="001F4DF9" w:rsidP="00910611" w:rsidR="001F4DF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F4DF9" w:rsidP="00910611" w:rsidR="001F4DF9">
      <w:r>
        <w:rPr>
          <w:rFonts w:eastAsia="MS Mincho"/>
        </w:rPr>
        <w:t>REPUBLIKA HRVATSKA</w:t>
      </w:r>
    </w:p>
    <w:p w:rsidRDefault="001F4DF9" w:rsidP="00910611" w:rsidR="001F4DF9">
      <w:r>
        <w:rPr>
          <w:rFonts w:eastAsia="MS Mincho"/>
        </w:rPr>
        <w:t>TRGOVAČKI SUD U RIJECI</w:t>
      </w:r>
    </w:p>
    <w:p w:rsidRDefault="001F4DF9" w:rsidR="001F4DF9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1F4DF9" w:rsidP="00910611" w:rsidR="001F4DF9" w:rsidRPr="00910611"/>
    <w:p w:rsidRDefault="00A83E5B" w:rsidP="001D4B71" w:rsidR="00A83E5B" w:rsidRPr="00FF34F0"/>
    <w:p w:rsidRDefault="00CD11BF" w:rsidP="00CD11BF" w:rsidR="001D4B71" w:rsidRPr="00FF34F0">
      <w:pPr>
        <w:jc w:val="center"/>
        <w:rPr>
          <w:b/>
        </w:rPr>
      </w:pPr>
      <w:r>
        <w:rPr>
          <w:b/>
        </w:rPr>
        <w:t>R E P U B L I K A   H R V AT S K A</w:t>
      </w:r>
    </w:p>
    <w:p w:rsidRDefault="00FB44A5" w:rsidP="001D4B71" w:rsidR="00FB44A5">
      <w:pPr>
        <w:rPr>
          <w:b/>
        </w:rPr>
      </w:pPr>
    </w:p>
    <w:p w:rsidRDefault="00FF34F0" w:rsidP="00FF34F0" w:rsidR="00FF34F0">
      <w:pPr>
        <w:jc w:val="center"/>
        <w:rPr>
          <w:b/>
        </w:rPr>
      </w:pPr>
      <w:r>
        <w:rPr>
          <w:b/>
        </w:rPr>
        <w:t>Z A K L J U Č A K</w:t>
      </w:r>
    </w:p>
    <w:p w:rsidRDefault="001D4B71" w:rsidP="001D4B71" w:rsidR="001D4B71"/>
    <w:p w:rsidRDefault="001F5EA6" w:rsidP="001D4B71" w:rsidR="001F5EA6" w:rsidRPr="00FF34F0"/>
    <w:p w:rsidRDefault="00BB5A9F" w:rsidP="00A83E5B" w:rsidR="00A83E5B" w:rsidRPr="00A83E5B">
      <w:pPr>
        <w:jc w:val="both"/>
      </w:pPr>
      <w:r>
        <w:tab/>
      </w:r>
      <w:r w:rsidR="00A83E5B" w:rsidRPr="00A83E5B">
        <w:t xml:space="preserve">Trgovački sud u Rijeci, po stečajnom sucu Danieli Korlević, u stečajnom postupku nad dužnikom </w:t>
      </w:r>
      <w:r w:rsidR="00687860" w:rsidRPr="00687860">
        <w:rPr>
          <w:b/>
        </w:rPr>
        <w:t>N. J. TRADE d.o.o. Fažana, Braće Ilić 45</w:t>
      </w:r>
      <w:r w:rsidR="00F531E0">
        <w:t xml:space="preserve">, temeljem čl.111. Ovršnog zakona (NN 25/12, 112/12 i 93/14), </w:t>
      </w:r>
      <w:r w:rsidR="00A83E5B" w:rsidRPr="00A83E5B">
        <w:t xml:space="preserve">dana </w:t>
      </w:r>
      <w:r w:rsidR="00486BB3">
        <w:t>0</w:t>
      </w:r>
      <w:r w:rsidR="00687860">
        <w:t>3</w:t>
      </w:r>
      <w:r w:rsidR="00486BB3">
        <w:t>. veljače</w:t>
      </w:r>
      <w:r w:rsidR="00A83E5B" w:rsidRPr="00A83E5B">
        <w:t xml:space="preserve"> 201</w:t>
      </w:r>
      <w:r w:rsidR="0004777D">
        <w:t>6</w:t>
      </w:r>
      <w:r w:rsidR="00A83E5B" w:rsidRPr="00A83E5B">
        <w:t xml:space="preserve">. godine </w:t>
      </w:r>
    </w:p>
    <w:p w:rsidRDefault="00A8691E" w:rsidP="00A8691E" w:rsidR="00A8691E">
      <w:pPr>
        <w:jc w:val="both"/>
      </w:pPr>
    </w:p>
    <w:p w:rsidRDefault="001F5EA6" w:rsidP="00A8691E" w:rsidR="001F5EA6">
      <w:pPr>
        <w:jc w:val="both"/>
      </w:pPr>
    </w:p>
    <w:p w:rsidRDefault="00A8691E" w:rsidP="001D4B71" w:rsidR="001D4B71" w:rsidRPr="00CF02E4">
      <w:pPr>
        <w:jc w:val="center"/>
        <w:rPr>
          <w:b/>
          <w:bCs/>
        </w:rPr>
      </w:pPr>
      <w:r>
        <w:rPr>
          <w:bCs/>
        </w:rPr>
        <w:t xml:space="preserve"> </w:t>
      </w:r>
      <w:r w:rsidR="00FF34F0" w:rsidRPr="00CF02E4">
        <w:rPr>
          <w:b/>
          <w:bCs/>
        </w:rPr>
        <w:t>z a k l j u č i o    j e</w:t>
      </w:r>
    </w:p>
    <w:p w:rsidRDefault="007102B3" w:rsidP="001D4B71" w:rsidR="007102B3">
      <w:pPr>
        <w:jc w:val="center"/>
        <w:rPr>
          <w:b/>
          <w:bCs/>
        </w:rPr>
      </w:pPr>
    </w:p>
    <w:p w:rsidRDefault="001F5EA6" w:rsidP="001D4B71" w:rsidR="001F5EA6">
      <w:pPr>
        <w:jc w:val="center"/>
        <w:rPr>
          <w:b/>
          <w:bCs/>
        </w:rPr>
      </w:pPr>
    </w:p>
    <w:p w:rsidRDefault="007664ED" w:rsidP="00687860" w:rsidR="007664ED">
      <w:pPr>
        <w:pStyle w:val="Odlomakpopisa"/>
        <w:numPr>
          <w:ilvl w:val="0"/>
          <w:numId w:val="1"/>
        </w:numPr>
        <w:jc w:val="both"/>
      </w:pPr>
      <w:r>
        <w:t xml:space="preserve">Određuje se ročište za diobu kupovnine ostvarene prodajom nekretnine stečajnog dužnika upisane u </w:t>
      </w:r>
      <w:r w:rsidRPr="007664ED">
        <w:t xml:space="preserve">zemljišnim knjigama </w:t>
      </w:r>
      <w:r w:rsidR="00BB5A9F" w:rsidRPr="00BB5A9F">
        <w:t xml:space="preserve">Općinskog suda u </w:t>
      </w:r>
      <w:r w:rsidR="001F5EA6">
        <w:t xml:space="preserve">Puli, </w:t>
      </w:r>
      <w:r w:rsidR="00687860" w:rsidRPr="00687860">
        <w:t xml:space="preserve">1501/10000 dijela, 5. etaža, posebni dio "E" zgrade, stan koji se nalazi na mansardi zgrade, a sastoji se od terase, hodnika, kupaonice, sobe, kuhinje, dnevnog boravka i spremišta, ukupne površine 58,81 m2, obojano rozom bojom u Projektu posebnih vlasništva, sagrađen na k.č.br. 2149/29, dvorište (stambena zgrada, podulošci od 1-6) upisan u zk.ul. 10300, poduložak 5, k.o. Pula </w:t>
      </w:r>
      <w:r w:rsidR="00687860">
        <w:t xml:space="preserve">i </w:t>
      </w:r>
      <w:r w:rsidR="00687860" w:rsidRPr="00687860">
        <w:t>1661/10000 dijela, 6. etaža, posebni dio "F" zgrade, stan koji se nalazi na  mansardi zgrade, a sastoji se od terase, hodnika, kupaonice, dvije sobe,  kuhinje, dnevnog boravka i spremišta, ukupne površine 65,06 m2, obojano  ljubičastom bojom u Projektu posebnih vlasništva, sagrađen na k.č.br.  2149/29, dvorište (stambena zgrada, podulošci od 1-6) upisan u zk.ul. 10300, poduložak 6, k.o. Pula</w:t>
      </w:r>
      <w:r w:rsidR="001F5EA6">
        <w:t>,</w:t>
      </w:r>
      <w:r w:rsidR="00545437">
        <w:t xml:space="preserve"> </w:t>
      </w:r>
      <w:r>
        <w:t>za dan</w:t>
      </w:r>
    </w:p>
    <w:p w:rsidRDefault="007664ED" w:rsidP="007664ED" w:rsidR="007664ED">
      <w:pPr>
        <w:jc w:val="both"/>
      </w:pPr>
    </w:p>
    <w:p w:rsidRDefault="00687860" w:rsidP="007664ED" w:rsidR="007664ED">
      <w:pPr>
        <w:jc w:val="center"/>
        <w:rPr>
          <w:b/>
        </w:rPr>
      </w:pPr>
      <w:r>
        <w:rPr>
          <w:b/>
        </w:rPr>
        <w:t>31</w:t>
      </w:r>
      <w:r w:rsidR="00BB5A9F">
        <w:rPr>
          <w:b/>
        </w:rPr>
        <w:t xml:space="preserve">. </w:t>
      </w:r>
      <w:r w:rsidR="0004777D">
        <w:rPr>
          <w:b/>
        </w:rPr>
        <w:t>ožujka</w:t>
      </w:r>
      <w:r w:rsidR="007664ED">
        <w:rPr>
          <w:b/>
        </w:rPr>
        <w:t xml:space="preserve"> 201</w:t>
      </w:r>
      <w:r w:rsidR="00545437">
        <w:rPr>
          <w:b/>
        </w:rPr>
        <w:t>6</w:t>
      </w:r>
      <w:r w:rsidR="007664ED">
        <w:rPr>
          <w:b/>
        </w:rPr>
        <w:t xml:space="preserve">. godine u </w:t>
      </w:r>
      <w:r w:rsidR="00F531E0">
        <w:rPr>
          <w:b/>
        </w:rPr>
        <w:t>1</w:t>
      </w:r>
      <w:r>
        <w:rPr>
          <w:b/>
        </w:rPr>
        <w:t>0</w:t>
      </w:r>
      <w:r w:rsidR="001F5EA6">
        <w:rPr>
          <w:b/>
        </w:rPr>
        <w:t>,</w:t>
      </w:r>
      <w:r>
        <w:rPr>
          <w:b/>
        </w:rPr>
        <w:t>00</w:t>
      </w:r>
      <w:r w:rsidR="007664ED">
        <w:rPr>
          <w:b/>
        </w:rPr>
        <w:t xml:space="preserve"> sati</w:t>
      </w:r>
    </w:p>
    <w:p w:rsidRDefault="007664ED" w:rsidP="007664ED" w:rsidR="007664ED">
      <w:pPr>
        <w:jc w:val="center"/>
        <w:rPr>
          <w:b/>
        </w:rPr>
      </w:pPr>
      <w:r>
        <w:rPr>
          <w:b/>
        </w:rPr>
        <w:t>kod Trgovačkog suda u Rijeci,</w:t>
      </w:r>
    </w:p>
    <w:p w:rsidRDefault="007664ED" w:rsidP="007664ED" w:rsidR="007664ED">
      <w:pPr>
        <w:jc w:val="center"/>
        <w:rPr>
          <w:b/>
        </w:rPr>
      </w:pPr>
      <w:r>
        <w:rPr>
          <w:b/>
        </w:rPr>
        <w:t>Zadarska 1 i 3</w:t>
      </w:r>
    </w:p>
    <w:p w:rsidRDefault="007664ED" w:rsidP="007664ED" w:rsidR="007664ED" w:rsidRPr="007664ED">
      <w:pPr>
        <w:jc w:val="center"/>
        <w:rPr>
          <w:b/>
        </w:rPr>
      </w:pPr>
      <w:r>
        <w:rPr>
          <w:b/>
        </w:rPr>
        <w:t>sudnica 2, I. kat</w:t>
      </w:r>
    </w:p>
    <w:p w:rsidRDefault="0015226C" w:rsidP="001D4B71" w:rsidR="0015226C">
      <w:pPr>
        <w:jc w:val="both"/>
      </w:pPr>
    </w:p>
    <w:p w:rsidRDefault="001F5EA6" w:rsidP="001F5EA6" w:rsidR="00687860">
      <w:pPr>
        <w:pStyle w:val="Odlomakpopisa"/>
        <w:ind w:left="426"/>
        <w:jc w:val="both"/>
      </w:pPr>
      <w:r>
        <w:t xml:space="preserve">           n</w:t>
      </w:r>
      <w:r w:rsidR="007664ED">
        <w:t>a ročište se dostavom ovoga zaključka pozivaju</w:t>
      </w:r>
      <w:r>
        <w:t xml:space="preserve"> </w:t>
      </w:r>
    </w:p>
    <w:p w:rsidRDefault="007664ED" w:rsidP="00687860" w:rsidR="00687860">
      <w:pPr>
        <w:pStyle w:val="Odlomakpopisa"/>
        <w:numPr>
          <w:ilvl w:val="0"/>
          <w:numId w:val="3"/>
        </w:numPr>
        <w:jc w:val="both"/>
      </w:pPr>
      <w:r>
        <w:t>stečajni upravitelj</w:t>
      </w:r>
      <w:r w:rsidR="001F5EA6">
        <w:t xml:space="preserve"> i </w:t>
      </w:r>
    </w:p>
    <w:p w:rsidRDefault="001F5EA6" w:rsidP="00687860" w:rsidR="00687860">
      <w:pPr>
        <w:pStyle w:val="Odlomakpopisa"/>
        <w:numPr>
          <w:ilvl w:val="0"/>
          <w:numId w:val="3"/>
        </w:numPr>
        <w:jc w:val="both"/>
      </w:pPr>
      <w:r>
        <w:t>razlučni</w:t>
      </w:r>
      <w:r w:rsidR="00687860">
        <w:t xml:space="preserve"> vjerovnici </w:t>
      </w:r>
    </w:p>
    <w:p w:rsidRDefault="00687860" w:rsidP="00687860" w:rsidR="00687860">
      <w:pPr>
        <w:pStyle w:val="Odlomakpopisa"/>
        <w:ind w:left="1776"/>
        <w:jc w:val="both"/>
      </w:pPr>
      <w:r>
        <w:t>H-ABDUCO d.o.o. Zagreb, Slavonska avenija 6a</w:t>
      </w:r>
    </w:p>
    <w:p w:rsidRDefault="00687860" w:rsidP="00687860" w:rsidR="00687860">
      <w:pPr>
        <w:pStyle w:val="Odlomakpopisa"/>
        <w:ind w:left="1776"/>
        <w:jc w:val="both"/>
      </w:pPr>
      <w:r>
        <w:t>REPUBLIKA HRVATSKA</w:t>
      </w:r>
    </w:p>
    <w:p w:rsidRDefault="00687860" w:rsidP="00687860" w:rsidR="00687860">
      <w:pPr>
        <w:pStyle w:val="Odlomakpopisa"/>
        <w:ind w:left="1776"/>
        <w:jc w:val="both"/>
      </w:pPr>
      <w:r>
        <w:t xml:space="preserve">VICTORIA BERGER, Beč, Austrija, Wildagass </w:t>
      </w:r>
    </w:p>
    <w:p w:rsidRDefault="00687860" w:rsidP="00687860" w:rsidR="007664ED">
      <w:pPr>
        <w:pStyle w:val="Odlomakpopisa"/>
        <w:ind w:left="1776"/>
        <w:jc w:val="both"/>
      </w:pPr>
      <w:r>
        <w:t>IN – DI d.o.o. Vodnjan, G. A. Della Zonca 25f</w:t>
      </w:r>
    </w:p>
    <w:p w:rsidRDefault="001F5EA6" w:rsidP="001F5EA6" w:rsidR="001F5EA6">
      <w:pPr>
        <w:pStyle w:val="Odlomakpopisa"/>
        <w:ind w:left="426"/>
        <w:jc w:val="both"/>
      </w:pPr>
    </w:p>
    <w:p w:rsidRDefault="007664ED" w:rsidP="007664ED" w:rsidR="007664ED">
      <w:pPr>
        <w:pStyle w:val="Odlomakpopisa"/>
        <w:numPr>
          <w:ilvl w:val="0"/>
          <w:numId w:val="1"/>
        </w:numPr>
        <w:jc w:val="both"/>
      </w:pPr>
      <w:r>
        <w:lastRenderedPageBreak/>
        <w:t xml:space="preserve">Upozoravaju se pozvane osobe da će se tražbina vjerovnika koji ne dođe na ročište uzeti prema stanju koje proizlazi iz zemljišne knjige i spisa te da, najkasnije na ročištu za diobu, mogu drugom osporiti tražbinu, njezinu visinu i red namirenja. </w:t>
      </w:r>
    </w:p>
    <w:p w:rsidRDefault="007664ED" w:rsidP="007664ED" w:rsidR="007664ED" w:rsidRPr="00FF34F0">
      <w:pPr>
        <w:pStyle w:val="Odlomakpopisa"/>
        <w:ind w:left="1080"/>
        <w:jc w:val="both"/>
      </w:pPr>
      <w:r>
        <w:t>Na ročištu se raspravlja o namirenju vjerovnika i drugih osoba koje postavljaju zahtjev za namirenje.</w:t>
      </w:r>
    </w:p>
    <w:p w:rsidRDefault="0015226C" w:rsidP="001D4B71" w:rsidR="0015226C" w:rsidRPr="00FF34F0">
      <w:pPr>
        <w:jc w:val="both"/>
      </w:pPr>
    </w:p>
    <w:p w:rsidRDefault="001D4B71" w:rsidP="001D4B71" w:rsidR="001D4B71" w:rsidRPr="00FF34F0">
      <w:pPr>
        <w:jc w:val="center"/>
      </w:pPr>
      <w:r w:rsidRPr="00FF34F0">
        <w:t>U Rijeci</w:t>
      </w:r>
      <w:r w:rsidR="00486BB3">
        <w:t>, 0</w:t>
      </w:r>
      <w:r w:rsidR="00687860">
        <w:t>3</w:t>
      </w:r>
      <w:r w:rsidR="00486BB3">
        <w:t>. veljače</w:t>
      </w:r>
      <w:r w:rsidR="00E95A99">
        <w:t xml:space="preserve"> </w:t>
      </w:r>
      <w:r w:rsidR="0012500B" w:rsidRPr="00FF34F0">
        <w:t>201</w:t>
      </w:r>
      <w:r w:rsidR="0004777D">
        <w:t>6</w:t>
      </w:r>
      <w:r w:rsidR="007102B3" w:rsidRPr="00FF34F0">
        <w:t>. godine</w:t>
      </w:r>
    </w:p>
    <w:p w:rsidRDefault="001D4B71" w:rsidP="00CF02E4" w:rsidR="001D4B71" w:rsidRPr="00FF34F0">
      <w:pPr>
        <w:jc w:val="right"/>
      </w:pP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  <w:t xml:space="preserve">      </w:t>
      </w:r>
      <w:r w:rsidR="00CD11BF">
        <w:rPr>
          <w:b/>
        </w:rPr>
        <w:t xml:space="preserve"> </w:t>
      </w:r>
      <w:r w:rsidR="008216E1">
        <w:rPr>
          <w:b/>
        </w:rPr>
        <w:t xml:space="preserve">              </w:t>
      </w:r>
      <w:r w:rsidR="00EB6853">
        <w:rPr>
          <w:b/>
        </w:rPr>
        <w:t xml:space="preserve">             </w:t>
      </w:r>
      <w:r w:rsidR="00703E13">
        <w:rPr>
          <w:b/>
        </w:rPr>
        <w:t xml:space="preserve">   </w:t>
      </w:r>
      <w:r w:rsidR="00EB6853">
        <w:rPr>
          <w:b/>
        </w:rPr>
        <w:t xml:space="preserve"> </w:t>
      </w:r>
      <w:r w:rsidR="00346D1C">
        <w:rPr>
          <w:b/>
        </w:rPr>
        <w:t xml:space="preserve">  </w:t>
      </w:r>
      <w:r w:rsidRPr="00FF34F0">
        <w:t>Stečajni sudac</w:t>
      </w:r>
    </w:p>
    <w:p w:rsidRDefault="001D4B71" w:rsidP="008D3873" w:rsidR="00DE1D72">
      <w:pPr>
        <w:tabs>
          <w:tab w:pos="7250" w:val="left"/>
        </w:tabs>
        <w:jc w:val="right"/>
      </w:pPr>
      <w:r w:rsidRPr="00FF34F0">
        <w:t xml:space="preserve">                                                                              </w:t>
      </w:r>
      <w:r w:rsidR="00FF34F0">
        <w:t xml:space="preserve">         </w:t>
      </w:r>
      <w:r w:rsidR="00EB6853">
        <w:t xml:space="preserve">   </w:t>
      </w:r>
      <w:r w:rsidR="00FF34F0">
        <w:t xml:space="preserve"> </w:t>
      </w:r>
      <w:r w:rsidRPr="00FF34F0">
        <w:t xml:space="preserve"> </w:t>
      </w:r>
      <w:r w:rsidR="004E57FE">
        <w:t xml:space="preserve"> </w:t>
      </w:r>
      <w:r w:rsidR="00346D1C">
        <w:t xml:space="preserve">   </w:t>
      </w:r>
      <w:r w:rsidRPr="00FF34F0">
        <w:t>Daniela Korlević</w:t>
      </w:r>
      <w:r w:rsidR="00F531E0">
        <w:t xml:space="preserve"> </w:t>
      </w:r>
    </w:p>
    <w:p w:rsidRDefault="0004777D" w:rsidP="00BB5A9F" w:rsidR="0004777D">
      <w:pPr>
        <w:tabs>
          <w:tab w:pos="7250" w:val="left"/>
        </w:tabs>
        <w:jc w:val="right"/>
      </w:pPr>
    </w:p>
    <w:p w:rsidRDefault="00033286" w:rsidP="00BB5A9F" w:rsidR="00033286">
      <w:pPr>
        <w:tabs>
          <w:tab w:pos="7250" w:val="left"/>
        </w:tabs>
        <w:jc w:val="right"/>
      </w:pPr>
    </w:p>
    <w:p w:rsidRDefault="001D4B71" w:rsidP="001D4B71" w:rsidR="001D4B71" w:rsidRPr="00F531E0">
      <w:pPr>
        <w:jc w:val="both"/>
        <w:rPr>
          <w:b/>
          <w:szCs w:val="20"/>
        </w:rPr>
      </w:pPr>
      <w:r w:rsidRPr="00F531E0">
        <w:rPr>
          <w:b/>
          <w:szCs w:val="20"/>
        </w:rPr>
        <w:t>UPUTA O PRAVNOM LIJEKU:</w:t>
      </w:r>
    </w:p>
    <w:p w:rsidRDefault="001D4B71" w:rsidP="007664ED" w:rsidR="0063239C" w:rsidRPr="00F531E0">
      <w:pPr>
        <w:jc w:val="both"/>
        <w:rPr>
          <w:szCs w:val="20"/>
        </w:rPr>
      </w:pPr>
      <w:r w:rsidRPr="00F531E0">
        <w:rPr>
          <w:szCs w:val="20"/>
        </w:rPr>
        <w:t xml:space="preserve">Protiv zaključka nije dopušten pravni lijek (čl. </w:t>
      </w:r>
      <w:smartTag w:element="metricconverter" w:uri="urn:schemas-microsoft-com:office:smarttags">
        <w:smartTagPr>
          <w:attr w:val="11. st" w:name="ProductID"/>
        </w:smartTagPr>
        <w:r w:rsidRPr="00F531E0">
          <w:rPr>
            <w:szCs w:val="20"/>
          </w:rPr>
          <w:t>11. st</w:t>
        </w:r>
      </w:smartTag>
      <w:r w:rsidRPr="00F531E0">
        <w:rPr>
          <w:szCs w:val="20"/>
        </w:rPr>
        <w:t>.9. SZ-a).</w:t>
      </w:r>
    </w:p>
    <w:p w:rsidRDefault="0090362F" w:rsidP="007664ED" w:rsidR="0090362F">
      <w:pPr>
        <w:jc w:val="both"/>
      </w:pPr>
    </w:p>
    <w:p w:rsidRDefault="00033286" w:rsidP="007664ED" w:rsidR="00033286">
      <w:pPr>
        <w:jc w:val="both"/>
      </w:pPr>
    </w:p>
    <w:p w:rsidRDefault="00033286" w:rsidP="007664ED" w:rsidR="00033286">
      <w:pPr>
        <w:jc w:val="both"/>
      </w:pPr>
    </w:p>
    <w:p w:rsidRDefault="0004777D" w:rsidP="007664ED" w:rsidR="0004777D">
      <w:pPr>
        <w:jc w:val="both"/>
      </w:pPr>
    </w:p>
    <w:p w:rsidRDefault="007664ED" w:rsidP="007664ED" w:rsidR="007664ED" w:rsidRPr="007664ED">
      <w:pPr>
        <w:jc w:val="both"/>
        <w:rPr>
          <w:sz w:val="20"/>
          <w:szCs w:val="20"/>
        </w:rPr>
      </w:pPr>
      <w:r w:rsidRPr="007664ED">
        <w:rPr>
          <w:b/>
          <w:sz w:val="20"/>
          <w:szCs w:val="20"/>
        </w:rPr>
        <w:t>DNA</w:t>
      </w:r>
      <w:r w:rsidRPr="007664ED">
        <w:rPr>
          <w:sz w:val="20"/>
          <w:szCs w:val="20"/>
        </w:rPr>
        <w:t>:</w:t>
      </w:r>
    </w:p>
    <w:p w:rsidRDefault="00A83E5B" w:rsidP="007664ED" w:rsidR="007664ED" w:rsidRPr="007664ED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stečajni upravitelj </w:t>
      </w:r>
      <w:r w:rsidR="00687860">
        <w:rPr>
          <w:sz w:val="20"/>
          <w:szCs w:val="20"/>
        </w:rPr>
        <w:t>Jasmina Lichtenberg</w:t>
      </w:r>
      <w:r w:rsidR="001F5EA6">
        <w:rPr>
          <w:sz w:val="20"/>
          <w:szCs w:val="20"/>
        </w:rPr>
        <w:t xml:space="preserve"> </w:t>
      </w:r>
    </w:p>
    <w:p w:rsidRDefault="007664ED" w:rsidP="007664ED" w:rsidR="00687860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 w:rsidRPr="00687860">
        <w:rPr>
          <w:sz w:val="20"/>
          <w:szCs w:val="20"/>
        </w:rPr>
        <w:t>razlučni vjerovni</w:t>
      </w:r>
      <w:r w:rsidR="001F5EA6" w:rsidRPr="00687860">
        <w:rPr>
          <w:sz w:val="20"/>
          <w:szCs w:val="20"/>
        </w:rPr>
        <w:t xml:space="preserve">k </w:t>
      </w:r>
    </w:p>
    <w:p w:rsidRDefault="00687860" w:rsidP="00687860" w:rsidR="00687860" w:rsidRPr="00687860">
      <w:pPr>
        <w:pStyle w:val="Odlomakpopisa"/>
        <w:ind w:left="1776"/>
        <w:jc w:val="both"/>
        <w:rPr>
          <w:sz w:val="20"/>
        </w:rPr>
      </w:pPr>
      <w:r w:rsidRPr="00687860">
        <w:rPr>
          <w:sz w:val="20"/>
        </w:rPr>
        <w:t>H-ABDUCO d.o.o. Zagreb, Slavonska avenija 6a</w:t>
      </w:r>
    </w:p>
    <w:p w:rsidRDefault="00687860" w:rsidP="00687860" w:rsidR="00687860" w:rsidRPr="00687860">
      <w:pPr>
        <w:pStyle w:val="Odlomakpopisa"/>
        <w:ind w:left="1776"/>
        <w:jc w:val="both"/>
        <w:rPr>
          <w:sz w:val="20"/>
        </w:rPr>
      </w:pPr>
      <w:r w:rsidRPr="00687860">
        <w:rPr>
          <w:sz w:val="20"/>
        </w:rPr>
        <w:t>REPUBLIKA HRVATSKA</w:t>
      </w:r>
      <w:r>
        <w:rPr>
          <w:sz w:val="20"/>
        </w:rPr>
        <w:t xml:space="preserve"> po zz ŽDO Pula </w:t>
      </w:r>
    </w:p>
    <w:p w:rsidRDefault="00687860" w:rsidP="00687860" w:rsidR="00687860" w:rsidRPr="00687860">
      <w:pPr>
        <w:pStyle w:val="Odlomakpopisa"/>
        <w:ind w:left="1776"/>
        <w:jc w:val="both"/>
        <w:rPr>
          <w:sz w:val="20"/>
        </w:rPr>
      </w:pPr>
      <w:r w:rsidRPr="00687860">
        <w:rPr>
          <w:sz w:val="20"/>
        </w:rPr>
        <w:t>VICTORIA BERGER</w:t>
      </w:r>
      <w:r>
        <w:rPr>
          <w:sz w:val="20"/>
        </w:rPr>
        <w:t xml:space="preserve"> po pun Ranko Đokić odvj. u Puli</w:t>
      </w:r>
      <w:r w:rsidRPr="00687860">
        <w:rPr>
          <w:sz w:val="20"/>
        </w:rPr>
        <w:t xml:space="preserve"> </w:t>
      </w:r>
    </w:p>
    <w:p w:rsidRDefault="00687860" w:rsidP="00687860" w:rsidR="00687860" w:rsidRPr="00687860">
      <w:pPr>
        <w:pStyle w:val="Odlomakpopisa"/>
        <w:ind w:left="1776"/>
        <w:jc w:val="both"/>
        <w:rPr>
          <w:sz w:val="20"/>
        </w:rPr>
      </w:pPr>
      <w:r w:rsidRPr="00687860">
        <w:rPr>
          <w:sz w:val="20"/>
        </w:rPr>
        <w:t>IN – DI d.o.o. Vodnjan, G. A. Della Zonca 25f</w:t>
      </w:r>
    </w:p>
    <w:p w:rsidRDefault="007664ED" w:rsidP="007664ED" w:rsidR="007664ED" w:rsidRPr="00687860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 w:rsidRPr="00687860">
        <w:rPr>
          <w:sz w:val="20"/>
          <w:szCs w:val="20"/>
        </w:rPr>
        <w:t>e-</w:t>
      </w:r>
      <w:r w:rsidR="00033286" w:rsidRPr="00687860">
        <w:rPr>
          <w:sz w:val="20"/>
          <w:szCs w:val="20"/>
        </w:rPr>
        <w:t>O</w:t>
      </w:r>
      <w:r w:rsidRPr="00687860">
        <w:rPr>
          <w:sz w:val="20"/>
          <w:szCs w:val="20"/>
        </w:rPr>
        <w:t>glasna ploča</w:t>
      </w:r>
    </w:p>
    <w:p w:rsidRDefault="007664ED" w:rsidP="007664ED" w:rsidR="007664ED">
      <w:pPr>
        <w:jc w:val="both"/>
        <w:rPr>
          <w:sz w:val="20"/>
          <w:szCs w:val="20"/>
        </w:rPr>
      </w:pPr>
    </w:p>
    <w:p w:rsidRDefault="007664ED" w:rsidP="007664ED" w:rsid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U Rijeci, </w:t>
      </w:r>
      <w:r w:rsidR="00486BB3">
        <w:rPr>
          <w:sz w:val="20"/>
          <w:szCs w:val="20"/>
        </w:rPr>
        <w:t>0</w:t>
      </w:r>
      <w:r w:rsidR="00687860">
        <w:rPr>
          <w:sz w:val="20"/>
          <w:szCs w:val="20"/>
        </w:rPr>
        <w:t>3</w:t>
      </w:r>
      <w:r w:rsidR="00486BB3">
        <w:rPr>
          <w:sz w:val="20"/>
          <w:szCs w:val="20"/>
        </w:rPr>
        <w:t>.02</w:t>
      </w:r>
      <w:r w:rsidR="0004777D">
        <w:rPr>
          <w:sz w:val="20"/>
          <w:szCs w:val="20"/>
        </w:rPr>
        <w:t>.2016</w:t>
      </w:r>
      <w:r>
        <w:rPr>
          <w:sz w:val="20"/>
          <w:szCs w:val="20"/>
        </w:rPr>
        <w:t>. godine</w:t>
      </w:r>
    </w:p>
    <w:p w:rsidRDefault="007664ED" w:rsidP="007664ED" w:rsidR="007664ED">
      <w:pPr>
        <w:jc w:val="both"/>
        <w:rPr>
          <w:sz w:val="20"/>
          <w:szCs w:val="20"/>
        </w:rPr>
      </w:pPr>
    </w:p>
    <w:p w:rsidRDefault="007664ED" w:rsidP="007664ED" w:rsid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>Sudac</w:t>
      </w:r>
    </w:p>
    <w:p w:rsidRDefault="007664ED" w:rsidP="007664ED" w:rsidR="007664ED" w:rsidRP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Daniela Korlević </w:t>
      </w:r>
    </w:p>
    <w:sectPr w:rsidR="007664ED" w:rsidRPr="007664ED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687" w:rsidR="00716687">
      <w:r>
        <w:separator/>
      </w:r>
    </w:p>
  </w:endnote>
  <w:endnote w:id="0" w:type="continuationSeparator">
    <w:p w:rsidRDefault="00716687" w:rsidR="007166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4DF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687" w:rsidR="00716687">
      <w:r>
        <w:separator/>
      </w:r>
    </w:p>
  </w:footnote>
  <w:footnote w:id="0" w:type="continuationSeparator">
    <w:p w:rsidRDefault="00716687" w:rsidR="007166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4E4742" w:rsidR="00E231A6">
    <w:pPr>
      <w:pStyle w:val="Zaglavlje"/>
      <w:jc w:val="right"/>
    </w:pPr>
    <w:r>
      <w:tab/>
    </w:r>
    <w:r>
      <w:tab/>
    </w:r>
  </w:p>
  <w:p w:rsidRDefault="00E231A6" w:rsidP="004E4742" w:rsidR="00E231A6">
    <w:pPr>
      <w:pStyle w:val="Zaglavlje"/>
      <w:jc w:val="right"/>
    </w:pPr>
  </w:p>
  <w:p w:rsidRDefault="00EB6853" w:rsidP="004E4742" w:rsidR="00EB6853" w:rsidRPr="00F50A33">
    <w:pPr>
      <w:pStyle w:val="Zaglavlje"/>
      <w:jc w:val="right"/>
    </w:pPr>
    <w:r w:rsidRPr="00F50A33">
      <w:t>Posl. br. 15 St-</w:t>
    </w:r>
    <w:r w:rsidR="00687860">
      <w:t>25/12-133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02A2D"/>
    <w:multiLevelType w:val="hybridMultilevel"/>
    <w:tmpl w:val="3FBEC3C4"/>
    <w:lvl w:tplc="80E66D30" w:ilvl="0">
      <w:start w:val="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28AB603D"/>
    <w:multiLevelType w:val="hybridMultilevel"/>
    <w:tmpl w:val="319441B0"/>
    <w:lvl w:tplc="68FC05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C6673EC"/>
    <w:multiLevelType w:val="hybridMultilevel"/>
    <w:tmpl w:val="BB6CCD46"/>
    <w:lvl w:tplc="FDD2F3B2" w:ilvl="0">
      <w:start w:val="31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4B71"/>
    <w:rsid w:val="00020074"/>
    <w:rsid w:val="00026304"/>
    <w:rsid w:val="00033286"/>
    <w:rsid w:val="0004509C"/>
    <w:rsid w:val="0004777D"/>
    <w:rsid w:val="00092CF2"/>
    <w:rsid w:val="00094D24"/>
    <w:rsid w:val="000A6ACF"/>
    <w:rsid w:val="000C09C7"/>
    <w:rsid w:val="000E059D"/>
    <w:rsid w:val="000E09BB"/>
    <w:rsid w:val="000F169A"/>
    <w:rsid w:val="000F6AF0"/>
    <w:rsid w:val="0011043F"/>
    <w:rsid w:val="00110E44"/>
    <w:rsid w:val="00113D9B"/>
    <w:rsid w:val="0012500B"/>
    <w:rsid w:val="0015226C"/>
    <w:rsid w:val="00164CF1"/>
    <w:rsid w:val="001808E0"/>
    <w:rsid w:val="00193852"/>
    <w:rsid w:val="00194E03"/>
    <w:rsid w:val="001B2739"/>
    <w:rsid w:val="001B4553"/>
    <w:rsid w:val="001D3867"/>
    <w:rsid w:val="001D4B71"/>
    <w:rsid w:val="001F4DF9"/>
    <w:rsid w:val="001F5EA6"/>
    <w:rsid w:val="002035FD"/>
    <w:rsid w:val="00204734"/>
    <w:rsid w:val="002546E1"/>
    <w:rsid w:val="00254AF2"/>
    <w:rsid w:val="002654ED"/>
    <w:rsid w:val="00322116"/>
    <w:rsid w:val="003431FE"/>
    <w:rsid w:val="00346D1C"/>
    <w:rsid w:val="00366047"/>
    <w:rsid w:val="00374C1D"/>
    <w:rsid w:val="00381DC8"/>
    <w:rsid w:val="00382372"/>
    <w:rsid w:val="0038616A"/>
    <w:rsid w:val="003964A0"/>
    <w:rsid w:val="003B3CE4"/>
    <w:rsid w:val="003D2FEE"/>
    <w:rsid w:val="00440BB3"/>
    <w:rsid w:val="004435A8"/>
    <w:rsid w:val="00445500"/>
    <w:rsid w:val="00447E79"/>
    <w:rsid w:val="00456CFF"/>
    <w:rsid w:val="00460839"/>
    <w:rsid w:val="004705A0"/>
    <w:rsid w:val="00486BB3"/>
    <w:rsid w:val="004A777C"/>
    <w:rsid w:val="004C52C3"/>
    <w:rsid w:val="004D1E4C"/>
    <w:rsid w:val="004E2634"/>
    <w:rsid w:val="004E4742"/>
    <w:rsid w:val="004E57FE"/>
    <w:rsid w:val="00505F42"/>
    <w:rsid w:val="005224C1"/>
    <w:rsid w:val="00545437"/>
    <w:rsid w:val="00552B2A"/>
    <w:rsid w:val="005C6151"/>
    <w:rsid w:val="005D456D"/>
    <w:rsid w:val="00607373"/>
    <w:rsid w:val="0063239C"/>
    <w:rsid w:val="00637512"/>
    <w:rsid w:val="006558F9"/>
    <w:rsid w:val="00655932"/>
    <w:rsid w:val="00674B41"/>
    <w:rsid w:val="00681785"/>
    <w:rsid w:val="0068351E"/>
    <w:rsid w:val="00687860"/>
    <w:rsid w:val="006963B5"/>
    <w:rsid w:val="00703E13"/>
    <w:rsid w:val="007102B3"/>
    <w:rsid w:val="007117CD"/>
    <w:rsid w:val="00716687"/>
    <w:rsid w:val="00721CF5"/>
    <w:rsid w:val="007476A3"/>
    <w:rsid w:val="00755C56"/>
    <w:rsid w:val="00757F49"/>
    <w:rsid w:val="00763F9B"/>
    <w:rsid w:val="007664ED"/>
    <w:rsid w:val="00774567"/>
    <w:rsid w:val="007A7FD7"/>
    <w:rsid w:val="007B3BCC"/>
    <w:rsid w:val="007E0B09"/>
    <w:rsid w:val="008216E1"/>
    <w:rsid w:val="008302BB"/>
    <w:rsid w:val="0084065C"/>
    <w:rsid w:val="0085059A"/>
    <w:rsid w:val="008612A1"/>
    <w:rsid w:val="00872969"/>
    <w:rsid w:val="008A087B"/>
    <w:rsid w:val="008D3873"/>
    <w:rsid w:val="0090362F"/>
    <w:rsid w:val="00924DF9"/>
    <w:rsid w:val="00933FF2"/>
    <w:rsid w:val="00956A04"/>
    <w:rsid w:val="00960D4B"/>
    <w:rsid w:val="0098695D"/>
    <w:rsid w:val="00987854"/>
    <w:rsid w:val="009B2A9E"/>
    <w:rsid w:val="009D5669"/>
    <w:rsid w:val="009E5706"/>
    <w:rsid w:val="00A2083C"/>
    <w:rsid w:val="00A43662"/>
    <w:rsid w:val="00A50178"/>
    <w:rsid w:val="00A50D98"/>
    <w:rsid w:val="00A83E5B"/>
    <w:rsid w:val="00A8691E"/>
    <w:rsid w:val="00A9025A"/>
    <w:rsid w:val="00AA0E76"/>
    <w:rsid w:val="00AA1D34"/>
    <w:rsid w:val="00AB17C0"/>
    <w:rsid w:val="00AC53F3"/>
    <w:rsid w:val="00AF6CE6"/>
    <w:rsid w:val="00AF77FC"/>
    <w:rsid w:val="00B028A9"/>
    <w:rsid w:val="00B36744"/>
    <w:rsid w:val="00B467BE"/>
    <w:rsid w:val="00B56769"/>
    <w:rsid w:val="00B7054C"/>
    <w:rsid w:val="00B73C3F"/>
    <w:rsid w:val="00B75FE5"/>
    <w:rsid w:val="00BA7D15"/>
    <w:rsid w:val="00BB5A9F"/>
    <w:rsid w:val="00BE7F15"/>
    <w:rsid w:val="00BF6458"/>
    <w:rsid w:val="00C067DF"/>
    <w:rsid w:val="00C07185"/>
    <w:rsid w:val="00C11A80"/>
    <w:rsid w:val="00C12D88"/>
    <w:rsid w:val="00C73166"/>
    <w:rsid w:val="00C85F35"/>
    <w:rsid w:val="00C870A1"/>
    <w:rsid w:val="00C970FC"/>
    <w:rsid w:val="00C979BC"/>
    <w:rsid w:val="00CA0EFB"/>
    <w:rsid w:val="00CC2B7D"/>
    <w:rsid w:val="00CC5824"/>
    <w:rsid w:val="00CD11BF"/>
    <w:rsid w:val="00CE78C5"/>
    <w:rsid w:val="00CF02E4"/>
    <w:rsid w:val="00CF689B"/>
    <w:rsid w:val="00D00D03"/>
    <w:rsid w:val="00D815C3"/>
    <w:rsid w:val="00DE1D72"/>
    <w:rsid w:val="00DE5911"/>
    <w:rsid w:val="00E108EB"/>
    <w:rsid w:val="00E13382"/>
    <w:rsid w:val="00E231A6"/>
    <w:rsid w:val="00E24757"/>
    <w:rsid w:val="00E43064"/>
    <w:rsid w:val="00E7417F"/>
    <w:rsid w:val="00E76D8D"/>
    <w:rsid w:val="00E80BDE"/>
    <w:rsid w:val="00E83D37"/>
    <w:rsid w:val="00E83F53"/>
    <w:rsid w:val="00E95A99"/>
    <w:rsid w:val="00EA6775"/>
    <w:rsid w:val="00EB3185"/>
    <w:rsid w:val="00EB3B32"/>
    <w:rsid w:val="00EB6853"/>
    <w:rsid w:val="00EF70B7"/>
    <w:rsid w:val="00F14D80"/>
    <w:rsid w:val="00F31FD5"/>
    <w:rsid w:val="00F32B9B"/>
    <w:rsid w:val="00F35753"/>
    <w:rsid w:val="00F44AEE"/>
    <w:rsid w:val="00F50A33"/>
    <w:rsid w:val="00F5151C"/>
    <w:rsid w:val="00F531E0"/>
    <w:rsid w:val="00F5372A"/>
    <w:rsid w:val="00F656A2"/>
    <w:rsid w:val="00F731C0"/>
    <w:rsid w:val="00F9210B"/>
    <w:rsid w:val="00FB1565"/>
    <w:rsid w:val="00FB44A5"/>
    <w:rsid w:val="00FC63E4"/>
    <w:rsid w:val="00FE14C5"/>
    <w:rsid w:val="00FE3221"/>
    <w:rsid w:val="00FF3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D4B7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F02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F4D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4D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4D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4D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4D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D4B7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F02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F4D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4D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4D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4D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4D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siječnja 2012.</izvorni_sadrzaj>
    <derivirana_varijabla naziv="DomainObject.Predmet.DatumOsnivanja_1">17.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St-25/2012</izvorni_sadrzaj>
    <derivirana_varijabla naziv="DomainObject.Predmet.OznakaBroj_1">St-25/2012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N.J. TRADE d.o.o.  Fažana</izvorni_sadrzaj>
    <derivirana_varijabla naziv="DomainObject.Predmet.ProtustrankaFormated_1">  N.J. TRADE d.o.o.  Fažana</derivirana_varijabla>
  </DomainObject.Predmet.ProtustrankaFormated>
  <DomainObject.Predmet.ProtustrankaFormatedOIB>
    <izvorni_sadrzaj>  N.J. TRADE d.o.o.  Fažana, OIB 15208085847</izvorni_sadrzaj>
    <derivirana_varijabla naziv="DomainObject.Predmet.ProtustrankaFormatedOIB_1">  N.J. TRADE d.o.o.  Fažana, OIB 15208085847</derivirana_varijabla>
  </DomainObject.Predmet.ProtustrankaFormatedOIB>
  <DomainObject.Predmet.ProtustrankaFormatedWithAdress>
    <izvorni_sadrzaj> N.J. TRADE d.o.o.  Fažana, Braće Ilić 45, 52 212 Fažana</izvorni_sadrzaj>
    <derivirana_varijabla naziv="DomainObject.Predmet.ProtustrankaFormatedWithAdress_1"> N.J. TRADE d.o.o.  Fažana, Braće Ilić 45, 52 212 Fažana</derivirana_varijabla>
  </DomainObject.Predmet.ProtustrankaFormatedWithAdress>
  <DomainObject.Predmet.ProtustrankaFormatedWithAdressOIB>
    <izvorni_sadrzaj> N.J. TRADE d.o.o.  Fažana, OIB 15208085847, Braće Ilić 45, 52 212 Fažana</izvorni_sadrzaj>
    <derivirana_varijabla naziv="DomainObject.Predmet.ProtustrankaFormatedWithAdressOIB_1"> N.J. TRADE d.o.o.  Fažana, OIB 15208085847, Braće Ilić 45, 52 212 Fažana</derivirana_varijabla>
  </DomainObject.Predmet.ProtustrankaFormatedWithAdressOIB>
  <DomainObject.Predmet.ProtustrankaWithAdress>
    <izvorni_sadrzaj>N.J. TRADE d.o.o.  Fažana Braće Ilić 45, 52 212 Fažana</izvorni_sadrzaj>
    <derivirana_varijabla naziv="DomainObject.Predmet.ProtustrankaWithAdress_1">N.J. TRADE d.o.o.  Fažana Braće Ilić 45, 52 212 Fažana</derivirana_varijabla>
  </DomainObject.Predmet.ProtustrankaWithAdress>
  <DomainObject.Predmet.ProtustrankaWithAdressOIB>
    <izvorni_sadrzaj>N.J. TRADE d.o.o.  Fažana, OIB 15208085847, Braće Ilić 45, 52 212 Fažana</izvorni_sadrzaj>
    <derivirana_varijabla naziv="DomainObject.Predmet.ProtustrankaWithAdressOIB_1">N.J. TRADE d.o.o.  Fažana, OIB 15208085847, Braće Ilić 45, 52 212 Fažana</derivirana_varijabla>
  </DomainObject.Predmet.ProtustrankaWithAdressOIB>
  <DomainObject.Predmet.ProtustrankaNazivFormated>
    <izvorni_sadrzaj>N.J. TRADE d.o.o.  Fažana</izvorni_sadrzaj>
    <derivirana_varijabla naziv="DomainObject.Predmet.ProtustrankaNazivFormated_1">N.J. TRADE d.o.o.  Fažana</derivirana_varijabla>
  </DomainObject.Predmet.ProtustrankaNazivFormated>
  <DomainObject.Predmet.ProtustrankaNazivFormatedOIB>
    <izvorni_sadrzaj>N.J. TRADE d.o.o.  Fažana, OIB 15208085847</izvorni_sadrzaj>
    <derivirana_varijabla naziv="DomainObject.Predmet.ProtustrankaNazivFormatedOIB_1">N.J. TRADE d.o.o.  Fažana, OIB 15208085847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HRVATSKA, OIB 52634238587</izvorni_sadrzaj>
    <derivirana_varijabla naziv="DomainObject.Predmet.StrankaFormatedOIB_1">  REPUBLIKA HRVATSKA, OIB 52634238587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HRVATSKA, OIB 52634238587</izvorni_sadrzaj>
    <derivirana_varijabla naziv="DomainObject.Predmet.StrankaFormatedWithAdressOIB_1"> REPUBLIKA HRVATSKA, OIB 52634238587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HRVATSKA, OIB 52634238587</item>
    </izvorni_sadrzaj>
    <derivirana_varijabla naziv="DomainObject.Predmet.StrankaListFormatedOIB_1">
      <item>REPUBLIKA HRVATSKA, OIB 52634238587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HRVATSKA, OIB 52634238587</item>
    </izvorni_sadrzaj>
    <derivirana_varijabla naziv="DomainObject.Predmet.StrankaListFormatedWithAdressOIB_1">
      <item>REPUBLIKA HRVATSKA, OIB 52634238587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N.J. TRADE d.o.o.  Fažana</item>
    </izvorni_sadrzaj>
    <derivirana_varijabla naziv="DomainObject.Predmet.ProtuStrankaListFormated_1">
      <item>N.J. TRADE d.o.o.  Fažana</item>
    </derivirana_varijabla>
  </DomainObject.Predmet.ProtuStrankaListFormated>
  <DomainObject.Predmet.ProtuStrankaListFormatedOIB>
    <izvorni_sadrzaj>
      <item>N.J. TRADE d.o.o.  Fažana, OIB 15208085847</item>
    </izvorni_sadrzaj>
    <derivirana_varijabla naziv="DomainObject.Predmet.ProtuStrankaListFormatedOIB_1">
      <item>N.J. TRADE d.o.o.  Fažana, OIB 15208085847</item>
    </derivirana_varijabla>
  </DomainObject.Predmet.ProtuStrankaListFormatedOIB>
  <DomainObject.Predmet.ProtuStrankaListFormatedWithAdress>
    <izvorni_sadrzaj>
      <item>N.J. TRADE d.o.o.  Fažana, Braće Ilić 45, 52 212 Fažana</item>
    </izvorni_sadrzaj>
    <derivirana_varijabla naziv="DomainObject.Predmet.ProtuStrankaListFormatedWithAdress_1">
      <item>N.J. TRADE d.o.o.  Fažana, Braće Ilić 45, 52 212 Fažana</item>
    </derivirana_varijabla>
  </DomainObject.Predmet.ProtuStrankaListFormatedWithAdress>
  <DomainObject.Predmet.ProtuStrankaListFormatedWithAdressOIB>
    <izvorni_sadrzaj>
      <item>N.J. TRADE d.o.o.  Fažana, OIB 15208085847, Braće Ilić 45, 52 212 Fažana</item>
    </izvorni_sadrzaj>
    <derivirana_varijabla naziv="DomainObject.Predmet.ProtuStrankaListFormatedWithAdressOIB_1">
      <item>N.J. TRADE d.o.o.  Fažana, OIB 15208085847, Braće Ilić 45, 52 212 Fažana</item>
    </derivirana_varijabla>
  </DomainObject.Predmet.ProtuStrankaListFormatedWithAdressOIB>
  <DomainObject.Predmet.ProtuStrankaListNazivFormated>
    <izvorni_sadrzaj>
      <item>N.J. TRADE d.o.o.  Fažana</item>
    </izvorni_sadrzaj>
    <derivirana_varijabla naziv="DomainObject.Predmet.ProtuStrankaListNazivFormated_1">
      <item>N.J. TRADE d.o.o.  Fažana</item>
    </derivirana_varijabla>
  </DomainObject.Predmet.ProtuStrankaListNazivFormated>
  <DomainObject.Predmet.ProtuStrankaListNazivFormatedOIB>
    <izvorni_sadrzaj>
      <item>N.J. TRADE d.o.o.  Fažana, OIB 15208085847</item>
    </izvorni_sadrzaj>
    <derivirana_varijabla naziv="DomainObject.Predmet.ProtuStrankaListNazivFormatedOIB_1">
      <item>N.J. TRADE d.o.o.  Fažana, OIB 15208085847</item>
    </derivirana_varijabla>
  </DomainObject.Predmet.ProtuStrankaListNazivFormatedOIB>
  <DomainObject.Predmet.OstaliListFormated>
    <izvorni_sadrzaj>
      <item>Županijsko državno odvjetništvo u Puli</item>
      <item>JASMINA LICHTENBERG</item>
      <item>SONJA ŠIPIĆ</item>
      <item>VISOKI TRGOVAČKI SUD RH</item>
      <item>MIRELA DEDIĆ</item>
      <item>SAŠA VUJANAC</item>
      <item>VLADO DUJIĆ</item>
      <item>DAMIR BOSANAC</item>
      <item>VICTORIA BERGER</item>
      <item>IN - DI d.o.o.</item>
    </izvorni_sadrzaj>
    <derivirana_varijabla naziv="DomainObject.Predmet.OstaliListFormated_1">
      <item>Županijsko državno odvjetništvo u Puli</item>
      <item>JASMINA LICHTENBERG</item>
      <item>SONJA ŠIPIĆ</item>
      <item>VISOKI TRGOVAČKI SUD RH</item>
      <item>MIRELA DEDIĆ</item>
      <item>SAŠA VUJANAC</item>
      <item>VLADO DUJIĆ</item>
      <item>DAMIR BOSANAC</item>
      <item>VICTORIA BERGER</item>
      <item>IN - DI d.o.o.</item>
    </derivirana_varijabla>
  </DomainObject.Predmet.OstaliListFormated>
  <DomainObject.Predmet.OstaliListFormatedOIB>
    <izvorni_sadrzaj>
      <item>Županijsko državno odvjetništvo u Puli</item>
      <item>JASMINA LICHTENBERG, OIB 26338581935</item>
      <item>SONJA ŠIPIĆ</item>
      <item>VISOKI TRGOVAČKI SUD RH</item>
      <item>MIRELA DEDIĆ</item>
      <item>SAŠA VUJANAC</item>
      <item>VLADO DUJIĆ</item>
      <item>DAMIR BOSANAC</item>
      <item>VICTORIA BERGER</item>
      <item>IN - DI d.o.o.</item>
    </izvorni_sadrzaj>
    <derivirana_varijabla naziv="DomainObject.Predmet.OstaliListFormatedOIB_1">
      <item>Županijsko državno odvjetništvo u Puli</item>
      <item>JASMINA LICHTENBERG, OIB 26338581935</item>
      <item>SONJA ŠIPIĆ</item>
      <item>VISOKI TRGOVAČKI SUD RH</item>
      <item>MIRELA DEDIĆ</item>
      <item>SAŠA VUJANAC</item>
      <item>VLADO DUJIĆ</item>
      <item>DAMIR BOSANAC</item>
      <item>VICTORIA BERGER</item>
      <item>IN - DI d.o.o.</item>
    </derivirana_varijabla>
  </DomainObject.Predmet.OstaliListFormatedOIB>
  <DomainObject.Predmet.OstaliListFormatedWithAdress>
    <izvorni_sadrzaj>
      <item>Županijsko državno odvjetništvo u Puli</item>
      <item>JASMINA LICHTENBERG, 52100 Pula</item>
      <item>SONJA ŠIPIĆ, 52100 Pula</item>
      <item>VISOKI TRGOVAČKI SUD RH, Berislavićeva 11, 10000 Zagreb</item>
      <item>MIRELA DEDIĆ, Komunal 66, 52100 Pula</item>
      <item>SAŠA VUJANAC, I. Mažuranića 25, 31207 Tenja</item>
      <item>VLADO DUJIĆ, A. Hebranga 21, 44000 Sisak</item>
      <item>DAMIR BOSANAC, Sv. Antuna 79, 35000 Slavonski Brod</item>
      <item>VICTORIA BERGER</item>
      <item>IN - DI d.o.o.</item>
    </izvorni_sadrzaj>
    <derivirana_varijabla naziv="DomainObject.Predmet.OstaliListFormatedWithAdress_1">
      <item>Županijsko državno odvjetništvo u Puli</item>
      <item>JASMINA LICHTENBERG, 52100 Pula</item>
      <item>SONJA ŠIPIĆ, 52100 Pula</item>
      <item>VISOKI TRGOVAČKI SUD RH, Berislavićeva 11, 10000 Zagreb</item>
      <item>MIRELA DEDIĆ, Komunal 66, 52100 Pula</item>
      <item>SAŠA VUJANAC, I. Mažuranića 25, 31207 Tenja</item>
      <item>VLADO DUJIĆ, A. Hebranga 21, 44000 Sisak</item>
      <item>DAMIR BOSANAC, Sv. Antuna 79, 35000 Slavonski Brod</item>
      <item>VICTORIA BERGER</item>
      <item>IN - DI d.o.o.</item>
    </derivirana_varijabla>
  </DomainObject.Predmet.OstaliListFormatedWithAdress>
  <DomainObject.Predmet.OstaliListFormatedWithAdressOIB>
    <izvorni_sadrzaj>
      <item>Županijsko državno odvjetništvo u Puli</item>
      <item>JASMINA LICHTENBERG, OIB 26338581935, 52100 Pula</item>
      <item>SONJA ŠIPIĆ, 52100 Pula</item>
      <item>VISOKI TRGOVAČKI SUD RH, Berislavićeva 11, 10000 Zagreb</item>
      <item>MIRELA DEDIĆ, Komunal 66, 52100 Pula</item>
      <item>SAŠA VUJANAC, I. Mažuranića 25, 31207 Tenja</item>
      <item>VLADO DUJIĆ, A. Hebranga 21, 44000 Sisak</item>
      <item>DAMIR BOSANAC, Sv. Antuna 79, 35000 Slavonski Brod</item>
      <item>VICTORIA BERGER</item>
      <item>IN - DI d.o.o.</item>
    </izvorni_sadrzaj>
    <derivirana_varijabla naziv="DomainObject.Predmet.OstaliListFormatedWithAdressOIB_1">
      <item>Županijsko državno odvjetništvo u Puli</item>
      <item>JASMINA LICHTENBERG, OIB 26338581935, 52100 Pula</item>
      <item>SONJA ŠIPIĆ, 52100 Pula</item>
      <item>VISOKI TRGOVAČKI SUD RH, Berislavićeva 11, 10000 Zagreb</item>
      <item>MIRELA DEDIĆ, Komunal 66, 52100 Pula</item>
      <item>SAŠA VUJANAC, I. Mažuranića 25, 31207 Tenja</item>
      <item>VLADO DUJIĆ, A. Hebranga 21, 44000 Sisak</item>
      <item>DAMIR BOSANAC, Sv. Antuna 79, 35000 Slavonski Brod</item>
      <item>VICTORIA BERGER</item>
      <item>IN - DI d.o.o.</item>
    </derivirana_varijabla>
  </DomainObject.Predmet.OstaliListFormatedWithAdressOIB>
  <DomainObject.Predmet.OstaliListNazivFormated>
    <izvorni_sadrzaj>
      <item>Županijsko državno odvjetništvo u Puli</item>
      <item>JASMINA LICHTENBERG</item>
      <item>SONJA ŠIPIĆ</item>
      <item>VISOKI TRGOVAČKI SUD RH</item>
      <item>MIRELA DEDIĆ</item>
      <item>SAŠA VUJANAC</item>
      <item>VLADO DUJIĆ</item>
      <item>DAMIR BOSANAC</item>
      <item>VICTORIA BERGER</item>
      <item>IN - DI d.o.o.</item>
    </izvorni_sadrzaj>
    <derivirana_varijabla naziv="DomainObject.Predmet.OstaliListNazivFormated_1">
      <item>Županijsko državno odvjetništvo u Puli</item>
      <item>JASMINA LICHTENBERG</item>
      <item>SONJA ŠIPIĆ</item>
      <item>VISOKI TRGOVAČKI SUD RH</item>
      <item>MIRELA DEDIĆ</item>
      <item>SAŠA VUJANAC</item>
      <item>VLADO DUJIĆ</item>
      <item>DAMIR BOSANAC</item>
      <item>VICTORIA BERGER</item>
      <item>IN - DI d.o.o.</item>
    </derivirana_varijabla>
  </DomainObject.Predmet.OstaliListNazivFormated>
  <DomainObject.Predmet.OstaliListNazivFormatedOIB>
    <izvorni_sadrzaj>
      <item>Županijsko državno odvjetništvo u Puli</item>
      <item>JASMINA LICHTENBERG, OIB 26338581935</item>
      <item>SONJA ŠIPIĆ</item>
      <item>VISOKI TRGOVAČKI SUD RH</item>
      <item>MIRELA DEDIĆ</item>
      <item>SAŠA VUJANAC</item>
      <item>VLADO DUJIĆ</item>
      <item>DAMIR BOSANAC</item>
      <item>VICTORIA BERGER</item>
      <item>IN - DI d.o.o.</item>
    </izvorni_sadrzaj>
    <derivirana_varijabla naziv="DomainObject.Predmet.OstaliListNazivFormatedOIB_1">
      <item>Županijsko državno odvjetništvo u Puli</item>
      <item>JASMINA LICHTENBERG, OIB 26338581935</item>
      <item>SONJA ŠIPIĆ</item>
      <item>VISOKI TRGOVAČKI SUD RH</item>
      <item>MIRELA DEDIĆ</item>
      <item>SAŠA VUJANAC</item>
      <item>VLADO DUJIĆ</item>
      <item>DAMIR BOSANAC</item>
      <item>VICTORIA BERGER</item>
      <item>IN - DI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N.J. TRADE d.o.o.  Fažana</izvorni_sadrzaj>
    <derivirana_varijabla naziv="DomainObject.Predmet.ProtustrankaIDrugi_1">N.J. TRADE d.o.o.  Fažana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N.J. TRADE d.o.o.  Fažana, OIB 15208085847, Braće Ilić 45, 52 212 Fažana</izvorni_sadrzaj>
    <derivirana_varijabla naziv="DomainObject.Predmet.ProtustrankaIDrugiAdressOIB_1">N.J. TRADE d.o.o.  Fažana, OIB 15208085847, Braće Ilić 45, 52 212 Fažana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Puli</item>
      <item>N.J. TRADE d.o.o.  Fažana</item>
      <item>REPUBLIKA HRVATSKA</item>
      <item>JASMINA LICHTENBERG</item>
      <item>SONJA ŠIPIĆ</item>
      <item>VISOKI TRGOVAČKI SUD RH</item>
      <item>MIRELA DEDIĆ</item>
      <item>SAŠA VUJANAC</item>
      <item>VLADO DUJIĆ</item>
      <item>DAMIR BOSANAC</item>
      <item>VICTORIA BERGER</item>
      <item>IN - DI d.o.o.</item>
    </izvorni_sadrzaj>
    <derivirana_varijabla naziv="DomainObject.Predmet.SudioniciListNaziv_1">
      <item>Županijsko državno odvjetništvo u Puli</item>
      <item>N.J. TRADE d.o.o.  Fažana</item>
      <item>REPUBLIKA HRVATSKA</item>
      <item>JASMINA LICHTENBERG</item>
      <item>SONJA ŠIPIĆ</item>
      <item>VISOKI TRGOVAČKI SUD RH</item>
      <item>MIRELA DEDIĆ</item>
      <item>SAŠA VUJANAC</item>
      <item>VLADO DUJIĆ</item>
      <item>DAMIR BOSANAC</item>
      <item>VICTORIA BERGER</item>
      <item>IN - DI d.o.o.</item>
    </derivirana_varijabla>
  </DomainObject.Predmet.SudioniciListNaziv>
  <DomainObject.Predmet.SudioniciListAdressOIB>
    <izvorni_sadrzaj>
      <item>Županijsko državno odvjetništvo u Puli</item>
      <item>N.J. TRADE d.o.o.  Fažana, OIB 15208085847, Braće Ilić 45,52 212 Fažana</item>
      <item>REPUBLIKA HRVATSKA, OIB 52634238587</item>
      <item>JASMINA LICHTENBERG, OIB 26338581935, 52100 Pula</item>
      <item>SONJA ŠIPIĆ, 52100 Pula</item>
      <item>VISOKI TRGOVAČKI SUD RH, Berislavićeva 11,10000 Zagreb</item>
      <item>MIRELA DEDIĆ, Komunal 66,52100 Pula</item>
      <item>SAŠA VUJANAC, I. Mažuranića 25,31207 Tenja</item>
      <item>VLADO DUJIĆ, A. Hebranga 21,44000 Sisak</item>
      <item>DAMIR BOSANAC, Sv. Antuna 79,35000 Slavonski Brod</item>
      <item>VICTORIA BERGER</item>
      <item>IN - DI d.o.o.</item>
    </izvorni_sadrzaj>
    <derivirana_varijabla naziv="DomainObject.Predmet.SudioniciListAdressOIB_1">
      <item>Županijsko državno odvjetništvo u Puli</item>
      <item>N.J. TRADE d.o.o.  Fažana, OIB 15208085847, Braće Ilić 45,52 212 Fažana</item>
      <item>REPUBLIKA HRVATSKA, OIB 52634238587</item>
      <item>JASMINA LICHTENBERG, OIB 26338581935, 52100 Pula</item>
      <item>SONJA ŠIPIĆ, 52100 Pula</item>
      <item>VISOKI TRGOVAČKI SUD RH, Berislavićeva 11,10000 Zagreb</item>
      <item>MIRELA DEDIĆ, Komunal 66,52100 Pula</item>
      <item>SAŠA VUJANAC, I. Mažuranića 25,31207 Tenja</item>
      <item>VLADO DUJIĆ, A. Hebranga 21,44000 Sisak</item>
      <item>DAMIR BOSANAC, Sv. Antuna 79,35000 Slavonski Brod</item>
      <item>VICTORIA BERGER</item>
      <item>IN - DI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15208085847</item>
      <item>, OIB 52634238587</item>
      <item>, OIB 26338581935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15208085847</item>
      <item>, OIB 52634238587</item>
      <item>, OIB 26338581935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406</properties:Words>
  <properties:Characters>2045</properties:Characters>
  <properties:Lines>75</properties:Lines>
  <properties:Paragraphs>37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2016-02-03T08:58:00Z</dcterms:created>
  <dc:creator>dcmelik</dc:creator>
  <cp:lastModifiedBy>Jasna Radulović</cp:lastModifiedBy>
  <cp:lastPrinted>2016-02-01T13:56:00Z</cp:lastPrinted>
  <dcterms:modified xmlns:xsi="http://www.w3.org/2001/XMLSchema-instance" xsi:type="dcterms:W3CDTF">2016-02-03T09:12:00Z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