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dc15" w14:paraId="6eddc15" w:rsidRDefault="00F56070" w:rsidP="00F56070" w:rsidR="00D25BFE" w:rsidRPr="00F20CC6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FA3F6D" w:rsidP="00FA3F6D" w:rsidR="00FA3F6D" w:rsidRPr="00F20CC6">
      <w:r w:rsidRPr="00F20CC6">
        <w:rPr>
          <w:rStyle w:val="Naglaeno"/>
        </w:rPr>
        <w:t xml:space="preserve">             </w:t>
      </w:r>
      <w:r w:rsidR="00D315AB" w:rsidRPr="00F20CC6">
        <w:rPr>
          <w:b/>
          <w:bCs/>
          <w:noProof/>
        </w:rPr>
        <w:drawing>
          <wp:inline distR="0" distL="0" distB="0" distT="0">
            <wp:extent cy="80518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F6D" w:rsidP="00FA3F6D" w:rsidR="00FA3F6D" w:rsidRPr="00F20CC6"/>
    <w:p w:rsidRDefault="00FA3F6D" w:rsidP="00FA3F6D" w:rsidR="00FA3F6D" w:rsidRPr="00F20CC6">
      <w:pPr>
        <w:ind w:hanging="720" w:left="360"/>
        <w:rPr>
          <w:b/>
        </w:rPr>
      </w:pPr>
      <w:r w:rsidRPr="00F20CC6">
        <w:rPr>
          <w:b/>
        </w:rPr>
        <w:t xml:space="preserve">     REPUBLIKA HRVATSKA</w:t>
      </w:r>
    </w:p>
    <w:p w:rsidRDefault="00FA3F6D" w:rsidP="00F20CC6" w:rsidR="00FA3F6D" w:rsidRPr="00F20CC6">
      <w:pPr>
        <w:ind w:hanging="720" w:left="360"/>
      </w:pPr>
      <w:r w:rsidRPr="00F20CC6">
        <w:t xml:space="preserve">     TRGOVAČKI SUD U OSIJEKU</w:t>
      </w:r>
    </w:p>
    <w:p w:rsidRDefault="00FA3F6D" w:rsidP="00FA3F6D" w:rsidR="00FA3F6D">
      <w:pPr>
        <w:jc w:val="both"/>
      </w:pPr>
    </w:p>
    <w:p w:rsidRDefault="009608B8" w:rsidP="00FA3F6D" w:rsidR="009608B8">
      <w:pPr>
        <w:jc w:val="both"/>
      </w:pPr>
    </w:p>
    <w:p w:rsidRDefault="009608B8" w:rsidP="00FA3F6D" w:rsidR="009608B8" w:rsidRPr="00F20CC6">
      <w:pPr>
        <w:jc w:val="both"/>
      </w:pPr>
    </w:p>
    <w:p w:rsidRDefault="00FA3F6D" w:rsidP="00FA3F6D" w:rsidR="00FA3F6D" w:rsidRPr="00F20CC6">
      <w:pPr>
        <w:jc w:val="center"/>
      </w:pPr>
      <w:r w:rsidRPr="00F20CC6">
        <w:t>R E P U B L I K A  H R V A T S KA</w:t>
      </w:r>
    </w:p>
    <w:p w:rsidRDefault="00FA3F6D" w:rsidP="00FA3F6D" w:rsidR="00FA3F6D" w:rsidRPr="00F20CC6">
      <w:pPr>
        <w:jc w:val="center"/>
      </w:pPr>
    </w:p>
    <w:p w:rsidRDefault="00FA3F6D" w:rsidP="00FA3F6D" w:rsidR="00FA3F6D" w:rsidRPr="00F20CC6">
      <w:pPr>
        <w:jc w:val="center"/>
      </w:pPr>
      <w:r w:rsidRPr="00F20CC6">
        <w:t>R J E Š E N J E</w:t>
      </w:r>
    </w:p>
    <w:p w:rsidRDefault="00FA3F6D" w:rsidP="00FA3F6D" w:rsidR="00FA3F6D" w:rsidRPr="00F20CC6">
      <w:pPr>
        <w:jc w:val="center"/>
        <w:rPr>
          <w:b/>
        </w:rPr>
      </w:pPr>
    </w:p>
    <w:p w:rsidRDefault="00FA3F6D" w:rsidP="00F20CC6" w:rsidR="00FA3F6D" w:rsidRPr="00F20CC6">
      <w:pPr>
        <w:rPr>
          <w:b/>
        </w:rPr>
      </w:pPr>
    </w:p>
    <w:p w:rsidRDefault="00FA3F6D" w:rsidP="00FA3F6D" w:rsidR="00FA3F6D">
      <w:pPr>
        <w:jc w:val="both"/>
      </w:pPr>
      <w:r w:rsidRPr="00F20CC6">
        <w:tab/>
        <w:t xml:space="preserve">Trgovački sud u Osijeku, po stečajnoj sutkinji Nadi Roso, u stečajnom predmetu dužnika </w:t>
      </w:r>
      <w:r w:rsidR="00F20CC6" w:rsidRPr="00F20CC6">
        <w:rPr>
          <w:b/>
        </w:rPr>
        <w:t xml:space="preserve">HIDROELEKTRA PROJEKT d.o.o., Iločka </w:t>
      </w:r>
      <w:proofErr w:type="spellStart"/>
      <w:r w:rsidR="00F20CC6" w:rsidRPr="00F20CC6">
        <w:rPr>
          <w:b/>
        </w:rPr>
        <w:t>bb</w:t>
      </w:r>
      <w:proofErr w:type="spellEnd"/>
      <w:r w:rsidR="00F20CC6" w:rsidRPr="00F20CC6">
        <w:rPr>
          <w:b/>
        </w:rPr>
        <w:t>, Vukovar, MBS: 0</w:t>
      </w:r>
      <w:r w:rsidR="00F20CC6">
        <w:rPr>
          <w:b/>
        </w:rPr>
        <w:t>30070010, OIB: 48729368166</w:t>
      </w:r>
      <w:r>
        <w:rPr>
          <w:b/>
        </w:rPr>
        <w:t xml:space="preserve">, </w:t>
      </w:r>
      <w:r>
        <w:t xml:space="preserve">dana </w:t>
      </w:r>
      <w:r w:rsidR="00F20CC6">
        <w:t>15. prosinca 2017. g.,</w:t>
      </w:r>
    </w:p>
    <w:p w:rsidRDefault="00FA3F6D" w:rsidP="00FA3F6D" w:rsidR="00FA3F6D">
      <w:pPr>
        <w:tabs>
          <w:tab w:pos="1170" w:val="left"/>
        </w:tabs>
        <w:jc w:val="both"/>
      </w:pPr>
      <w:r>
        <w:tab/>
      </w:r>
    </w:p>
    <w:p w:rsidRDefault="00FA3F6D" w:rsidP="00FA3F6D" w:rsidR="00FA3F6D">
      <w:pPr>
        <w:jc w:val="both"/>
      </w:pPr>
    </w:p>
    <w:p w:rsidRDefault="00FA3F6D" w:rsidP="00FA3F6D" w:rsidR="00FA3F6D">
      <w:pPr>
        <w:jc w:val="center"/>
      </w:pPr>
      <w:r>
        <w:t>r i j e š i o    j e</w:t>
      </w:r>
    </w:p>
    <w:p w:rsidRDefault="00FA3F6D" w:rsidP="00FA3F6D" w:rsidR="00FA3F6D">
      <w:pPr>
        <w:jc w:val="center"/>
        <w:rPr>
          <w:b/>
        </w:rPr>
      </w:pPr>
    </w:p>
    <w:p w:rsidRDefault="00FA3F6D" w:rsidP="00FA3F6D" w:rsidR="00FA3F6D">
      <w:pPr>
        <w:jc w:val="center"/>
        <w:rPr>
          <w:b/>
        </w:rPr>
      </w:pPr>
    </w:p>
    <w:p w:rsidRDefault="00FA3F6D" w:rsidP="00FA3F6D" w:rsidR="00FA3F6D">
      <w:pPr>
        <w:jc w:val="both"/>
      </w:pPr>
      <w:r>
        <w:tab/>
        <w:t>I</w:t>
      </w:r>
      <w:r>
        <w:tab/>
        <w:t xml:space="preserve">ODBIJA SE zahtjev </w:t>
      </w:r>
      <w:proofErr w:type="spellStart"/>
      <w:r>
        <w:t>razlučnog</w:t>
      </w:r>
      <w:proofErr w:type="spellEnd"/>
      <w:r>
        <w:t xml:space="preserve"> vjerovnika </w:t>
      </w:r>
      <w:r w:rsidR="00400D70">
        <w:t xml:space="preserve">Zagrebačka banka d.d. Zagreb od 13. prosinca 2017. g. kojim traži da se nekretnine na kojima postoji </w:t>
      </w:r>
      <w:proofErr w:type="spellStart"/>
      <w:r w:rsidR="00400D70">
        <w:t>rzalučno</w:t>
      </w:r>
      <w:proofErr w:type="spellEnd"/>
      <w:r w:rsidR="00400D70">
        <w:t xml:space="preserve"> pravo prodaju u ovršnom postupku, kao neosnovan.</w:t>
      </w:r>
      <w:r>
        <w:tab/>
      </w:r>
    </w:p>
    <w:p w:rsidRDefault="00F56070" w:rsidP="00CC0773" w:rsidR="0074446F" w:rsidRPr="005C70D1">
      <w:pPr>
        <w:jc w:val="both"/>
      </w:pPr>
      <w:r w:rsidRPr="005C70D1">
        <w:tab/>
      </w:r>
    </w:p>
    <w:p w:rsidRDefault="00D25BFE" w:rsidP="00CC0773" w:rsidR="00D25BFE" w:rsidRPr="005C70D1">
      <w:pPr>
        <w:jc w:val="both"/>
      </w:pPr>
    </w:p>
    <w:p w:rsidRDefault="00F56070" w:rsidP="00CC0773" w:rsidR="00F56070" w:rsidRPr="005C70D1">
      <w:pPr>
        <w:jc w:val="center"/>
      </w:pPr>
      <w:r w:rsidRPr="005C70D1">
        <w:t>Obrazloženje</w:t>
      </w:r>
    </w:p>
    <w:p w:rsidRDefault="00D25BFE" w:rsidP="00CC0773" w:rsidR="00D25BFE" w:rsidRPr="005C70D1">
      <w:pPr>
        <w:jc w:val="center"/>
        <w:rPr>
          <w:b/>
        </w:rPr>
      </w:pPr>
    </w:p>
    <w:p w:rsidRDefault="00400D70" w:rsidP="00400D70" w:rsidR="004B0F2E">
      <w:pPr>
        <w:jc w:val="both"/>
      </w:pPr>
      <w:r>
        <w:rPr>
          <w:b/>
        </w:rPr>
        <w:tab/>
      </w:r>
      <w:r w:rsidRPr="009608B8">
        <w:t xml:space="preserve">Podneskom od 11. prosinca 2017. g. zaprimljenog na ovome sudu 13. prosinca 2017. g. Zagrebačka banka d.d. Zagreb zastupana po punomoćniku Branimir </w:t>
      </w:r>
      <w:proofErr w:type="spellStart"/>
      <w:r w:rsidRPr="009608B8">
        <w:t>Škurla</w:t>
      </w:r>
      <w:proofErr w:type="spellEnd"/>
      <w:r w:rsidRPr="009608B8">
        <w:t xml:space="preserve"> </w:t>
      </w:r>
      <w:r w:rsidR="009608B8" w:rsidRPr="009608B8">
        <w:t xml:space="preserve">odvjetnik iz OD </w:t>
      </w:r>
      <w:proofErr w:type="spellStart"/>
      <w:r w:rsidR="009608B8" w:rsidRPr="009608B8">
        <w:t>Bekina</w:t>
      </w:r>
      <w:proofErr w:type="spellEnd"/>
      <w:r w:rsidR="009608B8" w:rsidRPr="009608B8">
        <w:t xml:space="preserve">, </w:t>
      </w:r>
      <w:proofErr w:type="spellStart"/>
      <w:r w:rsidR="009608B8" w:rsidRPr="009608B8">
        <w:t>Škurla</w:t>
      </w:r>
      <w:proofErr w:type="spellEnd"/>
      <w:r w:rsidR="009608B8" w:rsidRPr="009608B8">
        <w:t xml:space="preserve">, </w:t>
      </w:r>
      <w:proofErr w:type="spellStart"/>
      <w:r w:rsidR="009608B8" w:rsidRPr="009608B8">
        <w:t>Durmiš</w:t>
      </w:r>
      <w:proofErr w:type="spellEnd"/>
      <w:r w:rsidR="009608B8" w:rsidRPr="009608B8">
        <w:t xml:space="preserve"> i Spajić d.o.o. i ostali odvjetnici iz navedenog OD</w:t>
      </w:r>
      <w:r w:rsidR="009608B8">
        <w:t xml:space="preserve"> navodi da je obavijestio stečajnu upraviteljicu u ovom stečajnom postupku nad dužnikom Hidroelektra projekt d.o.o. „u stečaju“ Vukovar da uskraćuje suglasnost za prodaju nekretnine na kojoj ima </w:t>
      </w:r>
      <w:proofErr w:type="spellStart"/>
      <w:r w:rsidR="009608B8">
        <w:t>razlučno</w:t>
      </w:r>
      <w:proofErr w:type="spellEnd"/>
      <w:r w:rsidR="009608B8">
        <w:t xml:space="preserve"> pravo u stečajnom postupku te obavještava sud da ne pristaje na prodaju nekretnine u stečajnom postupku ujedno da inzistira na prodaji nekretnine u ovršnom postupku na Općinskom sudu u Splitu poslovni broj </w:t>
      </w:r>
      <w:proofErr w:type="spellStart"/>
      <w:r w:rsidR="009608B8">
        <w:t>Ovr</w:t>
      </w:r>
      <w:proofErr w:type="spellEnd"/>
      <w:r w:rsidR="009608B8">
        <w:t>-1527/17.</w:t>
      </w:r>
    </w:p>
    <w:p w:rsidRDefault="009608B8" w:rsidP="00400D70" w:rsidR="009608B8" w:rsidRPr="009608B8">
      <w:pPr>
        <w:jc w:val="both"/>
      </w:pPr>
    </w:p>
    <w:p w:rsidRDefault="00A5714A" w:rsidP="00A5714A" w:rsidR="00400D70">
      <w:pPr>
        <w:jc w:val="both"/>
      </w:pPr>
      <w:r w:rsidRPr="005C70D1">
        <w:tab/>
      </w:r>
      <w:r w:rsidR="00400D70">
        <w:t xml:space="preserve">Sukladno čl. 247 Stečajnog zakona (NN br. 71/15 i 104/17 u daljnjem tekstu SZ) propisano je da nekretnina na kojoj postoji </w:t>
      </w:r>
      <w:proofErr w:type="spellStart"/>
      <w:r w:rsidR="00400D70">
        <w:t>razlučno</w:t>
      </w:r>
      <w:proofErr w:type="spellEnd"/>
      <w:r w:rsidR="00400D70">
        <w:t xml:space="preserve"> pravo prodaje se u stečajnom postupku, na prijedlog stečajnog upravitelja ili </w:t>
      </w:r>
      <w:proofErr w:type="spellStart"/>
      <w:r w:rsidR="00400D70">
        <w:t>razlučnog</w:t>
      </w:r>
      <w:proofErr w:type="spellEnd"/>
      <w:r w:rsidR="00400D70">
        <w:t xml:space="preserve"> vjerovnika, uz odgovarajuću primjenu pravila ovršnog postupka o ovrsi na nekretnini.</w:t>
      </w:r>
    </w:p>
    <w:p w:rsidRDefault="009608B8" w:rsidP="00A5714A" w:rsidR="009608B8">
      <w:pPr>
        <w:jc w:val="both"/>
      </w:pPr>
    </w:p>
    <w:p w:rsidRDefault="009608B8" w:rsidP="00A5714A" w:rsidR="009608B8">
      <w:pPr>
        <w:jc w:val="both"/>
      </w:pPr>
    </w:p>
    <w:p w:rsidRDefault="009608B8" w:rsidP="00A5714A" w:rsidR="009608B8">
      <w:pPr>
        <w:jc w:val="both"/>
      </w:pPr>
    </w:p>
    <w:p w:rsidRDefault="009608B8" w:rsidP="00A5714A" w:rsidR="009608B8">
      <w:pPr>
        <w:jc w:val="both"/>
      </w:pPr>
    </w:p>
    <w:p w:rsidRDefault="009608B8" w:rsidP="00A5714A" w:rsidR="009608B8">
      <w:pPr>
        <w:jc w:val="both"/>
      </w:pPr>
    </w:p>
    <w:p w:rsidRDefault="009608B8" w:rsidP="00A5714A" w:rsidR="009608B8">
      <w:pPr>
        <w:jc w:val="both"/>
      </w:pPr>
      <w:r>
        <w:tab/>
        <w:t xml:space="preserve">Slijedom citirane zakonske </w:t>
      </w:r>
      <w:proofErr w:type="spellStart"/>
      <w:r>
        <w:t>kogentne</w:t>
      </w:r>
      <w:proofErr w:type="spellEnd"/>
      <w:r>
        <w:t xml:space="preserve"> odredbe nekretnina na kojoj postoji </w:t>
      </w:r>
      <w:proofErr w:type="spellStart"/>
      <w:r>
        <w:t>razlučno</w:t>
      </w:r>
      <w:proofErr w:type="spellEnd"/>
      <w:r>
        <w:t xml:space="preserve"> pravo prodaje se isključivo i samo u stečajnom postupku te </w:t>
      </w:r>
      <w:proofErr w:type="spellStart"/>
      <w:r>
        <w:t>razlučni</w:t>
      </w:r>
      <w:proofErr w:type="spellEnd"/>
      <w:r>
        <w:t xml:space="preserve"> vjerovnik nema mogućnost izbora na način kako to Zagrebačka banka d.d. predlaže u svom podnesku od 11. prosinca 2017. g. te je valjalo odlučiti kao u izreci.</w:t>
      </w:r>
    </w:p>
    <w:p w:rsidRDefault="00400D70" w:rsidP="00A5714A" w:rsidR="00400D70">
      <w:pPr>
        <w:jc w:val="both"/>
      </w:pPr>
    </w:p>
    <w:p w:rsidRDefault="00400D70" w:rsidP="00A5714A" w:rsidR="00400D70">
      <w:pPr>
        <w:jc w:val="both"/>
      </w:pPr>
    </w:p>
    <w:p w:rsidRDefault="00400D70" w:rsidP="00A5714A" w:rsidR="00400D70">
      <w:pPr>
        <w:jc w:val="both"/>
      </w:pPr>
    </w:p>
    <w:p w:rsidRDefault="00400D70" w:rsidP="00A5714A" w:rsidR="00400D70">
      <w:pPr>
        <w:jc w:val="both"/>
      </w:pPr>
    </w:p>
    <w:p w:rsidRDefault="00D25BFE" w:rsidP="00CC0773" w:rsidR="00D25BFE" w:rsidRPr="005C70D1">
      <w:pPr>
        <w:jc w:val="center"/>
      </w:pPr>
    </w:p>
    <w:p w:rsidRDefault="00483421" w:rsidP="00CC0773" w:rsidR="00367219" w:rsidRPr="005C70D1">
      <w:pPr>
        <w:jc w:val="both"/>
      </w:pPr>
      <w:r w:rsidRPr="005C70D1">
        <w:tab/>
      </w:r>
    </w:p>
    <w:p w:rsidRDefault="00CE0431" w:rsidP="00CC0773" w:rsidR="005F1DCE" w:rsidRPr="005C70D1">
      <w:pPr>
        <w:jc w:val="center"/>
      </w:pPr>
      <w:r w:rsidRPr="005C70D1">
        <w:t>U Osijeku</w:t>
      </w:r>
      <w:r w:rsidR="009B13D6" w:rsidRPr="005C70D1">
        <w:t xml:space="preserve"> </w:t>
      </w:r>
      <w:r w:rsidR="00F20CC6">
        <w:t>15. prosinca 2017. g.</w:t>
      </w:r>
    </w:p>
    <w:p w:rsidRDefault="005F1DCE" w:rsidP="00CC12C2" w:rsidR="005F1DCE" w:rsidRPr="005C70D1"/>
    <w:p w:rsidRDefault="00D25BFE" w:rsidP="00CC0773" w:rsidR="00D25BFE" w:rsidRPr="005C70D1">
      <w:pPr>
        <w:jc w:val="center"/>
      </w:pPr>
    </w:p>
    <w:p w:rsidRDefault="005F1DCE" w:rsidP="00CC0773" w:rsidR="00D25BFE" w:rsidRPr="005C70D1">
      <w:r w:rsidRPr="005C70D1">
        <w:t xml:space="preserve">Zapisničar: </w:t>
      </w:r>
      <w:r w:rsidR="009B13D6" w:rsidRPr="005C70D1">
        <w:t>Danijela Sekulić</w:t>
      </w:r>
    </w:p>
    <w:p w:rsidRDefault="009B13D6" w:rsidP="009B13D6" w:rsidR="005F1DCE" w:rsidRPr="005C70D1">
      <w:pPr>
        <w:jc w:val="center"/>
      </w:pPr>
      <w:r w:rsidRPr="005C70D1">
        <w:t xml:space="preserve">                                                                              </w:t>
      </w:r>
      <w:r w:rsidR="00C06BDC">
        <w:t xml:space="preserve">                             </w:t>
      </w:r>
      <w:r w:rsidRPr="005C70D1">
        <w:t xml:space="preserve">    </w:t>
      </w:r>
      <w:r w:rsidR="00C06BDC">
        <w:t>STEČAJNA SUTKINJA</w:t>
      </w:r>
    </w:p>
    <w:p w:rsidRDefault="005F1DCE" w:rsidP="00CC12C2" w:rsidR="00CC0773" w:rsidRPr="005C70D1">
      <w:pPr>
        <w:jc w:val="center"/>
      </w:pPr>
      <w:r w:rsidRPr="005C70D1">
        <w:t xml:space="preserve">                                                                           </w:t>
      </w:r>
      <w:r w:rsidR="00C06BDC">
        <w:t xml:space="preserve">                        </w:t>
      </w:r>
      <w:r w:rsidRPr="005C70D1">
        <w:t xml:space="preserve">        </w:t>
      </w:r>
      <w:r w:rsidR="009B13D6" w:rsidRPr="005C70D1">
        <w:t>Nada Roso</w:t>
      </w:r>
    </w:p>
    <w:p w:rsidRDefault="00CC0773" w:rsidP="00CC0773" w:rsidR="00CC0773" w:rsidRPr="005C70D1">
      <w:pPr>
        <w:jc w:val="both"/>
        <w:rPr>
          <w:b/>
        </w:rPr>
      </w:pPr>
    </w:p>
    <w:p w:rsidRDefault="00F56070" w:rsidP="00CC0773" w:rsidR="00F56070" w:rsidRPr="005C70D1">
      <w:pPr>
        <w:jc w:val="both"/>
        <w:rPr>
          <w:b/>
        </w:rPr>
      </w:pPr>
      <w:r w:rsidRPr="005C70D1">
        <w:rPr>
          <w:b/>
        </w:rPr>
        <w:t>POUKA O PRAVNOM LIJEKU:</w:t>
      </w:r>
    </w:p>
    <w:p w:rsidRDefault="00F56070" w:rsidP="00CC0773" w:rsidR="00F56070" w:rsidRPr="005C70D1">
      <w:pPr>
        <w:jc w:val="both"/>
      </w:pPr>
      <w:r w:rsidRPr="005C70D1">
        <w:t xml:space="preserve">Protiv ovog rješenja nezadovoljna stranka može </w:t>
      </w:r>
      <w:r w:rsidR="005F1DCE" w:rsidRPr="005C70D1">
        <w:t>uložiti</w:t>
      </w:r>
      <w:r w:rsidRPr="005C70D1">
        <w:t xml:space="preserve"> žalbu Visokom trgovačkom sudu Republike Hrvatske u Zagrebu u roku od 8 dana pismeno u 3 primjerka putem ovog suda</w:t>
      </w:r>
      <w:r w:rsidR="00CA2519" w:rsidRPr="005C70D1">
        <w:t xml:space="preserve"> (čl. 29. st. 5 SZ)</w:t>
      </w:r>
      <w:r w:rsidRPr="005C70D1">
        <w:t>.</w:t>
      </w:r>
    </w:p>
    <w:p w:rsidRDefault="005F1DCE" w:rsidP="00CC0773" w:rsidR="005F1DCE" w:rsidRPr="005C70D1">
      <w:pPr>
        <w:jc w:val="both"/>
      </w:pPr>
    </w:p>
    <w:p w:rsidRDefault="00A663FF" w:rsidP="00CC0773" w:rsidR="00A663FF" w:rsidRPr="005C70D1">
      <w:pPr>
        <w:jc w:val="both"/>
      </w:pPr>
      <w:r w:rsidRPr="005C70D1">
        <w:t>DNA:</w:t>
      </w:r>
    </w:p>
    <w:p w:rsidRDefault="009608B8" w:rsidP="0048093C" w:rsidR="00F52738">
      <w:pPr>
        <w:numPr>
          <w:ilvl w:val="0"/>
          <w:numId w:val="2"/>
        </w:numPr>
        <w:jc w:val="both"/>
      </w:pPr>
      <w:r>
        <w:t xml:space="preserve">za Zagrebačku banku d.d. pun. Branimir </w:t>
      </w:r>
      <w:proofErr w:type="spellStart"/>
      <w:r>
        <w:t>Škurla</w:t>
      </w:r>
      <w:proofErr w:type="spellEnd"/>
      <w:r>
        <w:t xml:space="preserve"> odvjetnik iz OD </w:t>
      </w:r>
      <w:proofErr w:type="spellStart"/>
      <w:r>
        <w:t>Bekina</w:t>
      </w:r>
      <w:proofErr w:type="spellEnd"/>
      <w:r>
        <w:t xml:space="preserve">, </w:t>
      </w:r>
      <w:proofErr w:type="spellStart"/>
      <w:r>
        <w:t>Škurla</w:t>
      </w:r>
      <w:proofErr w:type="spellEnd"/>
      <w:r>
        <w:t xml:space="preserve">, </w:t>
      </w:r>
      <w:proofErr w:type="spellStart"/>
      <w:r>
        <w:t>Durniš</w:t>
      </w:r>
      <w:proofErr w:type="spellEnd"/>
      <w:r>
        <w:t xml:space="preserve"> i Spajić d.o.o. Zagreb, </w:t>
      </w:r>
      <w:proofErr w:type="spellStart"/>
      <w:r>
        <w:t>Preradovićeva</w:t>
      </w:r>
      <w:proofErr w:type="spellEnd"/>
      <w:r>
        <w:t xml:space="preserve"> 24/I</w:t>
      </w:r>
    </w:p>
    <w:p w:rsidRDefault="0048093C" w:rsidP="0048093C" w:rsidR="00C06BDC" w:rsidRPr="005C70D1">
      <w:pPr>
        <w:numPr>
          <w:ilvl w:val="0"/>
          <w:numId w:val="2"/>
        </w:numPr>
        <w:jc w:val="both"/>
      </w:pPr>
      <w:r w:rsidRPr="005C70D1">
        <w:t>e-</w:t>
      </w:r>
      <w:proofErr w:type="spellStart"/>
      <w:r w:rsidRPr="005C70D1">
        <w:t>ogl</w:t>
      </w:r>
      <w:proofErr w:type="spellEnd"/>
      <w:r w:rsidRPr="005C70D1">
        <w:t>. pl.</w:t>
      </w:r>
      <w:r w:rsidR="00745FCF">
        <w:t xml:space="preserve"> uz podnesak </w:t>
      </w:r>
      <w:r w:rsidR="009608B8">
        <w:t xml:space="preserve">Zagrebačke banke od 11.12.2017. g. (str. 167 spisa) uz tablice </w:t>
      </w:r>
    </w:p>
    <w:p w:rsidRDefault="009608B8" w:rsidP="0048093C" w:rsidR="00144E85" w:rsidRPr="005C70D1">
      <w:pPr>
        <w:numPr>
          <w:ilvl w:val="0"/>
          <w:numId w:val="2"/>
        </w:numPr>
        <w:jc w:val="both"/>
      </w:pPr>
      <w:r>
        <w:t>R-20.12.</w:t>
      </w:r>
    </w:p>
    <w:p w:rsidRDefault="00576F46" w:rsidP="00144E85" w:rsidR="00576F46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F52738" w:rsidP="00144E85" w:rsidR="00F52738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7F3265" w:rsidR="007F3265" w:rsidRPr="005F1DCE">
      <w:pPr>
        <w:jc w:val="both"/>
      </w:pPr>
      <w:bookmarkStart w:name="_GoBack" w:id="0"/>
      <w:bookmarkEnd w:id="0"/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91F" w:rsidP="00E5585D" w:rsidR="00D9791F">
      <w:r>
        <w:separator/>
      </w:r>
    </w:p>
  </w:endnote>
  <w:endnote w:id="0" w:type="continuationSeparator">
    <w:p w:rsidRDefault="00D9791F" w:rsidP="00E5585D" w:rsidR="00D97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91F" w:rsidP="00E5585D" w:rsidR="00D9791F">
      <w:r>
        <w:separator/>
      </w:r>
    </w:p>
  </w:footnote>
  <w:footnote w:id="0" w:type="continuationSeparator">
    <w:p w:rsidRDefault="00D9791F" w:rsidP="00E5585D" w:rsidR="00D97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2E52">
      <w:rPr>
        <w:noProof/>
      </w:rPr>
      <w:t>1</w:t>
    </w:r>
    <w:r>
      <w:fldChar w:fldCharType="end"/>
    </w:r>
  </w:p>
  <w:p w:rsidRDefault="00400D70" w:rsidP="00400D70" w:rsidR="00400D70" w:rsidRPr="00F20CC6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6 St-2345/16-39</w:t>
    </w:r>
  </w:p>
  <w:p w:rsidRDefault="002F06A8" w:rsidP="00400D70" w:rsidR="002F06A8">
    <w:pPr>
      <w:pStyle w:val="Zaglavlje"/>
      <w:jc w:val="right"/>
    </w:pPr>
  </w:p>
  <w:p w:rsidRDefault="00274616" w:rsidR="0027461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03996"/>
    <w:rsid w:val="00144E85"/>
    <w:rsid w:val="001C2E52"/>
    <w:rsid w:val="00200E92"/>
    <w:rsid w:val="002124EE"/>
    <w:rsid w:val="002133C0"/>
    <w:rsid w:val="00223D66"/>
    <w:rsid w:val="00234854"/>
    <w:rsid w:val="0024494E"/>
    <w:rsid w:val="002607B5"/>
    <w:rsid w:val="00260DE1"/>
    <w:rsid w:val="00274616"/>
    <w:rsid w:val="002F06A8"/>
    <w:rsid w:val="00324824"/>
    <w:rsid w:val="0034238C"/>
    <w:rsid w:val="0036209B"/>
    <w:rsid w:val="0036637D"/>
    <w:rsid w:val="00367219"/>
    <w:rsid w:val="00383660"/>
    <w:rsid w:val="003C0950"/>
    <w:rsid w:val="003C6CFC"/>
    <w:rsid w:val="003C73CA"/>
    <w:rsid w:val="003D1B3D"/>
    <w:rsid w:val="00400D70"/>
    <w:rsid w:val="00444289"/>
    <w:rsid w:val="00454B5F"/>
    <w:rsid w:val="004754DB"/>
    <w:rsid w:val="0048093C"/>
    <w:rsid w:val="00483421"/>
    <w:rsid w:val="004A4D12"/>
    <w:rsid w:val="004B0F2E"/>
    <w:rsid w:val="0052195A"/>
    <w:rsid w:val="00574743"/>
    <w:rsid w:val="00576F46"/>
    <w:rsid w:val="005A6BE4"/>
    <w:rsid w:val="005A6D5F"/>
    <w:rsid w:val="005C70D1"/>
    <w:rsid w:val="005F1DCE"/>
    <w:rsid w:val="00615654"/>
    <w:rsid w:val="00637DF8"/>
    <w:rsid w:val="006E047C"/>
    <w:rsid w:val="00717882"/>
    <w:rsid w:val="0074446F"/>
    <w:rsid w:val="00745FCF"/>
    <w:rsid w:val="007462D0"/>
    <w:rsid w:val="007A5C21"/>
    <w:rsid w:val="007F3265"/>
    <w:rsid w:val="00832977"/>
    <w:rsid w:val="008441FC"/>
    <w:rsid w:val="008470CC"/>
    <w:rsid w:val="008956B9"/>
    <w:rsid w:val="008C0B9D"/>
    <w:rsid w:val="008D3A10"/>
    <w:rsid w:val="008D4DC8"/>
    <w:rsid w:val="008E7CE3"/>
    <w:rsid w:val="008F02BF"/>
    <w:rsid w:val="008F734B"/>
    <w:rsid w:val="008F79E9"/>
    <w:rsid w:val="00941563"/>
    <w:rsid w:val="00946F5A"/>
    <w:rsid w:val="009608B8"/>
    <w:rsid w:val="00992BAB"/>
    <w:rsid w:val="009B13D6"/>
    <w:rsid w:val="009B675F"/>
    <w:rsid w:val="009D36C1"/>
    <w:rsid w:val="00A24DA1"/>
    <w:rsid w:val="00A5714A"/>
    <w:rsid w:val="00A663FF"/>
    <w:rsid w:val="00A868E7"/>
    <w:rsid w:val="00AE3454"/>
    <w:rsid w:val="00AF5B80"/>
    <w:rsid w:val="00B121FD"/>
    <w:rsid w:val="00B14417"/>
    <w:rsid w:val="00B23F29"/>
    <w:rsid w:val="00B56458"/>
    <w:rsid w:val="00B8207C"/>
    <w:rsid w:val="00B95A8C"/>
    <w:rsid w:val="00BC0D4D"/>
    <w:rsid w:val="00BD69E9"/>
    <w:rsid w:val="00C06BDC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15AB"/>
    <w:rsid w:val="00D37E5E"/>
    <w:rsid w:val="00D42213"/>
    <w:rsid w:val="00D4787A"/>
    <w:rsid w:val="00D57645"/>
    <w:rsid w:val="00D9791F"/>
    <w:rsid w:val="00DB3EED"/>
    <w:rsid w:val="00DC1FD9"/>
    <w:rsid w:val="00DF0FFF"/>
    <w:rsid w:val="00E17FAB"/>
    <w:rsid w:val="00E26A1D"/>
    <w:rsid w:val="00E37484"/>
    <w:rsid w:val="00E50697"/>
    <w:rsid w:val="00E50896"/>
    <w:rsid w:val="00E5585D"/>
    <w:rsid w:val="00E72AD7"/>
    <w:rsid w:val="00E833EB"/>
    <w:rsid w:val="00EC0557"/>
    <w:rsid w:val="00ED3055"/>
    <w:rsid w:val="00EF0D5F"/>
    <w:rsid w:val="00EF1546"/>
    <w:rsid w:val="00F06496"/>
    <w:rsid w:val="00F20CC6"/>
    <w:rsid w:val="00F52738"/>
    <w:rsid w:val="00F56070"/>
    <w:rsid w:val="00F57413"/>
    <w:rsid w:val="00F57BAB"/>
    <w:rsid w:val="00FA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Bezproreda" w:type="paragraph">
    <w:name w:val="No Spacing"/>
    <w:uiPriority w:val="1"/>
    <w:qFormat/>
    <w:rsid w:val="00F20CC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E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2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Bezproreda" w:type="paragraph">
    <w:name w:val="No Spacing"/>
    <w:uiPriority w:val="1"/>
    <w:qFormat/>
    <w:rsid w:val="00F20CC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E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2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74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96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D84A7-9A97-4F44-AB15-C1E78F150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378</properties:Words>
  <properties:Characters>1961</properties:Characters>
  <properties:Lines>98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2017-12-15T08:48:00Z</dcterms:created>
  <dc:creator>grgicv</dc:creator>
  <cp:lastModifiedBy>Danijela Sekulić</cp:lastModifiedBy>
  <cp:lastPrinted>2017-12-15T08:45:00Z</cp:lastPrinted>
  <dcterms:modified xmlns:xsi="http://www.w3.org/2001/XMLSchema-instance" xsi:type="dcterms:W3CDTF">2017-12-15T08:49:00Z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