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87ce" w14:paraId="f2a87ce" w:rsidRDefault="00D301DD" w:rsidP="00D301DD" w:rsidR="00D301D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Poslovni broj: 6 St-68/2018-15</w:t>
      </w: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301DD" w:rsidR="00D301DD">
        <w:trPr>
          <w:gridAfter w:val="1"/>
          <w:wAfter w:type="dxa" w:w="284"/>
        </w:trPr>
        <w:tc>
          <w:tcPr>
            <w:tcW w:type="dxa" w:w="2943"/>
          </w:tcPr>
          <w:p w:rsidRDefault="00D301DD" w:rsidR="00D301DD">
            <w:pPr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</w:p>
          <w:p w:rsidRDefault="00D301DD" w:rsidR="00D301DD">
            <w:pPr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</w:p>
          <w:p w:rsidRDefault="00D301DD" w:rsidR="00D301DD">
            <w:pPr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</w:p>
        </w:tc>
      </w:tr>
      <w:tr w:rsidTr="00D301DD" w:rsidR="00D301DD">
        <w:tc>
          <w:tcPr>
            <w:tcW w:type="dxa" w:w="3227"/>
            <w:gridSpan w:val="2"/>
            <w:hideMark/>
          </w:tcPr>
          <w:p w:rsidRDefault="00D301DD" w:rsidR="00D301DD">
            <w:pPr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   Republika Hrvatska</w:t>
            </w:r>
          </w:p>
          <w:p w:rsidRDefault="00D301DD" w:rsidR="00D301DD">
            <w:pPr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     Trgovački sud u Zadru</w:t>
            </w:r>
          </w:p>
          <w:p w:rsidRDefault="00D301DD" w:rsidR="00D301DD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D301DD" w:rsidP="00D301DD" w:rsidR="00D301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Financijska agencija</w:t>
      </w: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Regionalni centar Zagreb</w:t>
      </w: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Odjel za provedbu ovrha</w:t>
      </w: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36B1E" w:rsidP="00D301DD" w:rsidR="00336B1E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36B1E" w:rsidP="00D301DD" w:rsidR="00336B1E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36B1E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Dužnik: KONOBA KOD BARBE  j.d.o.o., Šibenik, OIB: 70058537434.</w:t>
      </w:r>
    </w:p>
    <w:p w:rsidRDefault="00336B1E" w:rsidP="00D301DD" w:rsidR="00336B1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36B1E" w:rsidP="00D301DD" w:rsidR="00336B1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36B1E" w:rsidP="00D301DD" w:rsidR="00336B1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Poštovani,</w:t>
      </w: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Vezano za Vaš dopis Klasa:120-11/18-01/1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broj: 08-206-18-mami od 14. lipnja 2018.  obavještavamo </w:t>
      </w:r>
      <w:r w:rsidR="00336B1E">
        <w:rPr>
          <w:rFonts w:cs="Times New Roman" w:eastAsia="Times New Roman" w:hAnsi="Times New Roman" w:ascii="Times New Roman"/>
          <w:sz w:val="24"/>
          <w:szCs w:val="24"/>
          <w:lang w:eastAsia="hr-HR"/>
        </w:rPr>
        <w:t>Vas da iznos od 482,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 kn nije potrebno prenijeti na račun suda, a kako Vam je to bilo naloženo zaključkom ovog suda poslovni broj St-68/2018-12 od 29. svibnja 2018. obzirom da se ne radi o zaplijenjenim novčanim sredstvima na ime predujma za namirenje troškova stečajnog postupka</w:t>
      </w:r>
      <w:r w:rsidR="00336B1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 poštovanjem, </w:t>
      </w:r>
    </w:p>
    <w:p w:rsidRDefault="00D301DD" w:rsidP="00D301DD" w:rsidR="00D301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36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D301DD" w:rsidP="00D301DD" w:rsidR="00D301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Sudska savjetnica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Anamarija Kovačić Milković</w:t>
      </w: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 w:rsidRPr="00336B1E">
      <w:pPr>
        <w:spacing w:lineRule="auto" w:line="240" w:after="0"/>
        <w:ind w:firstLine="36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336B1E" w:rsidP="00336B1E" w:rsidR="00336B1E" w:rsidRPr="00336B1E">
      <w:pPr>
        <w:spacing w:lineRule="auto" w:line="240" w:after="0"/>
        <w:ind w:firstLine="36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336B1E">
        <w:rPr>
          <w:rFonts w:cs="Times New Roman" w:eastAsia="Times New Roman" w:hAnsi="Times" w:ascii="Times"/>
          <w:sz w:val="24"/>
          <w:szCs w:val="24"/>
          <w:lang w:eastAsia="hr-HR"/>
        </w:rPr>
        <w:t>DNA:</w:t>
      </w:r>
    </w:p>
    <w:p w:rsidRDefault="00336B1E" w:rsidP="00D301DD" w:rsidR="00336B1E" w:rsidRPr="00336B1E">
      <w:pPr>
        <w:spacing w:lineRule="auto" w:line="240" w:after="0"/>
        <w:ind w:firstLine="36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336B1E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-FINA Zagreb, </w:t>
      </w:r>
      <w:r w:rsidRPr="00336B1E">
        <w:rPr>
          <w:rFonts w:hAnsi="Times" w:ascii="Times"/>
          <w:sz w:val="24"/>
          <w:szCs w:val="24"/>
        </w:rPr>
        <w:t xml:space="preserve">putem e-Oglasne ploče suda       </w:t>
      </w:r>
    </w:p>
    <w:p w:rsidRDefault="00D301DD" w:rsidP="00D301DD" w:rsidR="00D301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01DD" w:rsidP="00D301DD" w:rsidR="00D301DD"/>
    <w:p w:rsidRDefault="002C2AE8" w:rsidR="002C2AE8"/>
    <w:sectPr w:rsidR="002C2A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1DD"/>
    <w:rsid w:val="002C2AE8"/>
    <w:rsid w:val="00336B1E"/>
    <w:rsid w:val="00A1045A"/>
    <w:rsid w:val="00D3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1D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301DD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0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5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45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45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45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1D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301DD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0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45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045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045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045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45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KONOBA KOD BARBE j.d.o.o. za usluge</izvorni_sadrzaj>
    <derivirana_varijabla naziv="DomainObject.Predmet.ProtustrankaFormated_1">  KONOBA KOD BARBE j.d.o.o. za usluge</derivirana_varijabla>
  </DomainObject.Predmet.ProtustrankaFormated>
  <DomainObject.Predmet.ProtustrankaFormatedOIB>
    <izvorni_sadrzaj>  KONOBA KOD BARBE j.d.o.o. za usluge, OIB 70058537434</izvorni_sadrzaj>
    <derivirana_varijabla naziv="DomainObject.Predmet.ProtustrankaFormatedOIB_1">  KONOBA KOD BARBE j.d.o.o. za usluge, OIB 70058537434</derivirana_varijabla>
  </DomainObject.Predmet.ProtustrankaFormatedOIB>
  <DomainObject.Predmet.ProtustrankaFormatedWithAdress>
    <izvorni_sadrzaj> KONOBA KOD BARBE j.d.o.o. za usluge, Miljevačka 36, 22000 Šibenik</izvorni_sadrzaj>
    <derivirana_varijabla naziv="DomainObject.Predmet.ProtustrankaFormatedWithAdress_1"> KONOBA KOD BARBE j.d.o.o. za usluge, Miljevačka 36, 22000 Šibenik</derivirana_varijabla>
  </DomainObject.Predmet.ProtustrankaFormatedWithAdress>
  <DomainObject.Predmet.ProtustrankaFormatedWithAdressOIB>
    <izvorni_sadrzaj> KONOBA KOD BARBE j.d.o.o. za usluge, OIB 70058537434, Miljevačka 36, 22000 Šibenik</izvorni_sadrzaj>
    <derivirana_varijabla naziv="DomainObject.Predmet.ProtustrankaFormatedWithAdressOIB_1"> KONOBA KOD BARBE j.d.o.o. za usluge, OIB 70058537434, Miljevačka 36, 22000 Šibenik</derivirana_varijabla>
  </DomainObject.Predmet.ProtustrankaFormatedWithAdressOIB>
  <DomainObject.Predmet.ProtustrankaWithAdress>
    <izvorni_sadrzaj>KONOBA KOD BARBE j.d.o.o. za usluge Miljevačka 36, 22000 Šibenik</izvorni_sadrzaj>
    <derivirana_varijabla naziv="DomainObject.Predmet.ProtustrankaWithAdress_1">KONOBA KOD BARBE j.d.o.o. za usluge Miljevačka 36, 22000 Šibenik</derivirana_varijabla>
  </DomainObject.Predmet.ProtustrankaWithAdress>
  <DomainObject.Predmet.ProtustrankaWithAdressOIB>
    <izvorni_sadrzaj>KONOBA KOD BARBE j.d.o.o. za usluge, OIB 70058537434, Miljevačka 36, 22000 Šibenik</izvorni_sadrzaj>
    <derivirana_varijabla naziv="DomainObject.Predmet.ProtustrankaWithAdressOIB_1">KONOBA KOD BARBE j.d.o.o. za usluge, OIB 70058537434, Miljevačka 36, 22000 Šibenik</derivirana_varijabla>
  </DomainObject.Predmet.ProtustrankaWithAdressOIB>
  <DomainObject.Predmet.ProtustrankaNazivFormated>
    <izvorni_sadrzaj>KONOBA KOD BARBE j.d.o.o. za usluge</izvorni_sadrzaj>
    <derivirana_varijabla naziv="DomainObject.Predmet.ProtustrankaNazivFormated_1">KONOBA KOD BARBE j.d.o.o. za usluge</derivirana_varijabla>
  </DomainObject.Predmet.ProtustrankaNazivFormated>
  <DomainObject.Predmet.ProtustrankaNazivFormatedOIB>
    <izvorni_sadrzaj>KONOBA KOD BARBE j.d.o.o. za usluge, OIB 70058537434</izvorni_sadrzaj>
    <derivirana_varijabla naziv="DomainObject.Predmet.ProtustrankaNazivFormatedOIB_1">KONOBA KOD BARBE j.d.o.o. za usluge, OIB 70058537434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KONOBA KOD BARBE j.d.o.o. za usluge</item>
    </izvorni_sadrzaj>
    <derivirana_varijabla naziv="DomainObject.Predmet.ProtuStrankaListFormated_1">
      <item>KONOBA KOD BARBE j.d.o.o. za usluge</item>
    </derivirana_varijabla>
  </DomainObject.Predmet.ProtuStrankaListFormated>
  <DomainObject.Predmet.ProtuStrankaListFormatedOIB>
    <izvorni_sadrzaj>
      <item>KONOBA KOD BARBE j.d.o.o. za usluge, OIB 70058537434</item>
    </izvorni_sadrzaj>
    <derivirana_varijabla naziv="DomainObject.Predmet.ProtuStrankaListFormatedOIB_1">
      <item>KONOBA KOD BARBE j.d.o.o. za usluge, OIB 70058537434</item>
    </derivirana_varijabla>
  </DomainObject.Predmet.ProtuStrankaListFormatedOIB>
  <DomainObject.Predmet.ProtuStrankaListFormatedWithAdress>
    <izvorni_sadrzaj>
      <item>KONOBA KOD BARBE j.d.o.o. za usluge, Miljevačka 36, 22000 Šibenik</item>
    </izvorni_sadrzaj>
    <derivirana_varijabla naziv="DomainObject.Predmet.ProtuStrankaListFormatedWithAdress_1">
      <item>KONOBA KOD BARBE j.d.o.o. za usluge, Miljevačka 36, 22000 Šibenik</item>
    </derivirana_varijabla>
  </DomainObject.Predmet.ProtuStrankaListFormatedWithAdress>
  <DomainObject.Predmet.ProtuStrankaListFormatedWithAdressOIB>
    <izvorni_sadrzaj>
      <item>KONOBA KOD BARBE j.d.o.o. za usluge, OIB 70058537434, Miljevačka 36, 22000 Šibenik</item>
    </izvorni_sadrzaj>
    <derivirana_varijabla naziv="DomainObject.Predmet.ProtuStrankaListFormatedWithAdressOIB_1">
      <item>KONOBA KOD BARBE j.d.o.o. za usluge, OIB 70058537434, Miljevačka 36, 22000 Šibenik</item>
    </derivirana_varijabla>
  </DomainObject.Predmet.ProtuStrankaListFormatedWithAdressOIB>
  <DomainObject.Predmet.ProtuStrankaListNazivFormated>
    <izvorni_sadrzaj>
      <item>KONOBA KOD BARBE j.d.o.o. za usluge</item>
    </izvorni_sadrzaj>
    <derivirana_varijabla naziv="DomainObject.Predmet.ProtuStrankaListNazivFormated_1">
      <item>KONOBA KOD BARBE j.d.o.o. za usluge</item>
    </derivirana_varijabla>
  </DomainObject.Predmet.ProtuStrankaListNazivFormated>
  <DomainObject.Predmet.ProtuStrankaListNazivFormatedOIB>
    <izvorni_sadrzaj>
      <item>KONOBA KOD BARBE j.d.o.o. za usluge, OIB 70058537434</item>
    </izvorni_sadrzaj>
    <derivirana_varijabla naziv="DomainObject.Predmet.ProtuStrankaListNazivFormatedOIB_1">
      <item>KONOBA KOD BARBE j.d.o.o. za usluge, OIB 70058537434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KONOBA KOD BARBE j.d.o.o. za usluge</izvorni_sadrzaj>
    <derivirana_varijabla naziv="DomainObject.Predmet.ProtustrankaIDrugi_1">KONOBA KOD BARBE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KONOBA KOD BARBE j.d.o.o. za usluge, OIB 70058537434, Miljevačka 36, 22000 Šibenik</izvorni_sadrzaj>
    <derivirana_varijabla naziv="DomainObject.Predmet.ProtustrankaIDrugiAdressOIB_1">KONOBA KOD BARBE j.d.o.o. za usluge, OIB 70058537434, Miljevačka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St-68/2018-7</izvorni_sadrzaj>
    <derivirana_varijabla naziv="DomainObject.Predmet.OdlukaRjesenje.Oznaka_1">St-68/2018-7</derivirana_varijabla>
  </DomainObject.Predmet.OdlukaRjesenje.Oznaka>
  <DomainObject.Predmet.SudioniciListNaziv>
    <izvorni_sadrzaj>
      <item>FINA - Podružnica Šibenik</item>
      <item>KONOBA KOD BARBE j.d.o.o. za usluge</item>
    </izvorni_sadrzaj>
    <derivirana_varijabla naziv="DomainObject.Predmet.SudioniciListNaziv_1">
      <item>FINA - Podružnica Šibenik</item>
      <item>KONOBA KOD BARBE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KONOBA KOD BARBE j.d.o.o. za usluge, OIB 70058537434, Miljevačka 36,22000 Šibenik</item>
    </izvorni_sadrzaj>
    <derivirana_varijabla naziv="DomainObject.Predmet.SudioniciListAdressOIB_1">
      <item>FINA - Podružnica Šibenik, OIB 85821130368, Perivoj L. Marune 1,22000 Šibenik</item>
      <item>KONOBA KOD BARBE j.d.o.o. za usluge, OIB 70058537434, Miljevačka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70058537434</item>
    </izvorni_sadrzaj>
    <derivirana_varijabla naziv="DomainObject.Predmet.SudioniciListNazivOIB_1">
      <item>, OIB 85821130368</item>
      <item>, OIB 70058537434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111</properties:Words>
  <properties:Characters>646</properties:Characters>
  <properties:Lines>44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2018-06-19T11:01:00Z</dcterms:created>
  <dc:creator>Anamarija Kovačić Milković</dc:creator>
  <cp:lastModifiedBy>Anita Ivandić</cp:lastModifiedBy>
  <dcterms:modified xmlns:xsi="http://www.w3.org/2001/XMLSchema-instance" xsi:type="dcterms:W3CDTF">2018-06-19T11:34:00Z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(St-68-18-dopis.docx)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