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d512" w14:paraId="576d512" w:rsidRDefault="006B2D59" w:rsidP="006B2D59" w:rsidR="006B2D59" w:rsidRPr="006B2D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B2D59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color w:val="000000"/>
          <w:sz w:val="22"/>
          <w:szCs w:val="22"/>
        </w:rPr>
        <w:t xml:space="preserve">        </w:t>
      </w:r>
      <w:r w:rsidRPr="006B2D59">
        <w:rPr>
          <w:b/>
          <w:sz w:val="22"/>
          <w:szCs w:val="22"/>
        </w:rPr>
        <w:t>REPUBLIKA HRVATSKA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TRGOVAČKI SUD U SPLITU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3F0CAF">
        <w:rPr>
          <w:b/>
          <w:sz w:val="22"/>
          <w:szCs w:val="22"/>
        </w:rPr>
        <w:t>628</w:t>
      </w:r>
      <w:r w:rsidR="00873A32" w:rsidRPr="00F33C64">
        <w:rPr>
          <w:b/>
          <w:sz w:val="22"/>
          <w:szCs w:val="22"/>
        </w:rPr>
        <w:t>/</w:t>
      </w:r>
      <w:r w:rsidR="008A5011">
        <w:rPr>
          <w:b/>
          <w:sz w:val="22"/>
          <w:szCs w:val="22"/>
        </w:rPr>
        <w:t>201</w:t>
      </w:r>
      <w:r w:rsidR="003F0CAF">
        <w:rPr>
          <w:b/>
          <w:sz w:val="22"/>
          <w:szCs w:val="22"/>
        </w:rPr>
        <w:t>6</w:t>
      </w:r>
      <w:r w:rsidR="00873A32" w:rsidRPr="00F33C64">
        <w:rPr>
          <w:b/>
          <w:sz w:val="22"/>
          <w:szCs w:val="22"/>
        </w:rPr>
        <w:t>-</w:t>
      </w:r>
      <w:r w:rsidR="00986A6E">
        <w:rPr>
          <w:b/>
          <w:sz w:val="22"/>
          <w:szCs w:val="22"/>
        </w:rPr>
        <w:t>64</w:t>
      </w: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C0636C" w:rsidP="00B70172" w:rsidR="00C0636C">
      <w:pPr>
        <w:jc w:val="center"/>
        <w:rPr>
          <w:b/>
          <w:sz w:val="22"/>
          <w:szCs w:val="22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756DEB" w:rsidP="007259FB" w:rsidR="00756DEB">
      <w:pPr>
        <w:ind w:firstLine="708"/>
        <w:jc w:val="both"/>
        <w:rPr>
          <w:sz w:val="22"/>
          <w:szCs w:val="22"/>
        </w:rPr>
      </w:pPr>
    </w:p>
    <w:p w:rsidRDefault="00B70172" w:rsidP="007259FB" w:rsidR="007259FB" w:rsidRPr="00D562A6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6A4510" w:rsidRPr="00F33C64">
        <w:rPr>
          <w:sz w:val="22"/>
          <w:szCs w:val="22"/>
        </w:rPr>
        <w:t xml:space="preserve">u stečajnom postupku nad </w:t>
      </w:r>
      <w:r w:rsidR="007259FB" w:rsidRPr="00D562A6">
        <w:rPr>
          <w:sz w:val="22"/>
          <w:szCs w:val="22"/>
        </w:rPr>
        <w:t xml:space="preserve">stečajnim dužnikom </w:t>
      </w:r>
      <w:r w:rsidR="00A1165A" w:rsidRPr="00A1165A">
        <w:rPr>
          <w:sz w:val="22"/>
          <w:szCs w:val="22"/>
          <w:lang w:val="en-AU"/>
        </w:rPr>
        <w:t xml:space="preserve">HILTNER d.o.o. za trgovinu i ugostiteljstvo i turistička agencija </w:t>
      </w:r>
      <w:r w:rsidR="00A1165A" w:rsidRPr="00A1165A">
        <w:rPr>
          <w:sz w:val="22"/>
          <w:szCs w:val="22"/>
        </w:rPr>
        <w:t>"u stečaju"</w:t>
      </w:r>
      <w:r w:rsidR="00A1165A" w:rsidRPr="00A1165A">
        <w:rPr>
          <w:sz w:val="22"/>
          <w:szCs w:val="22"/>
          <w:lang w:val="en-AU"/>
        </w:rPr>
        <w:t>, Dubrovnik, Put Mihajla 4, MBS: 060124099, OIB: 47950576217</w:t>
      </w:r>
      <w:r w:rsidR="00A1165A" w:rsidRPr="00A1165A">
        <w:rPr>
          <w:sz w:val="22"/>
          <w:szCs w:val="22"/>
        </w:rPr>
        <w:t xml:space="preserve">, zastupano po stečajnom upravitelju </w:t>
      </w:r>
      <w:r w:rsidR="00A1165A">
        <w:rPr>
          <w:sz w:val="22"/>
          <w:szCs w:val="22"/>
        </w:rPr>
        <w:t>Franu Krišto iz Splita</w:t>
      </w:r>
      <w:r w:rsidR="007259FB">
        <w:rPr>
          <w:sz w:val="22"/>
          <w:szCs w:val="22"/>
        </w:rPr>
        <w:t xml:space="preserve">, izvan ročišta, </w:t>
      </w:r>
      <w:r w:rsidR="007259FB" w:rsidRPr="00D562A6">
        <w:rPr>
          <w:sz w:val="22"/>
          <w:szCs w:val="22"/>
        </w:rPr>
        <w:t xml:space="preserve">dana </w:t>
      </w:r>
      <w:r w:rsidR="00A1165A">
        <w:rPr>
          <w:sz w:val="22"/>
          <w:szCs w:val="22"/>
        </w:rPr>
        <w:t>30</w:t>
      </w:r>
      <w:r w:rsidR="007259FB" w:rsidRPr="00D562A6">
        <w:rPr>
          <w:sz w:val="22"/>
          <w:szCs w:val="22"/>
        </w:rPr>
        <w:t xml:space="preserve">. </w:t>
      </w:r>
      <w:r w:rsidR="005C2FEC">
        <w:rPr>
          <w:sz w:val="22"/>
          <w:szCs w:val="22"/>
        </w:rPr>
        <w:t>prosinca</w:t>
      </w:r>
      <w:r w:rsidR="007259FB" w:rsidRPr="00D562A6">
        <w:rPr>
          <w:sz w:val="22"/>
          <w:szCs w:val="22"/>
        </w:rPr>
        <w:t xml:space="preserve"> 201</w:t>
      </w:r>
      <w:r w:rsidR="003B284F">
        <w:rPr>
          <w:sz w:val="22"/>
          <w:szCs w:val="22"/>
        </w:rPr>
        <w:t>6</w:t>
      </w:r>
      <w:r w:rsidR="007259FB" w:rsidRPr="00D562A6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6B2D59" w:rsidP="00B70172" w:rsidR="006B2D59" w:rsidRPr="006B2D59">
      <w:pPr>
        <w:jc w:val="both"/>
        <w:rPr>
          <w:sz w:val="22"/>
          <w:szCs w:val="22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7F3B7E" w:rsidR="0046525D" w:rsidRPr="007F3B7E">
      <w:pPr>
        <w:pStyle w:val="Odlomakpopisa"/>
        <w:numPr>
          <w:ilvl w:val="0"/>
          <w:numId w:val="23"/>
        </w:numPr>
        <w:ind w:firstLine="0" w:left="0"/>
        <w:jc w:val="both"/>
        <w:rPr>
          <w:sz w:val="22"/>
          <w:szCs w:val="22"/>
        </w:rPr>
      </w:pPr>
      <w:r w:rsidRPr="007F3B7E">
        <w:rPr>
          <w:sz w:val="22"/>
          <w:szCs w:val="22"/>
        </w:rPr>
        <w:t xml:space="preserve">Ispravlja se tablica </w:t>
      </w:r>
      <w:r w:rsidR="00A1165A" w:rsidRPr="007F3B7E">
        <w:rPr>
          <w:sz w:val="22"/>
          <w:szCs w:val="22"/>
        </w:rPr>
        <w:t xml:space="preserve">ispitanih tražbina </w:t>
      </w:r>
      <w:r w:rsidR="00CF6C22" w:rsidRPr="007F3B7E">
        <w:rPr>
          <w:sz w:val="22"/>
          <w:szCs w:val="22"/>
        </w:rPr>
        <w:t xml:space="preserve">od </w:t>
      </w:r>
      <w:r w:rsidR="00A1165A" w:rsidRPr="007F3B7E">
        <w:rPr>
          <w:sz w:val="22"/>
          <w:szCs w:val="22"/>
        </w:rPr>
        <w:t>20</w:t>
      </w:r>
      <w:r w:rsidR="00CF6C22" w:rsidRPr="007F3B7E">
        <w:rPr>
          <w:sz w:val="22"/>
          <w:szCs w:val="22"/>
        </w:rPr>
        <w:t xml:space="preserve">. </w:t>
      </w:r>
      <w:r w:rsidR="00A1165A" w:rsidRPr="007F3B7E">
        <w:rPr>
          <w:sz w:val="22"/>
          <w:szCs w:val="22"/>
        </w:rPr>
        <w:t>listopada</w:t>
      </w:r>
      <w:r w:rsidR="00CF6C22" w:rsidRPr="007F3B7E">
        <w:rPr>
          <w:sz w:val="22"/>
          <w:szCs w:val="22"/>
        </w:rPr>
        <w:t xml:space="preserve"> 201</w:t>
      </w:r>
      <w:r w:rsidR="00A1165A" w:rsidRPr="007F3B7E">
        <w:rPr>
          <w:sz w:val="22"/>
          <w:szCs w:val="22"/>
        </w:rPr>
        <w:t>6</w:t>
      </w:r>
      <w:r w:rsidR="00CF6C22" w:rsidRPr="007F3B7E">
        <w:rPr>
          <w:sz w:val="22"/>
          <w:szCs w:val="22"/>
        </w:rPr>
        <w:t>. godine</w:t>
      </w:r>
      <w:r w:rsidR="0046525D" w:rsidRPr="007F3B7E">
        <w:rPr>
          <w:sz w:val="22"/>
          <w:szCs w:val="22"/>
        </w:rPr>
        <w:t xml:space="preserve">, </w:t>
      </w:r>
      <w:r w:rsidRPr="007F3B7E">
        <w:rPr>
          <w:sz w:val="22"/>
          <w:szCs w:val="22"/>
        </w:rPr>
        <w:t xml:space="preserve">u dijelu koji se odnosi na </w:t>
      </w:r>
      <w:r w:rsidR="0046525D" w:rsidRPr="007F3B7E">
        <w:rPr>
          <w:sz w:val="22"/>
          <w:szCs w:val="22"/>
        </w:rPr>
        <w:t>zbroj prijavljenih i priznatih tražbina II. (drugog) višeg isplatnog reda</w:t>
      </w:r>
      <w:r w:rsidR="000F5E69">
        <w:rPr>
          <w:sz w:val="22"/>
          <w:szCs w:val="22"/>
        </w:rPr>
        <w:t>,</w:t>
      </w:r>
      <w:r w:rsidR="005F65FA" w:rsidRPr="007F3B7E">
        <w:rPr>
          <w:sz w:val="22"/>
          <w:szCs w:val="22"/>
        </w:rPr>
        <w:t xml:space="preserve"> tako da umjesto:</w:t>
      </w:r>
    </w:p>
    <w:p w:rsidRDefault="005F65FA" w:rsidP="005F65FA" w:rsidR="005F65FA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pogrešno upisanih brojki "</w:t>
      </w:r>
      <w:r w:rsidR="00914AAB" w:rsidRPr="00914AAB">
        <w:rPr>
          <w:sz w:val="22"/>
          <w:szCs w:val="22"/>
        </w:rPr>
        <w:t>101.500,74</w:t>
      </w:r>
      <w:r w:rsidR="00914AAB">
        <w:rPr>
          <w:sz w:val="22"/>
          <w:szCs w:val="22"/>
        </w:rPr>
        <w:t>"</w:t>
      </w:r>
      <w:r>
        <w:rPr>
          <w:sz w:val="22"/>
          <w:szCs w:val="22"/>
        </w:rPr>
        <w:t xml:space="preserve"> treba ispravno stajati "</w:t>
      </w:r>
      <w:r w:rsidR="000C6831">
        <w:rPr>
          <w:b/>
          <w:sz w:val="22"/>
          <w:szCs w:val="22"/>
        </w:rPr>
        <w:t>98.222,67</w:t>
      </w:r>
      <w:r w:rsidR="000C6831">
        <w:rPr>
          <w:sz w:val="22"/>
          <w:szCs w:val="22"/>
        </w:rPr>
        <w:t>",</w:t>
      </w:r>
    </w:p>
    <w:p w:rsidRDefault="00914AAB" w:rsidP="00914AAB" w:rsidR="005F65FA" w:rsidRPr="00914AAB">
      <w:pPr>
        <w:pStyle w:val="Odlomakpopisa"/>
        <w:numPr>
          <w:ilvl w:val="0"/>
          <w:numId w:val="22"/>
        </w:numPr>
        <w:rPr>
          <w:sz w:val="22"/>
          <w:szCs w:val="22"/>
        </w:rPr>
      </w:pPr>
      <w:r w:rsidRPr="00914AAB">
        <w:rPr>
          <w:sz w:val="22"/>
          <w:szCs w:val="22"/>
        </w:rPr>
        <w:t>pogrešno upisanih brojki "</w:t>
      </w:r>
      <w:r w:rsidR="006E3601" w:rsidRPr="006E3601">
        <w:rPr>
          <w:sz w:val="22"/>
          <w:szCs w:val="22"/>
        </w:rPr>
        <w:t>101.074,48</w:t>
      </w:r>
      <w:r w:rsidRPr="00914AAB">
        <w:rPr>
          <w:sz w:val="22"/>
          <w:szCs w:val="22"/>
        </w:rPr>
        <w:t>" treba ispravno stajati "</w:t>
      </w:r>
      <w:r w:rsidR="000C6831">
        <w:rPr>
          <w:b/>
          <w:sz w:val="22"/>
          <w:szCs w:val="22"/>
        </w:rPr>
        <w:t>97.796,41</w:t>
      </w:r>
      <w:r w:rsidR="000C6831">
        <w:rPr>
          <w:sz w:val="22"/>
          <w:szCs w:val="22"/>
        </w:rPr>
        <w:t>".</w:t>
      </w:r>
    </w:p>
    <w:p w:rsidRDefault="007F3B7E" w:rsidP="007F3B7E" w:rsidR="007F3B7E">
      <w:pPr>
        <w:jc w:val="both"/>
        <w:rPr>
          <w:sz w:val="22"/>
          <w:szCs w:val="22"/>
        </w:rPr>
      </w:pPr>
    </w:p>
    <w:p w:rsidRDefault="007F3B7E" w:rsidP="000F5E69" w:rsidR="007F3B7E" w:rsidRPr="007F3B7E">
      <w:pPr>
        <w:pStyle w:val="Odlomakpopisa"/>
        <w:numPr>
          <w:ilvl w:val="0"/>
          <w:numId w:val="23"/>
        </w:numPr>
        <w:ind w:firstLine="0" w:left="0"/>
        <w:jc w:val="both"/>
        <w:rPr>
          <w:sz w:val="22"/>
          <w:szCs w:val="22"/>
        </w:rPr>
      </w:pPr>
      <w:r w:rsidRPr="007F3B7E">
        <w:rPr>
          <w:sz w:val="22"/>
          <w:szCs w:val="22"/>
        </w:rPr>
        <w:t>Ispravlja se zapisnik ispitnog ročišta održanog 20. listopada 2016. godine</w:t>
      </w:r>
      <w:r w:rsidR="00E55722">
        <w:rPr>
          <w:sz w:val="22"/>
          <w:szCs w:val="22"/>
        </w:rPr>
        <w:t>, na stranici 2</w:t>
      </w:r>
      <w:r w:rsidRPr="007F3B7E">
        <w:rPr>
          <w:sz w:val="22"/>
          <w:szCs w:val="22"/>
        </w:rPr>
        <w:t xml:space="preserve"> u dijelu koji se odnosi na zbroj prijavljenih i priznatih tražbina II. (drugog) višeg isplatnog reda</w:t>
      </w:r>
      <w:r w:rsidR="000F5E69">
        <w:rPr>
          <w:sz w:val="22"/>
          <w:szCs w:val="22"/>
        </w:rPr>
        <w:t>,</w:t>
      </w:r>
      <w:r w:rsidRPr="007F3B7E">
        <w:rPr>
          <w:sz w:val="22"/>
          <w:szCs w:val="22"/>
        </w:rPr>
        <w:t xml:space="preserve"> tako da umjesto:</w:t>
      </w:r>
    </w:p>
    <w:p w:rsidRDefault="008C490F" w:rsidP="008C490F" w:rsidR="008C490F" w:rsidRPr="008C490F">
      <w:pPr>
        <w:numPr>
          <w:ilvl w:val="0"/>
          <w:numId w:val="22"/>
        </w:numPr>
        <w:jc w:val="both"/>
        <w:rPr>
          <w:sz w:val="22"/>
          <w:szCs w:val="22"/>
        </w:rPr>
      </w:pPr>
      <w:r w:rsidRPr="008C490F">
        <w:rPr>
          <w:sz w:val="22"/>
          <w:szCs w:val="22"/>
        </w:rPr>
        <w:t>pogrešno upisanih brojki "148.166,37 " treba ispravno stajati "</w:t>
      </w:r>
      <w:r w:rsidR="00237B3B" w:rsidRPr="00237B3B">
        <w:rPr>
          <w:b/>
          <w:sz w:val="22"/>
          <w:szCs w:val="22"/>
        </w:rPr>
        <w:t>144.888,30</w:t>
      </w:r>
      <w:r w:rsidR="00237B3B">
        <w:rPr>
          <w:sz w:val="22"/>
          <w:szCs w:val="22"/>
        </w:rPr>
        <w:t>",</w:t>
      </w:r>
    </w:p>
    <w:p w:rsidRDefault="008C490F" w:rsidP="008C490F" w:rsidR="008C490F" w:rsidRPr="008C490F">
      <w:pPr>
        <w:numPr>
          <w:ilvl w:val="0"/>
          <w:numId w:val="22"/>
        </w:numPr>
        <w:jc w:val="both"/>
        <w:rPr>
          <w:sz w:val="22"/>
          <w:szCs w:val="22"/>
        </w:rPr>
      </w:pPr>
      <w:r w:rsidRPr="008C490F">
        <w:rPr>
          <w:sz w:val="22"/>
          <w:szCs w:val="22"/>
        </w:rPr>
        <w:t>pogrešno upisanih brojki "147.740,11 " treba ispravno stajati "</w:t>
      </w:r>
      <w:r w:rsidR="00237B3B">
        <w:rPr>
          <w:b/>
          <w:sz w:val="22"/>
          <w:szCs w:val="22"/>
        </w:rPr>
        <w:t>144.462,04</w:t>
      </w:r>
      <w:r w:rsidR="00237B3B">
        <w:rPr>
          <w:sz w:val="22"/>
          <w:szCs w:val="22"/>
        </w:rPr>
        <w:t>".</w:t>
      </w:r>
    </w:p>
    <w:p w:rsidRDefault="008C490F" w:rsidP="007F3B7E" w:rsidR="008C490F" w:rsidRPr="00237B3B">
      <w:pPr>
        <w:jc w:val="both"/>
        <w:rPr>
          <w:sz w:val="16"/>
          <w:szCs w:val="16"/>
        </w:rPr>
      </w:pPr>
    </w:p>
    <w:p w:rsidRDefault="008C490F" w:rsidP="00A20B02" w:rsidR="008C490F" w:rsidRPr="00237B3B">
      <w:pPr>
        <w:pStyle w:val="Uvuenotijeloteksta"/>
        <w:rPr>
          <w:sz w:val="16"/>
          <w:szCs w:val="16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061880" w:rsidR="00061880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</w:r>
      <w:r w:rsidRPr="00A80366">
        <w:rPr>
          <w:sz w:val="22"/>
          <w:szCs w:val="22"/>
        </w:rPr>
        <w:t>Na temelju tablica prijavljenih</w:t>
      </w:r>
      <w:r w:rsidR="00EA6E7A" w:rsidRPr="00A80366">
        <w:rPr>
          <w:sz w:val="22"/>
          <w:szCs w:val="22"/>
        </w:rPr>
        <w:t xml:space="preserve"> i</w:t>
      </w:r>
      <w:r w:rsidRPr="00A80366">
        <w:rPr>
          <w:sz w:val="22"/>
          <w:szCs w:val="22"/>
        </w:rPr>
        <w:t xml:space="preserve"> ispitanih</w:t>
      </w:r>
      <w:r w:rsidR="00EA6E7A" w:rsidRPr="00A80366">
        <w:rPr>
          <w:sz w:val="22"/>
          <w:szCs w:val="22"/>
        </w:rPr>
        <w:t xml:space="preserve"> </w:t>
      </w:r>
      <w:r w:rsidRPr="00A80366">
        <w:rPr>
          <w:sz w:val="22"/>
          <w:szCs w:val="22"/>
        </w:rPr>
        <w:t xml:space="preserve">tražbina stečajnog upravitelja </w:t>
      </w:r>
      <w:r w:rsidR="002B7461">
        <w:rPr>
          <w:sz w:val="22"/>
          <w:szCs w:val="22"/>
        </w:rPr>
        <w:t xml:space="preserve">(list spisa 89-92) </w:t>
      </w:r>
      <w:r w:rsidR="00061880">
        <w:rPr>
          <w:sz w:val="22"/>
          <w:szCs w:val="22"/>
        </w:rPr>
        <w:t xml:space="preserve">dostavljenih u smislu čl. 259. </w:t>
      </w:r>
      <w:r w:rsidR="00061880" w:rsidRPr="00061880">
        <w:rPr>
          <w:sz w:val="22"/>
          <w:szCs w:val="22"/>
        </w:rPr>
        <w:t>Stečajnog zakona (NN 71/15, dalje u tekstu SZ)</w:t>
      </w:r>
      <w:r w:rsidR="00061880">
        <w:rPr>
          <w:sz w:val="22"/>
          <w:szCs w:val="22"/>
        </w:rPr>
        <w:t xml:space="preserve"> održano je ispitno ročište 20. listopada 2016. godine, te je u zapisniku </w:t>
      </w:r>
      <w:r w:rsidR="002B7461">
        <w:rPr>
          <w:sz w:val="22"/>
          <w:szCs w:val="22"/>
        </w:rPr>
        <w:t>(list spisa 115-</w:t>
      </w:r>
      <w:r w:rsidR="00883957">
        <w:rPr>
          <w:sz w:val="22"/>
          <w:szCs w:val="22"/>
        </w:rPr>
        <w:t xml:space="preserve">118) </w:t>
      </w:r>
      <w:r w:rsidR="00061880">
        <w:rPr>
          <w:sz w:val="22"/>
          <w:szCs w:val="22"/>
        </w:rPr>
        <w:t>na stranici</w:t>
      </w:r>
      <w:r w:rsidR="00BC51FE">
        <w:rPr>
          <w:sz w:val="22"/>
          <w:szCs w:val="22"/>
        </w:rPr>
        <w:t xml:space="preserve"> dva pogrešno upisan zbroj prijavljenih tražbina </w:t>
      </w:r>
      <w:r w:rsidR="00BC51FE" w:rsidRPr="00BC51FE">
        <w:rPr>
          <w:sz w:val="22"/>
          <w:szCs w:val="22"/>
        </w:rPr>
        <w:t>II. (drugog) višeg isplatnog reda</w:t>
      </w:r>
      <w:r w:rsidR="00BC51FE">
        <w:rPr>
          <w:sz w:val="22"/>
          <w:szCs w:val="22"/>
        </w:rPr>
        <w:t xml:space="preserve"> kao "</w:t>
      </w:r>
      <w:r w:rsidR="00BC51FE" w:rsidRPr="00914AAB">
        <w:rPr>
          <w:sz w:val="22"/>
          <w:szCs w:val="22"/>
        </w:rPr>
        <w:t>101.500,74</w:t>
      </w:r>
      <w:r w:rsidR="00503FAE">
        <w:rPr>
          <w:sz w:val="22"/>
          <w:szCs w:val="22"/>
        </w:rPr>
        <w:t xml:space="preserve"> kuna</w:t>
      </w:r>
      <w:r w:rsidR="00BC51FE">
        <w:rPr>
          <w:sz w:val="22"/>
          <w:szCs w:val="22"/>
        </w:rPr>
        <w:t xml:space="preserve">", umjesto ispravnog zbroja </w:t>
      </w:r>
      <w:r w:rsidR="00A33345" w:rsidRPr="00A33345">
        <w:rPr>
          <w:sz w:val="22"/>
          <w:szCs w:val="22"/>
        </w:rPr>
        <w:t>"98.222,67</w:t>
      </w:r>
      <w:r w:rsidR="00A33345">
        <w:rPr>
          <w:sz w:val="22"/>
          <w:szCs w:val="22"/>
        </w:rPr>
        <w:t xml:space="preserve"> kuna</w:t>
      </w:r>
      <w:r w:rsidR="00A33345" w:rsidRPr="00A33345">
        <w:rPr>
          <w:sz w:val="22"/>
          <w:szCs w:val="22"/>
        </w:rPr>
        <w:t>"</w:t>
      </w:r>
      <w:r w:rsidR="00BC51FE" w:rsidRPr="00A33345">
        <w:rPr>
          <w:sz w:val="22"/>
          <w:szCs w:val="22"/>
        </w:rPr>
        <w:t>,</w:t>
      </w:r>
      <w:r w:rsidR="00BC51FE">
        <w:rPr>
          <w:sz w:val="22"/>
          <w:szCs w:val="22"/>
        </w:rPr>
        <w:t xml:space="preserve"> kao i </w:t>
      </w:r>
      <w:r w:rsidR="00D059C6">
        <w:rPr>
          <w:sz w:val="22"/>
          <w:szCs w:val="22"/>
        </w:rPr>
        <w:t xml:space="preserve">pogrešan zbroj priznatih tražbina </w:t>
      </w:r>
      <w:r w:rsidR="00D059C6" w:rsidRPr="00D059C6">
        <w:rPr>
          <w:sz w:val="22"/>
          <w:szCs w:val="22"/>
        </w:rPr>
        <w:t>II. (drugog) višeg isplatnog reda kao</w:t>
      </w:r>
      <w:r w:rsidR="00D059C6">
        <w:rPr>
          <w:sz w:val="22"/>
          <w:szCs w:val="22"/>
        </w:rPr>
        <w:t xml:space="preserve"> </w:t>
      </w:r>
      <w:r w:rsidR="00D059C6" w:rsidRPr="00D059C6">
        <w:rPr>
          <w:sz w:val="22"/>
          <w:szCs w:val="22"/>
        </w:rPr>
        <w:t>"101.074,48</w:t>
      </w:r>
      <w:r w:rsidR="00503FAE">
        <w:rPr>
          <w:sz w:val="22"/>
          <w:szCs w:val="22"/>
        </w:rPr>
        <w:t xml:space="preserve"> kuna</w:t>
      </w:r>
      <w:r w:rsidR="00D059C6" w:rsidRPr="00D059C6">
        <w:rPr>
          <w:sz w:val="22"/>
          <w:szCs w:val="22"/>
        </w:rPr>
        <w:t>"</w:t>
      </w:r>
      <w:r w:rsidR="00D059C6">
        <w:rPr>
          <w:sz w:val="22"/>
          <w:szCs w:val="22"/>
        </w:rPr>
        <w:t xml:space="preserve">, umjesto ispravnog </w:t>
      </w:r>
      <w:r w:rsidR="009B51FA">
        <w:rPr>
          <w:sz w:val="22"/>
          <w:szCs w:val="22"/>
        </w:rPr>
        <w:t xml:space="preserve">zbroja </w:t>
      </w:r>
      <w:r w:rsidR="00A33345" w:rsidRPr="00A33345">
        <w:rPr>
          <w:sz w:val="22"/>
          <w:szCs w:val="22"/>
        </w:rPr>
        <w:t>"97.796,41</w:t>
      </w:r>
      <w:r w:rsidR="00A33345">
        <w:rPr>
          <w:sz w:val="22"/>
          <w:szCs w:val="22"/>
        </w:rPr>
        <w:t xml:space="preserve"> kuna</w:t>
      </w:r>
      <w:r w:rsidR="00A33345" w:rsidRPr="00A33345">
        <w:rPr>
          <w:sz w:val="22"/>
          <w:szCs w:val="22"/>
        </w:rPr>
        <w:t>".</w:t>
      </w:r>
      <w:r w:rsidR="00D059C6">
        <w:rPr>
          <w:sz w:val="22"/>
          <w:szCs w:val="22"/>
        </w:rPr>
        <w:t xml:space="preserve"> Također, u istom zapisniku</w:t>
      </w:r>
      <w:r w:rsidR="00B67598">
        <w:rPr>
          <w:sz w:val="22"/>
          <w:szCs w:val="22"/>
        </w:rPr>
        <w:t xml:space="preserve"> </w:t>
      </w:r>
      <w:r w:rsidR="00D059C6">
        <w:rPr>
          <w:sz w:val="22"/>
          <w:szCs w:val="22"/>
        </w:rPr>
        <w:t xml:space="preserve">na stranici dva </w:t>
      </w:r>
      <w:r w:rsidR="00B67598" w:rsidRPr="00B67598">
        <w:rPr>
          <w:sz w:val="22"/>
          <w:szCs w:val="22"/>
        </w:rPr>
        <w:t xml:space="preserve">pogrešno </w:t>
      </w:r>
      <w:r w:rsidR="00B67598">
        <w:rPr>
          <w:sz w:val="22"/>
          <w:szCs w:val="22"/>
        </w:rPr>
        <w:t xml:space="preserve">je </w:t>
      </w:r>
      <w:r w:rsidR="00B67598" w:rsidRPr="00B67598">
        <w:rPr>
          <w:sz w:val="22"/>
          <w:szCs w:val="22"/>
        </w:rPr>
        <w:t xml:space="preserve">upisan zbroj </w:t>
      </w:r>
      <w:r w:rsidR="00B67598">
        <w:rPr>
          <w:sz w:val="22"/>
          <w:szCs w:val="22"/>
        </w:rPr>
        <w:t xml:space="preserve">ukupno </w:t>
      </w:r>
      <w:r w:rsidR="00B67598" w:rsidRPr="00B67598">
        <w:rPr>
          <w:sz w:val="22"/>
          <w:szCs w:val="22"/>
        </w:rPr>
        <w:t>pr</w:t>
      </w:r>
      <w:r w:rsidR="00B67598">
        <w:rPr>
          <w:sz w:val="22"/>
          <w:szCs w:val="22"/>
        </w:rPr>
        <w:t xml:space="preserve">ijavljenih tražbina </w:t>
      </w:r>
      <w:r w:rsidR="00B67598" w:rsidRPr="00B67598">
        <w:rPr>
          <w:sz w:val="22"/>
          <w:szCs w:val="22"/>
        </w:rPr>
        <w:t>kao "</w:t>
      </w:r>
      <w:r w:rsidR="00503FAE" w:rsidRPr="00503FAE">
        <w:rPr>
          <w:sz w:val="22"/>
          <w:szCs w:val="22"/>
        </w:rPr>
        <w:t xml:space="preserve">148.166,37 </w:t>
      </w:r>
      <w:r w:rsidR="00503FAE">
        <w:rPr>
          <w:sz w:val="22"/>
          <w:szCs w:val="22"/>
        </w:rPr>
        <w:t>kuna</w:t>
      </w:r>
      <w:r w:rsidR="00B67598" w:rsidRPr="00B67598">
        <w:rPr>
          <w:sz w:val="22"/>
          <w:szCs w:val="22"/>
        </w:rPr>
        <w:t>", umjesto ispravnog zbroja "</w:t>
      </w:r>
      <w:r w:rsidR="00883957">
        <w:rPr>
          <w:sz w:val="22"/>
          <w:szCs w:val="22"/>
        </w:rPr>
        <w:t>144.888,30 kuna"</w:t>
      </w:r>
      <w:r w:rsidR="00B67598" w:rsidRPr="00B67598">
        <w:rPr>
          <w:sz w:val="22"/>
          <w:szCs w:val="22"/>
        </w:rPr>
        <w:t xml:space="preserve">, kao i pogrešan zbroj </w:t>
      </w:r>
      <w:r w:rsidR="00B67598">
        <w:rPr>
          <w:sz w:val="22"/>
          <w:szCs w:val="22"/>
        </w:rPr>
        <w:t xml:space="preserve">ukupno </w:t>
      </w:r>
      <w:r w:rsidR="00B67598" w:rsidRPr="00B67598">
        <w:rPr>
          <w:sz w:val="22"/>
          <w:szCs w:val="22"/>
        </w:rPr>
        <w:t>priznatih tražbina "</w:t>
      </w:r>
      <w:r w:rsidR="00503FAE" w:rsidRPr="00503FAE">
        <w:rPr>
          <w:sz w:val="22"/>
          <w:szCs w:val="22"/>
        </w:rPr>
        <w:t>147.740,11 kuna</w:t>
      </w:r>
      <w:r w:rsidR="00B67598" w:rsidRPr="00B67598">
        <w:rPr>
          <w:sz w:val="22"/>
          <w:szCs w:val="22"/>
        </w:rPr>
        <w:t>", umjesto ispravnog</w:t>
      </w:r>
      <w:r w:rsidR="00401711">
        <w:rPr>
          <w:sz w:val="22"/>
          <w:szCs w:val="22"/>
        </w:rPr>
        <w:t xml:space="preserve"> zbroja</w:t>
      </w:r>
      <w:r w:rsidR="00B67598" w:rsidRPr="00B67598">
        <w:rPr>
          <w:sz w:val="22"/>
          <w:szCs w:val="22"/>
        </w:rPr>
        <w:t xml:space="preserve"> "</w:t>
      </w:r>
      <w:r w:rsidR="00883957">
        <w:rPr>
          <w:sz w:val="22"/>
          <w:szCs w:val="22"/>
        </w:rPr>
        <w:t>144.462,04 kuna"</w:t>
      </w:r>
      <w:r w:rsidR="00503FAE">
        <w:rPr>
          <w:sz w:val="22"/>
          <w:szCs w:val="22"/>
        </w:rPr>
        <w:t xml:space="preserve">. Na temelju takvog pogrešnog zbroja sud je u smislu čl. </w:t>
      </w:r>
      <w:r w:rsidR="004C5C97">
        <w:rPr>
          <w:sz w:val="22"/>
          <w:szCs w:val="22"/>
        </w:rPr>
        <w:t xml:space="preserve">264. SZ sastavio tablicu ispitanih tražbina od 20. listopada 2016. godine </w:t>
      </w:r>
      <w:r w:rsidR="00F87B6A">
        <w:rPr>
          <w:sz w:val="22"/>
          <w:szCs w:val="22"/>
        </w:rPr>
        <w:t xml:space="preserve">(list spisa 122-123) </w:t>
      </w:r>
      <w:r w:rsidR="004C5C97">
        <w:rPr>
          <w:sz w:val="22"/>
          <w:szCs w:val="22"/>
        </w:rPr>
        <w:t xml:space="preserve">u kojoj je pogrešno naveden zbroj </w:t>
      </w:r>
      <w:r w:rsidR="0046525D" w:rsidRPr="004C5C97">
        <w:rPr>
          <w:sz w:val="22"/>
          <w:szCs w:val="22"/>
        </w:rPr>
        <w:t>prijavljenih tražbina II. (drugog) višeg isplatnog reda</w:t>
      </w:r>
      <w:r w:rsidR="009B51FA">
        <w:rPr>
          <w:sz w:val="22"/>
          <w:szCs w:val="22"/>
        </w:rPr>
        <w:t xml:space="preserve"> kao "</w:t>
      </w:r>
      <w:r w:rsidR="009B51FA" w:rsidRPr="00914AAB">
        <w:rPr>
          <w:sz w:val="22"/>
          <w:szCs w:val="22"/>
        </w:rPr>
        <w:t>101.500,74</w:t>
      </w:r>
      <w:r w:rsidR="009B51FA">
        <w:rPr>
          <w:sz w:val="22"/>
          <w:szCs w:val="22"/>
        </w:rPr>
        <w:t xml:space="preserve"> kuna", umjesto ispravnog</w:t>
      </w:r>
      <w:r w:rsidR="00401711">
        <w:rPr>
          <w:sz w:val="22"/>
          <w:szCs w:val="22"/>
        </w:rPr>
        <w:t xml:space="preserve"> zbr</w:t>
      </w:r>
      <w:r w:rsidR="001F3AFA">
        <w:rPr>
          <w:sz w:val="22"/>
          <w:szCs w:val="22"/>
        </w:rPr>
        <w:t xml:space="preserve">oja </w:t>
      </w:r>
      <w:r w:rsidR="001F3AFA" w:rsidRPr="001F3AFA">
        <w:rPr>
          <w:sz w:val="22"/>
          <w:szCs w:val="22"/>
        </w:rPr>
        <w:t>"98.222,67 kuna"</w:t>
      </w:r>
      <w:r w:rsidR="00401711">
        <w:rPr>
          <w:sz w:val="22"/>
          <w:szCs w:val="22"/>
        </w:rPr>
        <w:t xml:space="preserve">, te pogrešan zbroj </w:t>
      </w:r>
      <w:r w:rsidR="004C5C97" w:rsidRPr="004C5C97">
        <w:rPr>
          <w:sz w:val="22"/>
          <w:szCs w:val="22"/>
        </w:rPr>
        <w:t>priznatih</w:t>
      </w:r>
      <w:r w:rsidR="009B51FA" w:rsidRPr="009B51FA">
        <w:rPr>
          <w:sz w:val="22"/>
          <w:szCs w:val="22"/>
        </w:rPr>
        <w:t xml:space="preserve"> tražbina II. (drugog) višeg isplatnog reda</w:t>
      </w:r>
      <w:r w:rsidR="00401711">
        <w:rPr>
          <w:sz w:val="22"/>
          <w:szCs w:val="22"/>
        </w:rPr>
        <w:t xml:space="preserve"> kao </w:t>
      </w:r>
      <w:r w:rsidR="00401711" w:rsidRPr="00401711">
        <w:rPr>
          <w:sz w:val="22"/>
          <w:szCs w:val="22"/>
        </w:rPr>
        <w:t>"101.074,48</w:t>
      </w:r>
      <w:r w:rsidR="00401711">
        <w:rPr>
          <w:sz w:val="22"/>
          <w:szCs w:val="22"/>
        </w:rPr>
        <w:t xml:space="preserve"> kuna</w:t>
      </w:r>
      <w:r w:rsidR="00401711" w:rsidRPr="00401711">
        <w:rPr>
          <w:sz w:val="22"/>
          <w:szCs w:val="22"/>
        </w:rPr>
        <w:t>"</w:t>
      </w:r>
      <w:r w:rsidR="00401711">
        <w:rPr>
          <w:sz w:val="22"/>
          <w:szCs w:val="22"/>
        </w:rPr>
        <w:t xml:space="preserve">, umjesto ispravnog zbroja </w:t>
      </w:r>
      <w:r w:rsidR="001F3AFA" w:rsidRPr="001F3AFA">
        <w:rPr>
          <w:sz w:val="22"/>
          <w:szCs w:val="22"/>
        </w:rPr>
        <w:t>"97.796,41 kuna"</w:t>
      </w:r>
      <w:r w:rsidR="00401711">
        <w:rPr>
          <w:sz w:val="22"/>
          <w:szCs w:val="22"/>
        </w:rPr>
        <w:t>.</w:t>
      </w:r>
    </w:p>
    <w:p w:rsidRDefault="00503FAE" w:rsidP="00061880" w:rsidR="00503FAE" w:rsidRPr="00061880">
      <w:pPr>
        <w:jc w:val="both"/>
        <w:rPr>
          <w:sz w:val="22"/>
          <w:szCs w:val="22"/>
        </w:rPr>
      </w:pPr>
    </w:p>
    <w:p w:rsidRDefault="004C3A03" w:rsidP="004C3A03" w:rsidR="004C3A03" w:rsidRPr="004C3A03">
      <w:pPr>
        <w:ind w:firstLine="720"/>
        <w:jc w:val="both"/>
        <w:rPr>
          <w:sz w:val="22"/>
          <w:szCs w:val="22"/>
        </w:rPr>
      </w:pPr>
      <w:r w:rsidRPr="004C3A03">
        <w:rPr>
          <w:sz w:val="22"/>
          <w:szCs w:val="22"/>
        </w:rPr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4C3A03" w:rsidP="00A20B02" w:rsidR="004C3A03">
      <w:pPr>
        <w:ind w:firstLine="720"/>
        <w:jc w:val="both"/>
        <w:rPr>
          <w:sz w:val="22"/>
          <w:szCs w:val="22"/>
        </w:rPr>
      </w:pPr>
    </w:p>
    <w:p w:rsidRDefault="00A20B02" w:rsidP="00A20B02" w:rsidR="00A20B02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4C3A03">
        <w:rPr>
          <w:b/>
          <w:sz w:val="22"/>
          <w:szCs w:val="22"/>
        </w:rPr>
        <w:t>30</w:t>
      </w:r>
      <w:r w:rsidR="00EB1CEC" w:rsidRPr="005037E2">
        <w:rPr>
          <w:b/>
          <w:sz w:val="22"/>
          <w:szCs w:val="22"/>
        </w:rPr>
        <w:t xml:space="preserve">. </w:t>
      </w:r>
      <w:r w:rsidR="000C70E2">
        <w:rPr>
          <w:b/>
          <w:sz w:val="22"/>
          <w:szCs w:val="22"/>
        </w:rPr>
        <w:t>prosinca</w:t>
      </w:r>
      <w:r w:rsidRPr="00F33C64">
        <w:rPr>
          <w:b/>
          <w:sz w:val="22"/>
          <w:szCs w:val="22"/>
        </w:rPr>
        <w:t xml:space="preserve"> 201</w:t>
      </w:r>
      <w:r w:rsidR="002A061F">
        <w:rPr>
          <w:b/>
          <w:sz w:val="22"/>
          <w:szCs w:val="22"/>
        </w:rPr>
        <w:t>6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E93D02" w:rsidP="00CD43AC" w:rsidR="00E93D02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2A061F" w:rsidP="002A061F" w:rsidR="002A061F" w:rsidRPr="002A061F">
      <w:pPr>
        <w:jc w:val="both"/>
        <w:rPr>
          <w:sz w:val="22"/>
          <w:szCs w:val="22"/>
        </w:rPr>
      </w:pPr>
      <w:r w:rsidRPr="002A061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61F">
          <w:rPr>
            <w:sz w:val="22"/>
            <w:szCs w:val="22"/>
          </w:rPr>
          <w:t>11. st</w:t>
        </w:r>
      </w:smartTag>
      <w:r w:rsidRPr="002A061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61F">
          <w:rPr>
            <w:sz w:val="22"/>
            <w:szCs w:val="22"/>
          </w:rPr>
          <w:t>4. OZ</w:t>
        </w:r>
      </w:smartTag>
      <w:r w:rsidRPr="002A061F">
        <w:rPr>
          <w:sz w:val="22"/>
          <w:szCs w:val="22"/>
        </w:rPr>
        <w:t>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727401">
      <w:pPr>
        <w:jc w:val="both"/>
        <w:rPr>
          <w:sz w:val="22"/>
          <w:szCs w:val="22"/>
        </w:rPr>
      </w:pPr>
      <w:r w:rsidRPr="00727401">
        <w:rPr>
          <w:b/>
          <w:sz w:val="22"/>
          <w:szCs w:val="22"/>
        </w:rPr>
        <w:t xml:space="preserve">DN-a </w:t>
      </w:r>
      <w:r w:rsidRPr="00727401">
        <w:rPr>
          <w:sz w:val="22"/>
          <w:szCs w:val="22"/>
        </w:rPr>
        <w:t>(</w:t>
      </w:r>
      <w:r w:rsidR="004C3A03">
        <w:rPr>
          <w:sz w:val="22"/>
          <w:szCs w:val="22"/>
        </w:rPr>
        <w:t>30</w:t>
      </w:r>
      <w:r w:rsidRPr="00727401">
        <w:rPr>
          <w:sz w:val="22"/>
          <w:szCs w:val="22"/>
        </w:rPr>
        <w:t>.</w:t>
      </w:r>
      <w:r w:rsidR="000C70E2">
        <w:rPr>
          <w:sz w:val="22"/>
          <w:szCs w:val="22"/>
        </w:rPr>
        <w:t>12</w:t>
      </w:r>
      <w:r w:rsidRPr="00727401">
        <w:rPr>
          <w:sz w:val="22"/>
          <w:szCs w:val="22"/>
        </w:rPr>
        <w:t>.201</w:t>
      </w:r>
      <w:r w:rsidR="002A061F" w:rsidRPr="00727401">
        <w:rPr>
          <w:sz w:val="22"/>
          <w:szCs w:val="22"/>
        </w:rPr>
        <w:t>6</w:t>
      </w:r>
      <w:r w:rsidRPr="00727401">
        <w:rPr>
          <w:sz w:val="22"/>
          <w:szCs w:val="22"/>
        </w:rPr>
        <w:t>.g.)</w:t>
      </w:r>
      <w:r w:rsidRPr="00727401">
        <w:rPr>
          <w:b/>
          <w:sz w:val="22"/>
          <w:szCs w:val="22"/>
        </w:rPr>
        <w:t xml:space="preserve">: 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upravitelj, </w:t>
      </w:r>
      <w:r w:rsidR="004C3A03">
        <w:rPr>
          <w:sz w:val="22"/>
          <w:szCs w:val="22"/>
        </w:rPr>
        <w:t>putem e oglasne ploče,</w:t>
      </w:r>
    </w:p>
    <w:p w:rsidRDefault="00EA2537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1A2427">
        <w:rPr>
          <w:sz w:val="22"/>
          <w:szCs w:val="22"/>
        </w:rPr>
        <w:t>oglasna ploča.</w:t>
      </w:r>
    </w:p>
    <w:sectPr w:rsidSect="00E93D02" w:rsidR="001A2427" w:rsidRPr="00B6475B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C0E0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5037E2" w:rsidP="005037E2" w:rsidR="005037E2" w:rsidRPr="005037E2">
    <w:pPr>
      <w:jc w:val="right"/>
      <w:rPr>
        <w:b/>
        <w:sz w:val="22"/>
        <w:szCs w:val="22"/>
      </w:rPr>
    </w:pPr>
    <w:r w:rsidRPr="005037E2">
      <w:rPr>
        <w:b/>
        <w:sz w:val="22"/>
        <w:szCs w:val="22"/>
      </w:rPr>
      <w:t>Posl. br. 6-St.</w:t>
    </w:r>
    <w:r w:rsidR="004C3A03">
      <w:rPr>
        <w:b/>
        <w:sz w:val="22"/>
        <w:szCs w:val="22"/>
      </w:rPr>
      <w:t>628</w:t>
    </w:r>
    <w:r w:rsidRPr="005037E2">
      <w:rPr>
        <w:b/>
        <w:sz w:val="22"/>
        <w:szCs w:val="22"/>
      </w:rPr>
      <w:t>/201</w:t>
    </w:r>
    <w:r w:rsidR="004C3A03">
      <w:rPr>
        <w:b/>
        <w:sz w:val="22"/>
        <w:szCs w:val="22"/>
      </w:rPr>
      <w:t>6</w:t>
    </w:r>
    <w:r w:rsidRPr="005037E2">
      <w:rPr>
        <w:b/>
        <w:sz w:val="22"/>
        <w:szCs w:val="22"/>
      </w:rPr>
      <w:t>-</w:t>
    </w:r>
    <w:r w:rsidR="00986A6E">
      <w:rPr>
        <w:b/>
        <w:sz w:val="22"/>
        <w:szCs w:val="22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9767218"/>
    <w:multiLevelType w:val="hybridMultilevel"/>
    <w:tmpl w:val="07464284"/>
    <w:lvl w:tplc="3C6ED28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ABD2551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3C577D5"/>
    <w:multiLevelType w:val="hybridMultilevel"/>
    <w:tmpl w:val="96D4C94E"/>
    <w:lvl w:tplc="7384F01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434594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0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21"/>
  </w:num>
  <w:num w:numId="4">
    <w:abstractNumId w:val="14"/>
  </w:num>
  <w:num w:numId="5">
    <w:abstractNumId w:val="11"/>
  </w:num>
  <w:num w:numId="6">
    <w:abstractNumId w:val="10"/>
  </w:num>
  <w:num w:numId="7">
    <w:abstractNumId w:val="2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0"/>
  </w:num>
  <w:num w:numId="19">
    <w:abstractNumId w:val="16"/>
  </w:num>
  <w:num w:numId="20">
    <w:abstractNumId w:val="15"/>
  </w:num>
  <w:num w:numId="21">
    <w:abstractNumId w:val="18"/>
  </w:num>
  <w:num w:numId="22">
    <w:abstractNumId w:val="1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3488D"/>
    <w:rsid w:val="000352BE"/>
    <w:rsid w:val="00053A30"/>
    <w:rsid w:val="00061880"/>
    <w:rsid w:val="00064E57"/>
    <w:rsid w:val="0006549C"/>
    <w:rsid w:val="000A638A"/>
    <w:rsid w:val="000B20CA"/>
    <w:rsid w:val="000B28EB"/>
    <w:rsid w:val="000B2F5E"/>
    <w:rsid w:val="000B3478"/>
    <w:rsid w:val="000C0655"/>
    <w:rsid w:val="000C6831"/>
    <w:rsid w:val="000C70E2"/>
    <w:rsid w:val="000D073F"/>
    <w:rsid w:val="000E23A5"/>
    <w:rsid w:val="000F0296"/>
    <w:rsid w:val="000F5E69"/>
    <w:rsid w:val="00104EDF"/>
    <w:rsid w:val="00105FEC"/>
    <w:rsid w:val="00112797"/>
    <w:rsid w:val="00113F0B"/>
    <w:rsid w:val="00120A25"/>
    <w:rsid w:val="00134CB9"/>
    <w:rsid w:val="00135E32"/>
    <w:rsid w:val="001427CB"/>
    <w:rsid w:val="001459BF"/>
    <w:rsid w:val="0015072A"/>
    <w:rsid w:val="00164917"/>
    <w:rsid w:val="00174C20"/>
    <w:rsid w:val="00182017"/>
    <w:rsid w:val="00183B71"/>
    <w:rsid w:val="00183D4C"/>
    <w:rsid w:val="00184586"/>
    <w:rsid w:val="00193139"/>
    <w:rsid w:val="00195959"/>
    <w:rsid w:val="001A2427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1F3AFA"/>
    <w:rsid w:val="00203F62"/>
    <w:rsid w:val="00237B3B"/>
    <w:rsid w:val="00240E2F"/>
    <w:rsid w:val="00241FF9"/>
    <w:rsid w:val="0024222B"/>
    <w:rsid w:val="00244329"/>
    <w:rsid w:val="00260201"/>
    <w:rsid w:val="00262EE5"/>
    <w:rsid w:val="002648BA"/>
    <w:rsid w:val="0027349C"/>
    <w:rsid w:val="002750E1"/>
    <w:rsid w:val="00275FEE"/>
    <w:rsid w:val="0027788E"/>
    <w:rsid w:val="00290D53"/>
    <w:rsid w:val="00295E8F"/>
    <w:rsid w:val="002A061F"/>
    <w:rsid w:val="002B7461"/>
    <w:rsid w:val="002D0ED9"/>
    <w:rsid w:val="002D1CB0"/>
    <w:rsid w:val="002E2876"/>
    <w:rsid w:val="002F3660"/>
    <w:rsid w:val="00314F02"/>
    <w:rsid w:val="00320035"/>
    <w:rsid w:val="00325470"/>
    <w:rsid w:val="00330D3F"/>
    <w:rsid w:val="00331AD9"/>
    <w:rsid w:val="00331B8E"/>
    <w:rsid w:val="003356EA"/>
    <w:rsid w:val="003524A5"/>
    <w:rsid w:val="00364747"/>
    <w:rsid w:val="00366E42"/>
    <w:rsid w:val="00380E43"/>
    <w:rsid w:val="0039408F"/>
    <w:rsid w:val="003948A5"/>
    <w:rsid w:val="00395CCC"/>
    <w:rsid w:val="003B284F"/>
    <w:rsid w:val="003D77B6"/>
    <w:rsid w:val="003E2356"/>
    <w:rsid w:val="003E7ACE"/>
    <w:rsid w:val="003F0CAF"/>
    <w:rsid w:val="003F0E6F"/>
    <w:rsid w:val="003F2396"/>
    <w:rsid w:val="00401711"/>
    <w:rsid w:val="00415293"/>
    <w:rsid w:val="004278F4"/>
    <w:rsid w:val="00437DC8"/>
    <w:rsid w:val="0044111E"/>
    <w:rsid w:val="00445ABB"/>
    <w:rsid w:val="0046525D"/>
    <w:rsid w:val="00470FF3"/>
    <w:rsid w:val="00472159"/>
    <w:rsid w:val="00476CAF"/>
    <w:rsid w:val="004867FB"/>
    <w:rsid w:val="00496898"/>
    <w:rsid w:val="004A3EA0"/>
    <w:rsid w:val="004C3A03"/>
    <w:rsid w:val="004C5C97"/>
    <w:rsid w:val="004D1B5C"/>
    <w:rsid w:val="004E5DA4"/>
    <w:rsid w:val="004F1913"/>
    <w:rsid w:val="005037E2"/>
    <w:rsid w:val="00503FAE"/>
    <w:rsid w:val="005077B2"/>
    <w:rsid w:val="00514705"/>
    <w:rsid w:val="00530BF8"/>
    <w:rsid w:val="005525BB"/>
    <w:rsid w:val="00552929"/>
    <w:rsid w:val="005A0326"/>
    <w:rsid w:val="005A1697"/>
    <w:rsid w:val="005A235A"/>
    <w:rsid w:val="005A23BF"/>
    <w:rsid w:val="005B18B0"/>
    <w:rsid w:val="005C2FEC"/>
    <w:rsid w:val="005E4387"/>
    <w:rsid w:val="005E5BEF"/>
    <w:rsid w:val="005E6F5C"/>
    <w:rsid w:val="005F65FA"/>
    <w:rsid w:val="00620418"/>
    <w:rsid w:val="00625A12"/>
    <w:rsid w:val="0063094D"/>
    <w:rsid w:val="0063257D"/>
    <w:rsid w:val="0065019C"/>
    <w:rsid w:val="006602DD"/>
    <w:rsid w:val="006702FD"/>
    <w:rsid w:val="006856FA"/>
    <w:rsid w:val="0069087A"/>
    <w:rsid w:val="00690D85"/>
    <w:rsid w:val="00693E25"/>
    <w:rsid w:val="00697283"/>
    <w:rsid w:val="006A3FB9"/>
    <w:rsid w:val="006A4510"/>
    <w:rsid w:val="006B2D59"/>
    <w:rsid w:val="006B6037"/>
    <w:rsid w:val="006B7C87"/>
    <w:rsid w:val="006C4470"/>
    <w:rsid w:val="006D5590"/>
    <w:rsid w:val="006E3601"/>
    <w:rsid w:val="006F67D0"/>
    <w:rsid w:val="006F7C3F"/>
    <w:rsid w:val="0070554D"/>
    <w:rsid w:val="007109A8"/>
    <w:rsid w:val="00715407"/>
    <w:rsid w:val="00721393"/>
    <w:rsid w:val="007259FB"/>
    <w:rsid w:val="00727401"/>
    <w:rsid w:val="007372A4"/>
    <w:rsid w:val="00740C3F"/>
    <w:rsid w:val="00756DEB"/>
    <w:rsid w:val="007741D9"/>
    <w:rsid w:val="00796E16"/>
    <w:rsid w:val="007A4397"/>
    <w:rsid w:val="007B008B"/>
    <w:rsid w:val="007B38D7"/>
    <w:rsid w:val="007B6140"/>
    <w:rsid w:val="007C1183"/>
    <w:rsid w:val="007E7583"/>
    <w:rsid w:val="007F3B7E"/>
    <w:rsid w:val="00805583"/>
    <w:rsid w:val="00805F1C"/>
    <w:rsid w:val="008140C5"/>
    <w:rsid w:val="00822ED9"/>
    <w:rsid w:val="00836122"/>
    <w:rsid w:val="00845F89"/>
    <w:rsid w:val="0086032B"/>
    <w:rsid w:val="00871BAD"/>
    <w:rsid w:val="00872314"/>
    <w:rsid w:val="008732D7"/>
    <w:rsid w:val="00873A32"/>
    <w:rsid w:val="00874305"/>
    <w:rsid w:val="00883957"/>
    <w:rsid w:val="00884C8D"/>
    <w:rsid w:val="00897B76"/>
    <w:rsid w:val="008A5011"/>
    <w:rsid w:val="008C0FBE"/>
    <w:rsid w:val="008C490F"/>
    <w:rsid w:val="008C68B8"/>
    <w:rsid w:val="00906A4D"/>
    <w:rsid w:val="00914AAB"/>
    <w:rsid w:val="009154DF"/>
    <w:rsid w:val="00924B09"/>
    <w:rsid w:val="00935DA7"/>
    <w:rsid w:val="00946534"/>
    <w:rsid w:val="00960197"/>
    <w:rsid w:val="00977FF0"/>
    <w:rsid w:val="00986A6E"/>
    <w:rsid w:val="0099712D"/>
    <w:rsid w:val="009A2F41"/>
    <w:rsid w:val="009A52B0"/>
    <w:rsid w:val="009A5CC2"/>
    <w:rsid w:val="009B51FA"/>
    <w:rsid w:val="009B7441"/>
    <w:rsid w:val="009C0995"/>
    <w:rsid w:val="009C0E08"/>
    <w:rsid w:val="009E10B5"/>
    <w:rsid w:val="009E25BF"/>
    <w:rsid w:val="009E6FB3"/>
    <w:rsid w:val="009F7414"/>
    <w:rsid w:val="00A05715"/>
    <w:rsid w:val="00A05F63"/>
    <w:rsid w:val="00A103A3"/>
    <w:rsid w:val="00A1165A"/>
    <w:rsid w:val="00A15B43"/>
    <w:rsid w:val="00A20B02"/>
    <w:rsid w:val="00A2285A"/>
    <w:rsid w:val="00A27CB8"/>
    <w:rsid w:val="00A33345"/>
    <w:rsid w:val="00A33810"/>
    <w:rsid w:val="00A613E4"/>
    <w:rsid w:val="00A6231D"/>
    <w:rsid w:val="00A66E4D"/>
    <w:rsid w:val="00A76FBE"/>
    <w:rsid w:val="00A80366"/>
    <w:rsid w:val="00A825CB"/>
    <w:rsid w:val="00A8575C"/>
    <w:rsid w:val="00A866A0"/>
    <w:rsid w:val="00A87722"/>
    <w:rsid w:val="00A87FC5"/>
    <w:rsid w:val="00A96DAE"/>
    <w:rsid w:val="00AB23E5"/>
    <w:rsid w:val="00AB4A32"/>
    <w:rsid w:val="00AB7EAD"/>
    <w:rsid w:val="00AC0A4E"/>
    <w:rsid w:val="00AC1A08"/>
    <w:rsid w:val="00AC2766"/>
    <w:rsid w:val="00AC2FB7"/>
    <w:rsid w:val="00AD169C"/>
    <w:rsid w:val="00AD2CD5"/>
    <w:rsid w:val="00AE3B37"/>
    <w:rsid w:val="00AE585D"/>
    <w:rsid w:val="00AF51CE"/>
    <w:rsid w:val="00B07ACD"/>
    <w:rsid w:val="00B15A1B"/>
    <w:rsid w:val="00B2339B"/>
    <w:rsid w:val="00B24B75"/>
    <w:rsid w:val="00B34C06"/>
    <w:rsid w:val="00B36C82"/>
    <w:rsid w:val="00B3737E"/>
    <w:rsid w:val="00B4219D"/>
    <w:rsid w:val="00B4286B"/>
    <w:rsid w:val="00B50A1E"/>
    <w:rsid w:val="00B54CF2"/>
    <w:rsid w:val="00B6475B"/>
    <w:rsid w:val="00B67598"/>
    <w:rsid w:val="00B70172"/>
    <w:rsid w:val="00B745AB"/>
    <w:rsid w:val="00B8774A"/>
    <w:rsid w:val="00B90D8B"/>
    <w:rsid w:val="00BB0793"/>
    <w:rsid w:val="00BB3852"/>
    <w:rsid w:val="00BC0303"/>
    <w:rsid w:val="00BC51FE"/>
    <w:rsid w:val="00BD434E"/>
    <w:rsid w:val="00BD7569"/>
    <w:rsid w:val="00C05D23"/>
    <w:rsid w:val="00C0636C"/>
    <w:rsid w:val="00C150DF"/>
    <w:rsid w:val="00C1564B"/>
    <w:rsid w:val="00C21505"/>
    <w:rsid w:val="00C32DBA"/>
    <w:rsid w:val="00C3316C"/>
    <w:rsid w:val="00C41741"/>
    <w:rsid w:val="00C43B65"/>
    <w:rsid w:val="00C43C6A"/>
    <w:rsid w:val="00C452A3"/>
    <w:rsid w:val="00C52985"/>
    <w:rsid w:val="00C65708"/>
    <w:rsid w:val="00C721E0"/>
    <w:rsid w:val="00C76D41"/>
    <w:rsid w:val="00C837D6"/>
    <w:rsid w:val="00CB2D3B"/>
    <w:rsid w:val="00CC50AA"/>
    <w:rsid w:val="00CD43AC"/>
    <w:rsid w:val="00CD713B"/>
    <w:rsid w:val="00CD7839"/>
    <w:rsid w:val="00CE5494"/>
    <w:rsid w:val="00CE637D"/>
    <w:rsid w:val="00CE7A86"/>
    <w:rsid w:val="00CF6C22"/>
    <w:rsid w:val="00D05106"/>
    <w:rsid w:val="00D059C6"/>
    <w:rsid w:val="00D11E33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564C"/>
    <w:rsid w:val="00DC72E5"/>
    <w:rsid w:val="00DD1FAC"/>
    <w:rsid w:val="00DD3681"/>
    <w:rsid w:val="00DD45C6"/>
    <w:rsid w:val="00DE0FE0"/>
    <w:rsid w:val="00DE5101"/>
    <w:rsid w:val="00DE6C21"/>
    <w:rsid w:val="00E0475D"/>
    <w:rsid w:val="00E159AD"/>
    <w:rsid w:val="00E17C68"/>
    <w:rsid w:val="00E20B0D"/>
    <w:rsid w:val="00E23FCE"/>
    <w:rsid w:val="00E27B39"/>
    <w:rsid w:val="00E34528"/>
    <w:rsid w:val="00E35D17"/>
    <w:rsid w:val="00E52231"/>
    <w:rsid w:val="00E55722"/>
    <w:rsid w:val="00E56924"/>
    <w:rsid w:val="00E65CA7"/>
    <w:rsid w:val="00E77EA5"/>
    <w:rsid w:val="00E91F84"/>
    <w:rsid w:val="00E93D02"/>
    <w:rsid w:val="00EA2537"/>
    <w:rsid w:val="00EA3204"/>
    <w:rsid w:val="00EA591C"/>
    <w:rsid w:val="00EA624D"/>
    <w:rsid w:val="00EA6E7A"/>
    <w:rsid w:val="00EA7559"/>
    <w:rsid w:val="00EB1CEC"/>
    <w:rsid w:val="00EB3F2A"/>
    <w:rsid w:val="00EC02BE"/>
    <w:rsid w:val="00ED5A96"/>
    <w:rsid w:val="00EF24D8"/>
    <w:rsid w:val="00EF6C3B"/>
    <w:rsid w:val="00F04726"/>
    <w:rsid w:val="00F16027"/>
    <w:rsid w:val="00F1646D"/>
    <w:rsid w:val="00F16825"/>
    <w:rsid w:val="00F260B4"/>
    <w:rsid w:val="00F31983"/>
    <w:rsid w:val="00F33C64"/>
    <w:rsid w:val="00F35E54"/>
    <w:rsid w:val="00F521EF"/>
    <w:rsid w:val="00F61C4D"/>
    <w:rsid w:val="00F65DD2"/>
    <w:rsid w:val="00F87B6A"/>
    <w:rsid w:val="00F87B8E"/>
    <w:rsid w:val="00F97395"/>
    <w:rsid w:val="00FA4C78"/>
    <w:rsid w:val="00FB56CE"/>
    <w:rsid w:val="00FB6BC6"/>
    <w:rsid w:val="00FC5D91"/>
    <w:rsid w:val="00FC6A82"/>
    <w:rsid w:val="00FD594F"/>
    <w:rsid w:val="00FE1A10"/>
    <w:rsid w:val="00FE27CD"/>
    <w:rsid w:val="00FE484E"/>
    <w:rsid w:val="00FF2C17"/>
    <w:rsid w:val="00FF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E0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E0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E0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E0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E0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E0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E0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E0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3036</properties:Characters>
  <properties:Lines>80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2016-12-30T09:56:00Z</dcterms:created>
  <dc:creator>Srđan Gavranić</dc:creator>
  <cp:lastModifiedBy>Srđan Gavranić</cp:lastModifiedBy>
  <cp:lastPrinted>2016-12-30T09:54:00Z</cp:lastPrinted>
  <dcterms:modified xmlns:xsi="http://www.w3.org/2001/XMLSchema-instance" xsi:type="dcterms:W3CDTF">2016-12-30T10:04:00Z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