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4608" w14:paraId="cab4608" w:rsidRDefault="00EF4D2F" w:rsidP="00EF4D2F" w:rsidR="00AB6C4C" w:rsidRPr="00DA585C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2259A2" w:rsidRPr="00DA585C">
        <w:t>1</w:t>
      </w:r>
      <w:r w:rsidR="00AB6C4C" w:rsidRPr="00DA585C">
        <w:t xml:space="preserve"> St-</w:t>
      </w:r>
      <w:r>
        <w:t>263</w:t>
      </w:r>
      <w:r w:rsidR="007E1A6E">
        <w:t>/</w:t>
      </w:r>
      <w:r>
        <w:t>2016</w:t>
      </w:r>
      <w:r w:rsidR="009F650F">
        <w:t>-</w:t>
      </w:r>
      <w:r>
        <w:t>156</w:t>
      </w:r>
    </w:p>
    <w:p w:rsidRDefault="00E702CF" w:rsidP="00AB6C4C" w:rsidR="00EF4D2F">
      <w:r w:rsidRPr="00DA585C">
        <w:t xml:space="preserve"> </w:t>
      </w:r>
    </w:p>
    <w:p w:rsidRDefault="00EF4D2F" w:rsidP="00AB6C4C" w:rsidR="00EF4D2F"/>
    <w:p w:rsidRDefault="00EF4D2F" w:rsidP="00AB6C4C" w:rsidR="00EF4D2F"/>
    <w:p w:rsidRDefault="00EF4D2F" w:rsidP="00AB6C4C" w:rsidR="00EF4D2F"/>
    <w:p w:rsidRDefault="00EF4D2F" w:rsidP="00EF4D2F" w:rsidR="00EF4D2F">
      <w:pPr>
        <w:ind w:right="5953" w:left="851"/>
        <w:jc w:val="center"/>
      </w:pPr>
      <w:r>
        <w:t>Republika Hrvatska</w:t>
      </w:r>
    </w:p>
    <w:p w:rsidRDefault="00EF4D2F" w:rsidP="00EF4D2F" w:rsidR="00EF4D2F">
      <w:pPr>
        <w:ind w:right="5953" w:left="851"/>
        <w:jc w:val="center"/>
      </w:pPr>
      <w:r>
        <w:t>Trgovački sud u Zadru</w:t>
      </w:r>
    </w:p>
    <w:p w:rsidRDefault="00EF4D2F" w:rsidP="00EF4D2F" w:rsidR="00EF4D2F">
      <w:pPr>
        <w:ind w:right="5953" w:left="851"/>
        <w:jc w:val="center"/>
      </w:pPr>
      <w:r>
        <w:t>Dr. Franje Tuđmana 35</w:t>
      </w:r>
    </w:p>
    <w:p w:rsidRDefault="00EF4D2F" w:rsidP="00EF4D2F" w:rsidR="00EF4D2F" w:rsidRPr="00F41C5D">
      <w:pPr>
        <w:ind w:right="5953" w:left="851"/>
        <w:jc w:val="center"/>
      </w:pPr>
      <w:r>
        <w:t>23000 Zadar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</w:t>
      </w:r>
      <w:proofErr w:type="spellStart"/>
      <w:r w:rsidRPr="00DA585C">
        <w:t>Bajlo</w:t>
      </w:r>
      <w:proofErr w:type="spellEnd"/>
      <w:r w:rsidRPr="00DA585C">
        <w:t xml:space="preserve">, nad stečajnim dužnikom </w:t>
      </w:r>
      <w:r w:rsidR="00EF4D2F" w:rsidRPr="006E2E98">
        <w:t>MERIDIJAN GRUPA d.o.o.</w:t>
      </w:r>
      <w:r w:rsidR="00EF4D2F">
        <w:t xml:space="preserve"> u stečaju, Zadar, Ive Senjanina 14B</w:t>
      </w:r>
      <w:r w:rsidR="00EF4D2F" w:rsidRPr="006E2E98">
        <w:t>, OIB: 39317990272</w:t>
      </w:r>
      <w:r w:rsidRPr="00DA585C">
        <w:t xml:space="preserve">, dana </w:t>
      </w:r>
      <w:r w:rsidR="00FD477C">
        <w:t>22</w:t>
      </w:r>
      <w:r w:rsidR="009F650F">
        <w:t xml:space="preserve">. </w:t>
      </w:r>
      <w:r w:rsidR="00EF4D2F">
        <w:t>prosinca</w:t>
      </w:r>
      <w:r w:rsidR="007E1A6E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C8291E">
        <w:t>.</w:t>
      </w:r>
      <w:r>
        <w:t xml:space="preserve"> </w:t>
      </w:r>
      <w:r w:rsidRPr="00827FF0">
        <w:t xml:space="preserve">Odobrava se trošak </w:t>
      </w:r>
      <w:r w:rsidR="00EF4D2F">
        <w:t>stečajnoj upraviteljici</w:t>
      </w:r>
      <w:r w:rsidR="008C2508">
        <w:t xml:space="preserve"> </w:t>
      </w:r>
      <w:r w:rsidR="00EF4D2F">
        <w:t>Marici Nekić</w:t>
      </w:r>
      <w:r w:rsidR="008C2508">
        <w:t xml:space="preserve"> </w:t>
      </w:r>
      <w:r w:rsidRPr="00827FF0">
        <w:t xml:space="preserve">po specifikaciji od dana </w:t>
      </w:r>
      <w:r w:rsidR="00EF4D2F">
        <w:t>13</w:t>
      </w:r>
      <w:r w:rsidR="009F650F">
        <w:t xml:space="preserve">. </w:t>
      </w:r>
      <w:r w:rsidR="00EF4D2F">
        <w:t>rujna</w:t>
      </w:r>
      <w:r w:rsidR="007E1A6E">
        <w:t xml:space="preserve"> 2017</w:t>
      </w:r>
      <w:r w:rsidRPr="00827FF0">
        <w:t xml:space="preserve">. </w:t>
      </w:r>
      <w:r w:rsidR="009F650F">
        <w:t xml:space="preserve"> u </w:t>
      </w:r>
      <w:r w:rsidRPr="00827FF0">
        <w:t>iznos</w:t>
      </w:r>
      <w:r w:rsidR="009F650F">
        <w:t>u</w:t>
      </w:r>
      <w:r w:rsidRPr="00827FF0">
        <w:t xml:space="preserve"> od </w:t>
      </w:r>
      <w:r w:rsidR="009F650F">
        <w:t>3.</w:t>
      </w:r>
      <w:r w:rsidR="00EF4D2F">
        <w:t>650</w:t>
      </w:r>
      <w:r w:rsidR="009F650F">
        <w:t>,00</w:t>
      </w:r>
      <w:r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EF4D2F" w:rsidP="00AB6C4C" w:rsidR="00C8291E" w:rsidRPr="00DA585C">
      <w:pPr>
        <w:jc w:val="both"/>
      </w:pPr>
      <w:r>
        <w:tab/>
        <w:t>Stečajna</w:t>
      </w:r>
      <w:r w:rsidR="00C8291E">
        <w:t xml:space="preserve"> upravitelj</w:t>
      </w:r>
      <w:r>
        <w:t>ica</w:t>
      </w:r>
      <w:r w:rsidR="00C8291E">
        <w:t xml:space="preserve"> imenovan</w:t>
      </w:r>
      <w:r>
        <w:t>a u ovom postupku podnijela</w:t>
      </w:r>
      <w:r w:rsidR="00C8291E">
        <w:t xml:space="preserve"> je dana </w:t>
      </w:r>
      <w:r>
        <w:t>13</w:t>
      </w:r>
      <w:r w:rsidR="009F650F">
        <w:t xml:space="preserve">. </w:t>
      </w:r>
      <w:r>
        <w:t>rujna</w:t>
      </w:r>
      <w:r w:rsidR="007E1A6E">
        <w:t xml:space="preserve"> 2017</w:t>
      </w:r>
      <w:r w:rsidR="00C8291E">
        <w:t>. zahtjev za odobrenje isplate naknade troškova.</w:t>
      </w:r>
    </w:p>
    <w:p w:rsidRDefault="00EF4D2F" w:rsidP="00102D4D" w:rsidR="00714E77" w:rsidRPr="00DA585C">
      <w:pPr>
        <w:ind w:firstLine="705"/>
        <w:jc w:val="both"/>
      </w:pPr>
      <w:r>
        <w:t>Budući je stečajna</w:t>
      </w:r>
      <w:r w:rsidR="00714E77">
        <w:t xml:space="preserve"> upravitelj</w:t>
      </w:r>
      <w:r>
        <w:t>ica podnijela</w:t>
      </w:r>
      <w:r w:rsidR="00714E77">
        <w:t xml:space="preserve"> dokumentirani i obrazloženi zahtjev za </w:t>
      </w:r>
      <w:r>
        <w:t>podmirenje troškova koje je imala</w:t>
      </w:r>
      <w:r w:rsidR="00714E77">
        <w:t>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</w:t>
      </w:r>
      <w:r w:rsidR="00FD477C">
        <w:t>22</w:t>
      </w:r>
      <w:r w:rsidR="009F650F">
        <w:t xml:space="preserve">. </w:t>
      </w:r>
      <w:r w:rsidR="00EF4D2F">
        <w:t>prosinca</w:t>
      </w:r>
      <w:r w:rsidR="007E1A6E">
        <w:t xml:space="preserve"> 2017</w:t>
      </w:r>
      <w:r w:rsidR="00DA585C">
        <w:t>.</w:t>
      </w:r>
    </w:p>
    <w:p w:rsidRDefault="00AB6C4C" w:rsidP="00102D4D" w:rsidR="00AB6C4C" w:rsidRPr="00DA585C"/>
    <w:p w:rsidRDefault="00EF4D2F" w:rsidP="00E3246C" w:rsidR="008C2508">
      <w:pPr>
        <w:jc w:val="right"/>
      </w:pPr>
      <w:r>
        <w:t>Sutkinja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EF4D2F" w:rsidP="00AB6C4C" w:rsidR="00AB6C4C" w:rsidRPr="00DA585C">
      <w:r>
        <w:t>Pouka o pravnom lijeku</w:t>
      </w:r>
      <w:r w:rsidR="00AB6C4C" w:rsidRPr="00DA585C">
        <w:t xml:space="preserve">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EF4D2F">
        <w:t>oj upraviteljici</w:t>
      </w:r>
      <w:r w:rsidR="00714E77">
        <w:t>-</w:t>
      </w:r>
      <w:proofErr w:type="spellStart"/>
      <w:r w:rsidR="00714E77">
        <w:t>mailom</w:t>
      </w:r>
      <w:proofErr w:type="spellEnd"/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3E72BE" w:rsidR="003E72BE" w:rsidRPr="00DA585C">
      <w:pPr>
        <w:numPr>
          <w:ilvl w:val="0"/>
          <w:numId w:val="1"/>
        </w:numPr>
      </w:pPr>
      <w:r w:rsidRPr="00DA585C">
        <w:t>u spis</w:t>
      </w:r>
    </w:p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909B0"/>
    <w:rsid w:val="009F650F"/>
    <w:rsid w:val="00A410F4"/>
    <w:rsid w:val="00A91588"/>
    <w:rsid w:val="00AB6C4C"/>
    <w:rsid w:val="00AC1632"/>
    <w:rsid w:val="00BB192C"/>
    <w:rsid w:val="00C8291E"/>
    <w:rsid w:val="00CE069C"/>
    <w:rsid w:val="00DA585C"/>
    <w:rsid w:val="00DE459B"/>
    <w:rsid w:val="00E3246C"/>
    <w:rsid w:val="00E3307B"/>
    <w:rsid w:val="00E44A35"/>
    <w:rsid w:val="00E702CF"/>
    <w:rsid w:val="00EF4D2F"/>
    <w:rsid w:val="00F91EAA"/>
    <w:rsid w:val="00FD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168</properties:Words>
  <properties:Characters>817</properties:Characters>
  <properties:Lines>52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2017-12-21T12:39:00Z</dcterms:created>
  <dc:creator>abajlo</dc:creator>
  <cp:lastModifiedBy>Nena Mužanović</cp:lastModifiedBy>
  <cp:lastPrinted>2017-02-03T12:50:00Z</cp:lastPrinted>
  <dcterms:modified xmlns:xsi="http://www.w3.org/2001/XMLSchema-instance" xsi:type="dcterms:W3CDTF">2017-12-28T13:53:00Z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