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fe2d" w14:paraId="1e2fe2d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5F7572" w:rsidRPr="005F7572">
        <w:rPr>
          <w:lang w:val="en-US"/>
        </w:rPr>
        <w:t>ARKA d.o.o. Split, Rodrigina 4, OIB: 62424654933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314904">
        <w:rPr>
          <w:lang w:val="hr-HR"/>
        </w:rPr>
        <w:t>5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5F7572" w:rsidRPr="005F7572">
        <w:rPr>
          <w:lang w:val="hr-HR"/>
        </w:rPr>
        <w:t>ARKA d.o.o. Split, Rodrigina 4, OIB: 62424654933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314904">
        <w:rPr>
          <w:lang w:val="hr-HR"/>
        </w:rPr>
        <w:t>5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314904">
        <w:rPr>
          <w:lang w:val="hr-HR"/>
        </w:rPr>
        <w:t>u 13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5F7572">
        <w:rPr>
          <w:lang w:val="hr-HR"/>
        </w:rPr>
        <w:t>Stjepan Lović iz Zagreba, Preradovićeva 13, OIB: 25964288839.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5F7572" w:rsidRPr="005F7572">
        <w:rPr>
          <w:lang w:val="hr-HR"/>
        </w:rPr>
        <w:t>ARKA d.o.o. Split, Rodrigina 4, OIB: 62424654933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5F7572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5F7572" w:rsidRPr="005F7572">
        <w:rPr>
          <w:lang w:val="hr-HR"/>
        </w:rPr>
        <w:t>ARKA d.o.o. Split, Rodrigina 4, OIB: 62424654933</w:t>
      </w:r>
      <w:r w:rsidR="005F7572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</w:t>
      </w:r>
      <w:r w:rsidR="005F7572">
        <w:rPr>
          <w:lang w:val="hr-HR"/>
        </w:rPr>
        <w:t>od 1784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5F7572">
        <w:rPr>
          <w:lang w:val="hr-HR"/>
        </w:rPr>
        <w:t>od 40.042,39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314904">
        <w:rPr>
          <w:lang w:val="hr-HR"/>
        </w:rPr>
        <w:t>1.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 w:rsidRPr="0094096C"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314904">
        <w:rPr>
          <w:lang w:val="hr-HR"/>
        </w:rPr>
        <w:t>5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C86057" w:rsidP="0094096C" w:rsidR="00C86057">
      <w:pPr>
        <w:spacing w:before="160"/>
        <w:jc w:val="both"/>
        <w:rPr>
          <w:lang w:val="hr-HR"/>
        </w:rPr>
      </w:pPr>
      <w:r w:rsidRPr="00C8605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2A4AD1">
      <w:t>1</w:t>
    </w:r>
    <w:r w:rsidR="00314904">
      <w:t>0</w:t>
    </w:r>
    <w:r w:rsidR="005F7572">
      <w:t>7</w:t>
    </w:r>
    <w:r w:rsidR="00314904">
      <w:t>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314904">
      <w:t>10</w:t>
    </w:r>
    <w:r w:rsidR="005F7572">
      <w:t>7</w:t>
    </w:r>
    <w:r w:rsidR="00314904">
      <w:t>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14904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5F7572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7B1D3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62084"/>
    <w:rsid w:val="00A83CF1"/>
    <w:rsid w:val="00A90D05"/>
    <w:rsid w:val="00A97762"/>
    <w:rsid w:val="00AA1815"/>
    <w:rsid w:val="00AA4E2B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5093E"/>
    <w:rsid w:val="00C85A91"/>
    <w:rsid w:val="00C86057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 društvo s ograničenom odgovornošću za ugostiteljstvo, trgovinu i usluge</izvorni_sadrzaj>
    <derivirana_varijabla naziv="DomainObject.Predmet.ProtustrankaFormated_1">  ARKA društvo s ograničenom odgovornošću za ugostiteljstvo, trgovinu i usluge</derivirana_varijabla>
  </DomainObject.Predmet.ProtustrankaFormated>
  <DomainObject.Predmet.ProtustrankaFormatedOIB>
    <izvorni_sadrzaj>  ARKA društvo s ograničenom odgovornošću za ugostiteljstvo, trgovinu i usluge, OIB 62424654933</izvorni_sadrzaj>
    <derivirana_varijabla naziv="DomainObject.Predmet.ProtustrankaFormatedOIB_1">  ARKA društvo s ograničenom odgovornošću za ugostiteljstvo, trgovinu i usluge, OIB 62424654933</derivirana_varijabla>
  </DomainObject.Predmet.ProtustrankaFormatedOIB>
  <DomainObject.Predmet.ProtustrankaFormatedWithAdress>
    <izvorni_sadrzaj> ARKA društvo s ograničenom odgovornošću za ugostiteljstvo, trgovinu i usluge, Rodrigina 4, 21000 Split</izvorni_sadrzaj>
    <derivirana_varijabla naziv="DomainObject.Predmet.ProtustrankaFormatedWithAdress_1"> ARKA društvo s ograničenom odgovornošću za ugostiteljstvo, trgovinu i usluge, Rodrigina 4, 21000 Split</derivirana_varijabla>
  </DomainObject.Predmet.ProtustrankaFormatedWithAdress>
  <DomainObject.Predmet.ProtustrankaFormatedWithAdressOIB>
    <izvorni_sadrzaj> ARKA društvo s ograničenom odgovornošću za ugostiteljstvo, trgovinu i usluge, OIB 62424654933, Rodrigina 4, 21000 Split</izvorni_sadrzaj>
    <derivirana_varijabla naziv="DomainObject.Predmet.ProtustrankaFormatedWithAdressOIB_1"> ARKA društvo s ograničenom odgovornošću za ugostiteljstvo, trgovinu i usluge, OIB 62424654933, Rodrigina 4, 21000 Split</derivirana_varijabla>
  </DomainObject.Predmet.ProtustrankaFormatedWithAdressOIB>
  <DomainObject.Predmet.ProtustrankaWithAdress>
    <izvorni_sadrzaj>ARKA društvo s ograničenom odgovornošću za ugostiteljstvo, trgovinu i usluge Rodrigina 4, 21000 Split</izvorni_sadrzaj>
    <derivirana_varijabla naziv="DomainObject.Predmet.ProtustrankaWithAdress_1">ARKA društvo s ograničenom odgovornošću za ugostiteljstvo, trgovinu i usluge Rodrigina 4, 21000 Split</derivirana_varijabla>
  </DomainObject.Predmet.ProtustrankaWithAdress>
  <DomainObject.Predmet.ProtustrankaWithAdressOIB>
    <izvorni_sadrzaj>ARKA društvo s ograničenom odgovornošću za ugostiteljstvo, trgovinu i usluge, OIB 62424654933, Rodrigina 4, 21000 Split</izvorni_sadrzaj>
    <derivirana_varijabla naziv="DomainObject.Predmet.ProtustrankaWithAdressOIB_1">ARKA društvo s ograničenom odgovornošću za ugostiteljstvo, trgovinu i usluge, OIB 62424654933, Rodrigina 4, 21000 Split</derivirana_varijabla>
  </DomainObject.Predmet.ProtustrankaWithAdressOIB>
  <DomainObject.Predmet.ProtustrankaNazivFormated>
    <izvorni_sadrzaj>ARKA društvo s ograničenom odgovornošću za ugostiteljstvo, trgovinu i usluge</izvorni_sadrzaj>
    <derivirana_varijabla naziv="DomainObject.Predmet.ProtustrankaNazivFormated_1">ARKA društvo s ograničenom odgovornošću za ugostiteljstvo, trgovinu i usluge</derivirana_varijabla>
  </DomainObject.Predmet.ProtustrankaNazivFormated>
  <DomainObject.Predmet.ProtustrankaNazivFormatedOIB>
    <izvorni_sadrzaj>ARKA društvo s ograničenom odgovornošću za ugostiteljstvo, trgovinu i usluge, OIB 62424654933</izvorni_sadrzaj>
    <derivirana_varijabla naziv="DomainObject.Predmet.ProtustrankaNazivFormatedOIB_1">ARKA društvo s ograničenom odgovornošću za ugostiteljstvo, trgovinu i usluge, OIB 62424654933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40042.39</izvorni_sadrzaj>
    <derivirana_varijabla naziv="DomainObject.Predmet.TrenutnaVrijednost_1">40042.39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ARKA društvo s ograničenom odgovornošću za ugostiteljstvo, trgovinu i usluge</item>
    </izvorni_sadrzaj>
    <derivirana_varijabla naziv="DomainObject.Predmet.ProtuStrankaListFormated_1">
      <item>ARKA društvo s ograničenom odgovornošću za ugostiteljstvo, trgovinu i usluge</item>
    </derivirana_varijabla>
  </DomainObject.Predmet.ProtuStrankaListFormated>
  <DomainObject.Predmet.ProtuStrankaListFormatedOIB>
    <izvorni_sadrzaj>
      <item>ARKA društvo s ograničenom odgovornošću za ugostiteljstvo, trgovinu i usluge, OIB 62424654933</item>
    </izvorni_sadrzaj>
    <derivirana_varijabla naziv="DomainObject.Predmet.ProtuStrankaListFormatedOIB_1">
      <item>ARKA društvo s ograničenom odgovornošću za ugostiteljstvo, trgovinu i usluge, OIB 62424654933</item>
    </derivirana_varijabla>
  </DomainObject.Predmet.ProtuStrankaListFormatedOIB>
  <DomainObject.Predmet.ProtuStrankaListFormatedWithAdress>
    <izvorni_sadrzaj>
      <item>ARKA društvo s ograničenom odgovornošću za ugostiteljstvo, trgovinu i usluge, Rodrigina 4, 21000 Split</item>
    </izvorni_sadrzaj>
    <derivirana_varijabla naziv="DomainObject.Predmet.ProtuStrankaListFormatedWithAdress_1">
      <item>ARKA društvo s ograničenom odgovornošću za ugostiteljstvo, trgovinu i usluge, Rodrigina 4, 21000 Split</item>
    </derivirana_varijabla>
  </DomainObject.Predmet.ProtuStrankaListFormatedWithAdress>
  <DomainObject.Predmet.ProtuStrankaListFormatedWithAdressOIB>
    <izvorni_sadrzaj>
      <item>ARKA društvo s ograničenom odgovornošću za ugostiteljstvo, trgovinu i usluge, OIB 62424654933, Rodrigina 4, 21000 Split</item>
    </izvorni_sadrzaj>
    <derivirana_varijabla naziv="DomainObject.Predmet.ProtuStrankaListFormatedWithAdressOIB_1">
      <item>ARKA društvo s ograničenom odgovornošću za ugostiteljstvo, trgovinu i usluge, OIB 62424654933, Rodrigina 4, 21000 Split</item>
    </derivirana_varijabla>
  </DomainObject.Predmet.ProtuStrankaListFormatedWithAdressOIB>
  <DomainObject.Predmet.ProtuStrankaListNazivFormated>
    <izvorni_sadrzaj>
      <item>ARKA društvo s ograničenom odgovornošću za ugostiteljstvo, trgovinu i usluge</item>
    </izvorni_sadrzaj>
    <derivirana_varijabla naziv="DomainObject.Predmet.ProtuStrankaListNazivFormated_1">
      <item>ARKA društvo s ograničenom odgovornošću za ugostiteljstvo, trgovinu i usluge</item>
    </derivirana_varijabla>
  </DomainObject.Predmet.ProtuStrankaListNazivFormated>
  <DomainObject.Predmet.ProtuStrankaListNazivFormatedOIB>
    <izvorni_sadrzaj>
      <item>ARKA društvo s ograničenom odgovornošću za ugostiteljstvo, trgovinu i usluge, OIB 62424654933</item>
    </izvorni_sadrzaj>
    <derivirana_varijabla naziv="DomainObject.Predmet.ProtuStrankaListNazivFormatedOIB_1">
      <item>ARKA društvo s ograničenom odgovornošću za ugostiteljstvo, trgovinu i usluge, OIB 62424654933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ARKA društvo s ograničenom odgovornošću za ugostiteljstvo, trgovinu i usluge</izvorni_sadrzaj>
    <derivirana_varijabla naziv="DomainObject.Predmet.ProtustrankaIDrugi_1">ARKA društvo s ograničenom odgovornošću za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ARKA društvo s ograničenom odgovornošću za ugostiteljstvo, trgovinu i usluge, OIB 62424654933, Rodrigina 4, 21000 Split</izvorni_sadrzaj>
    <derivirana_varijabla naziv="DomainObject.Predmet.ProtustrankaIDrugiAdressOIB_1">ARKA društvo s ograničenom odgovornošću za ugostiteljstvo, trgovinu i usluge, OIB 62424654933, Rodrigina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 društvo s ograničenom odgovornošću za ugostiteljstvo, trgovinu i usluge</item>
      <item>FINANCIJSKA AGENCIJA, RC SPLIT</item>
    </izvorni_sadrzaj>
    <derivirana_varijabla naziv="DomainObject.Predmet.SudioniciListNaziv_1">
      <item>ARKA društvo s ograničenom odgovornošću za ugostiteljstvo, trgovinu i usluge</item>
      <item>FINANCIJSKA AGENCIJA, RC SPLIT</item>
    </derivirana_varijabla>
  </DomainObject.Predmet.SudioniciListNaziv>
  <DomainObject.Predmet.SudioniciListAdressOIB>
    <izvorni_sadrzaj>
      <item>ARKA društvo s ograničenom odgovornošću za ugostiteljstvo, trgovinu i usluge, OIB 62424654933, Rodrigina 4,21000 Split</item>
      <item>FINANCIJSKA AGENCIJA, RC SPLIT, OIB 85821130368, Mažuranićevo šetalište 24 b,21000 Split</item>
    </izvorni_sadrzaj>
    <derivirana_varijabla naziv="DomainObject.Predmet.SudioniciListAdressOIB_1">
      <item>ARKA društvo s ograničenom odgovornošću za ugostiteljstvo, trgovinu i usluge, OIB 62424654933, Rodrigina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62424654933</item>
      <item>, OIB 85821130368</item>
    </izvorni_sadrzaj>
    <derivirana_varijabla naziv="DomainObject.Predmet.SudioniciListNazivOIB_1">
      <item>, OIB 62424654933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D7731-2C67-4925-8134-EFBEBCA594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760</properties:Words>
  <properties:Characters>4061</properties:Characters>
  <properties:Lines>83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2016-04-25T08:26:00Z</cp:lastPrinted>
  <dcterms:modified xmlns:xsi="http://www.w3.org/2001/XMLSchema-instance" xsi:type="dcterms:W3CDTF">2016-04-25T10:03:00Z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