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7122" w14:paraId="44a7122" w:rsidRDefault="00E2020A" w:rsidP="00FC1537" w:rsidR="00E2020A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F929D3">
        <w:t>192</w:t>
      </w:r>
      <w:r>
        <w:t>/16-</w:t>
      </w:r>
      <w:r w:rsidR="00F929D3">
        <w:t>6</w:t>
      </w:r>
      <w:r w:rsidR="00315B32">
        <w:t xml:space="preserve"> </w:t>
      </w: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E2020A" w:rsidP="00E87D86" w:rsidR="00E2020A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E2020A" w:rsidP="00FC1537" w:rsidR="00E2020A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E87D86" w:rsidR="00E2020A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E87D86" w:rsidR="00E2020A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FC1537" w:rsidR="00E2020A" w:rsidRPr="00FC1537">
      <w:pPr>
        <w:jc w:val="center"/>
      </w:pPr>
      <w:r>
        <w:t>R E P U B L I K A   H R V A T S K A</w:t>
      </w:r>
    </w:p>
    <w:p w:rsidRDefault="00E2020A" w:rsidP="00E87D86" w:rsidR="00E2020A"/>
    <w:p w:rsidRDefault="00E2020A" w:rsidP="001F7D4E" w:rsidR="00E2020A">
      <w:pPr>
        <w:jc w:val="center"/>
      </w:pPr>
      <w:r>
        <w:t>O G L A S</w:t>
      </w:r>
    </w:p>
    <w:p w:rsidRDefault="00E2020A" w:rsidP="001F7D4E" w:rsidR="00E2020A">
      <w:pPr>
        <w:jc w:val="center"/>
      </w:pPr>
    </w:p>
    <w:p w:rsidRDefault="00E2020A" w:rsidP="001F7D4E" w:rsidR="00E2020A" w:rsidRPr="00FC1537">
      <w:pPr>
        <w:jc w:val="center"/>
      </w:pPr>
    </w:p>
    <w:p w:rsidRDefault="00E2020A" w:rsidP="00E87D86" w:rsidR="00E2020A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</w:t>
      </w:r>
      <w:r w:rsidR="00315B32">
        <w:t>BAJER j.d.o.o., Zadar, Ivana i Petra Trifunića 11</w:t>
      </w:r>
      <w:r w:rsidR="004F7BEE">
        <w:t>/</w:t>
      </w:r>
      <w:r w:rsidR="00315B32">
        <w:t>A, Zadar, OIB: 63425212238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315B32">
        <w:t>8</w:t>
      </w:r>
      <w:r>
        <w:t>. veljače 2016</w:t>
      </w:r>
      <w:r w:rsidRPr="00FC1537">
        <w:t xml:space="preserve">., dana </w:t>
      </w:r>
      <w:r w:rsidR="00C50577">
        <w:t>19</w:t>
      </w:r>
      <w:r>
        <w:t xml:space="preserve">. veljače 2016., objavio je </w:t>
      </w:r>
    </w:p>
    <w:p w:rsidRDefault="00E2020A" w:rsidP="00E87D86" w:rsidR="00E2020A">
      <w:pPr>
        <w:ind w:firstLine="720"/>
        <w:jc w:val="both"/>
      </w:pPr>
    </w:p>
    <w:p w:rsidRDefault="00E2020A" w:rsidP="00E87D86" w:rsidR="00E2020A">
      <w:pPr>
        <w:ind w:firstLine="720"/>
        <w:jc w:val="both"/>
      </w:pPr>
    </w:p>
    <w:p w:rsidRDefault="00E2020A" w:rsidP="00083422" w:rsidR="00E2020A" w:rsidRPr="00FC1537">
      <w:pPr>
        <w:jc w:val="center"/>
      </w:pPr>
      <w:r>
        <w:t>o g l a s</w:t>
      </w:r>
    </w:p>
    <w:p w:rsidRDefault="00E2020A" w:rsidP="005C42A8" w:rsidR="00E2020A">
      <w:pPr>
        <w:ind w:firstLine="315"/>
        <w:jc w:val="both"/>
      </w:pPr>
    </w:p>
    <w:p w:rsidRDefault="00E2020A" w:rsidP="005C42A8" w:rsidR="00E2020A">
      <w:pPr>
        <w:ind w:firstLine="315"/>
        <w:jc w:val="both"/>
      </w:pPr>
    </w:p>
    <w:p w:rsidRDefault="00E2020A" w:rsidP="00DE074C" w:rsidR="00E2020A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315B32">
        <w:t>BAJER j.d.o.o., Zadar, Ivana i Petra Trifunića 11</w:t>
      </w:r>
      <w:r w:rsidR="004F7BEE">
        <w:t>/</w:t>
      </w:r>
      <w:r w:rsidR="00315B32">
        <w:t>A, Zadar, OIB: 63425212238</w:t>
      </w:r>
      <w:r>
        <w:t xml:space="preserve">, </w:t>
      </w:r>
      <w:r w:rsidRPr="00FC1537">
        <w:t xml:space="preserve">iznosi </w:t>
      </w:r>
      <w:r w:rsidR="006D1692">
        <w:rPr>
          <w:b/>
        </w:rPr>
        <w:t>25.101,70</w:t>
      </w:r>
      <w:r>
        <w:rPr>
          <w:b/>
        </w:rPr>
        <w:t xml:space="preserve"> </w:t>
      </w:r>
      <w:r>
        <w:t>kun</w:t>
      </w:r>
      <w:r w:rsidR="006D1692">
        <w:t>a</w:t>
      </w:r>
      <w:r>
        <w:t>.</w:t>
      </w:r>
    </w:p>
    <w:p w:rsidRDefault="00E2020A" w:rsidP="00E87D86" w:rsidR="00E2020A" w:rsidRPr="00807351">
      <w:pPr>
        <w:jc w:val="both"/>
      </w:pPr>
    </w:p>
    <w:p w:rsidRDefault="00E2020A" w:rsidP="00CD5142" w:rsidR="00E2020A">
      <w:pPr>
        <w:jc w:val="both"/>
      </w:pPr>
      <w:r>
        <w:tab/>
        <w:t>2</w:t>
      </w:r>
      <w:r w:rsidRPr="00FC1537">
        <w:t xml:space="preserve">.  Poziva se </w:t>
      </w:r>
      <w:r>
        <w:t>osob</w:t>
      </w:r>
      <w:r w:rsidR="00C50577">
        <w:t>a</w:t>
      </w:r>
      <w:r>
        <w:t xml:space="preserve"> ovlašten</w:t>
      </w:r>
      <w:r w:rsidR="00C50577">
        <w:t>a</w:t>
      </w:r>
      <w:r>
        <w:t xml:space="preserve"> po zakonu za zastupanje </w:t>
      </w:r>
      <w:r w:rsidR="006D1692">
        <w:t>Nataša Lončar</w:t>
      </w:r>
      <w:r w:rsidR="00C50577">
        <w:t xml:space="preserve"> iz Zadra, </w:t>
      </w:r>
      <w:r w:rsidR="006D1692">
        <w:t>Ivana i Petra Trifunića 11/A</w:t>
      </w:r>
      <w:r w:rsidR="00C50577">
        <w:t xml:space="preserve">, </w:t>
      </w:r>
      <w:r>
        <w:t xml:space="preserve">OIB: </w:t>
      </w:r>
      <w:r w:rsidR="004F7BEE">
        <w:t>87906438503</w:t>
      </w:r>
      <w:r>
        <w:t xml:space="preserve">, </w:t>
      </w:r>
      <w:r w:rsidRPr="00FC1537">
        <w:t>dužnika</w:t>
      </w:r>
      <w:r>
        <w:t xml:space="preserve"> </w:t>
      </w:r>
      <w:r w:rsidR="00315B32">
        <w:t>BAJER j.d.o.o., Zadar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E2020A" w:rsidP="00CD5142" w:rsidR="00E2020A">
      <w:pPr>
        <w:jc w:val="both"/>
      </w:pPr>
    </w:p>
    <w:p w:rsidRDefault="00E2020A" w:rsidP="0049025B" w:rsidR="00E2020A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E2020A" w:rsidP="00CD5142" w:rsidR="00E2020A">
      <w:pPr>
        <w:jc w:val="both"/>
      </w:pPr>
    </w:p>
    <w:p w:rsidRDefault="00E2020A" w:rsidP="00CD5142" w:rsidR="00E2020A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315B32">
        <w:t>BAJER j.d.o.o., Zadar, Ivana i Petra Trifunića 11</w:t>
      </w:r>
      <w:r w:rsidR="004F7BEE">
        <w:t>/</w:t>
      </w:r>
      <w:r w:rsidR="00315B32">
        <w:t>A, Zadar, OIB: 63425212238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315B32">
        <w:t>BAJER j.d.o.o., Zadar</w:t>
      </w:r>
      <w:r>
        <w:t xml:space="preserve">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</w:t>
      </w:r>
      <w:r w:rsidR="00315B32">
        <w:t>192</w:t>
      </w:r>
      <w:r>
        <w:t>-2016.</w:t>
      </w:r>
    </w:p>
    <w:p w:rsidRDefault="00E2020A" w:rsidP="00CD5142" w:rsidR="00E2020A">
      <w:pPr>
        <w:jc w:val="both"/>
      </w:pPr>
    </w:p>
    <w:p w:rsidRDefault="00E2020A" w:rsidP="005C42A8" w:rsidR="00E2020A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E2020A" w:rsidP="00E523B5" w:rsidR="00E2020A">
      <w:pPr>
        <w:ind w:firstLine="315"/>
        <w:jc w:val="both"/>
      </w:pPr>
    </w:p>
    <w:p w:rsidRDefault="00E2020A" w:rsidP="00E87D86" w:rsidR="00E2020A" w:rsidRPr="00FC1537">
      <w:pPr>
        <w:jc w:val="center"/>
      </w:pPr>
      <w:r w:rsidRPr="00FC1537">
        <w:t xml:space="preserve">U Zadru, </w:t>
      </w:r>
      <w:r w:rsidR="00C50577">
        <w:t>19</w:t>
      </w:r>
      <w:r>
        <w:t>. veljače 2016</w:t>
      </w:r>
      <w:r w:rsidRPr="00FC1537">
        <w:t xml:space="preserve">. </w:t>
      </w:r>
    </w:p>
    <w:p w:rsidRDefault="00E2020A" w:rsidP="00E87D86" w:rsidR="00E2020A" w:rsidRPr="00FC1537">
      <w:pPr>
        <w:jc w:val="center"/>
      </w:pPr>
    </w:p>
    <w:p w:rsidRDefault="00E2020A" w:rsidP="00E87D86" w:rsidR="00E2020A" w:rsidRPr="00FC1537">
      <w:pPr>
        <w:jc w:val="right"/>
      </w:pPr>
    </w:p>
    <w:p w:rsidRDefault="00E2020A" w:rsidP="001945B8" w:rsidR="00E2020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E2020A" w:rsidP="001945B8" w:rsidR="00E2020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E2020A" w:rsidP="00B84EF6" w:rsidR="00E2020A" w:rsidRPr="00FC1537">
      <w:pPr>
        <w:jc w:val="right"/>
      </w:pPr>
    </w:p>
    <w:p w:rsidRDefault="00E2020A" w:rsidP="00B84EF6" w:rsidR="00E2020A" w:rsidRPr="00FC1537">
      <w:pPr>
        <w:jc w:val="right"/>
      </w:pPr>
    </w:p>
    <w:p w:rsidRDefault="00E2020A" w:rsidP="00B84EF6" w:rsidR="00E2020A" w:rsidRPr="00FC1537"/>
    <w:p w:rsidRDefault="00E2020A" w:rsidP="00E87D86" w:rsidR="00E2020A" w:rsidRPr="00FC1537">
      <w:pPr>
        <w:jc w:val="both"/>
      </w:pPr>
    </w:p>
    <w:p w:rsidRDefault="00E2020A" w:rsidP="00FC1537" w:rsidR="00E2020A" w:rsidRPr="0049025B">
      <w:pPr>
        <w:ind w:firstLine="708" w:left="12"/>
        <w:jc w:val="both"/>
      </w:pPr>
      <w:r w:rsidRPr="0049025B">
        <w:t>DNA:</w:t>
      </w:r>
    </w:p>
    <w:p w:rsidRDefault="00E2020A" w:rsidP="00E87D86" w:rsidR="00E2020A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E2020A" w:rsidP="0024731F" w:rsidR="00E2020A">
      <w:pPr>
        <w:numPr>
          <w:ilvl w:val="0"/>
          <w:numId w:val="2"/>
        </w:numPr>
        <w:jc w:val="both"/>
      </w:pPr>
      <w:r>
        <w:t>računovodstvo suda</w:t>
      </w:r>
    </w:p>
    <w:p w:rsidRDefault="00E2020A" w:rsidP="0024731F" w:rsidR="00E2020A">
      <w:pPr>
        <w:numPr>
          <w:ilvl w:val="0"/>
          <w:numId w:val="2"/>
        </w:numPr>
        <w:jc w:val="both"/>
      </w:pPr>
      <w:r>
        <w:t>u spis</w:t>
      </w:r>
    </w:p>
    <w:p w:rsidRDefault="00E2020A" w:rsidP="00E87D86" w:rsidR="00E2020A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E2020A" w:rsidP="00E87D86" w:rsidR="00E2020A" w:rsidRPr="00083422">
      <w:pPr>
        <w:ind w:firstLine="720"/>
        <w:jc w:val="both"/>
        <w:rPr>
          <w:b/>
        </w:rPr>
      </w:pPr>
    </w:p>
    <w:p w:rsidRDefault="00E2020A" w:rsidP="00E87D86" w:rsidR="00E2020A" w:rsidRPr="00FC1537">
      <w:pPr>
        <w:ind w:firstLine="720"/>
        <w:jc w:val="both"/>
      </w:pPr>
    </w:p>
    <w:p w:rsidRDefault="00E2020A" w:rsidP="00E87D86" w:rsidR="00E2020A" w:rsidRPr="00FC1537"/>
    <w:p w:rsidRDefault="00E2020A" w:rsidP="00E87D86" w:rsidR="00E2020A" w:rsidRPr="00FC1537"/>
    <w:p w:rsidRDefault="00E2020A" w:rsidR="00E2020A" w:rsidRPr="00FC1537"/>
    <w:sectPr w:rsidSect="00381900" w:rsidR="00E2020A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692" w:rsidP="00381900" w:rsidR="006D1692">
      <w:r>
        <w:separator/>
      </w:r>
    </w:p>
  </w:endnote>
  <w:endnote w:id="0" w:type="continuationSeparator">
    <w:p w:rsidRDefault="006D1692" w:rsidP="00381900" w:rsidR="006D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692" w:rsidR="006D1692">
    <w:pPr>
      <w:pStyle w:val="Podnoje"/>
      <w:rPr>
        <w:lang w:val="hr-HR"/>
      </w:rPr>
    </w:pPr>
  </w:p>
  <w:p w:rsidRDefault="006D1692" w:rsidR="006D169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692" w:rsidP="00381900" w:rsidR="006D1692">
      <w:r>
        <w:separator/>
      </w:r>
    </w:p>
  </w:footnote>
  <w:footnote w:id="0" w:type="continuationSeparator">
    <w:p w:rsidRDefault="006D1692" w:rsidP="00381900" w:rsidR="006D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692" w:rsidP="00FC1537" w:rsidR="006D169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313D1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-192/16-6</w:t>
    </w:r>
  </w:p>
  <w:p w:rsidRDefault="006D1692" w:rsidR="006D1692">
    <w:pPr>
      <w:pStyle w:val="Zaglavlje"/>
      <w:jc w:val="center"/>
    </w:pPr>
  </w:p>
  <w:p w:rsidRDefault="006D1692" w:rsidP="00FC1537" w:rsidR="006D169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20AE6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E49B7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15B32"/>
    <w:rsid w:val="00330DC9"/>
    <w:rsid w:val="0033241E"/>
    <w:rsid w:val="003578CF"/>
    <w:rsid w:val="00381900"/>
    <w:rsid w:val="00384736"/>
    <w:rsid w:val="003927C8"/>
    <w:rsid w:val="003946C2"/>
    <w:rsid w:val="00395FBC"/>
    <w:rsid w:val="003C7640"/>
    <w:rsid w:val="003E4669"/>
    <w:rsid w:val="003F1F9C"/>
    <w:rsid w:val="003F7C5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4F7BEE"/>
    <w:rsid w:val="00514007"/>
    <w:rsid w:val="00515D7F"/>
    <w:rsid w:val="005405FC"/>
    <w:rsid w:val="005455BB"/>
    <w:rsid w:val="0055716D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05CE8"/>
    <w:rsid w:val="00631196"/>
    <w:rsid w:val="00634538"/>
    <w:rsid w:val="00655D68"/>
    <w:rsid w:val="0065727A"/>
    <w:rsid w:val="00663483"/>
    <w:rsid w:val="006764D2"/>
    <w:rsid w:val="00697013"/>
    <w:rsid w:val="006A074D"/>
    <w:rsid w:val="006C6332"/>
    <w:rsid w:val="006D1692"/>
    <w:rsid w:val="006D6BD0"/>
    <w:rsid w:val="00703D2B"/>
    <w:rsid w:val="00704BA2"/>
    <w:rsid w:val="00707646"/>
    <w:rsid w:val="00714E3B"/>
    <w:rsid w:val="00732ED6"/>
    <w:rsid w:val="00744322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23553"/>
    <w:rsid w:val="00A308FD"/>
    <w:rsid w:val="00A3143F"/>
    <w:rsid w:val="00A42542"/>
    <w:rsid w:val="00A476E4"/>
    <w:rsid w:val="00A6123B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5FF4"/>
    <w:rsid w:val="00B5705C"/>
    <w:rsid w:val="00B62857"/>
    <w:rsid w:val="00B768AC"/>
    <w:rsid w:val="00B82590"/>
    <w:rsid w:val="00B84EF6"/>
    <w:rsid w:val="00BB590A"/>
    <w:rsid w:val="00BD7879"/>
    <w:rsid w:val="00BF3C0B"/>
    <w:rsid w:val="00C16653"/>
    <w:rsid w:val="00C24CDB"/>
    <w:rsid w:val="00C4055E"/>
    <w:rsid w:val="00C50577"/>
    <w:rsid w:val="00C70B03"/>
    <w:rsid w:val="00C810F5"/>
    <w:rsid w:val="00C95A52"/>
    <w:rsid w:val="00C96EEB"/>
    <w:rsid w:val="00CA2E66"/>
    <w:rsid w:val="00CC6FF6"/>
    <w:rsid w:val="00CD15D3"/>
    <w:rsid w:val="00CD5142"/>
    <w:rsid w:val="00CF6672"/>
    <w:rsid w:val="00D002C1"/>
    <w:rsid w:val="00D22ABD"/>
    <w:rsid w:val="00D300E7"/>
    <w:rsid w:val="00D32269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DF6BA6"/>
    <w:rsid w:val="00E00B5C"/>
    <w:rsid w:val="00E2020A"/>
    <w:rsid w:val="00E24ACD"/>
    <w:rsid w:val="00E313D1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29D3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1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3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3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3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3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1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3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3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3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3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53658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588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St-192/2016</izvorni_sadrzaj>
    <derivirana_varijabla naziv="DomainObject.Predmet.OznakaBroj_1">St-192/2016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BAJER j.d.o.o. za trgovinu i ugostiteljstvo</izvorni_sadrzaj>
    <derivirana_varijabla naziv="DomainObject.Predmet.ProtustrankaFormated_1">  BAJER j.d.o.o. za trgovinu i ugostiteljstvo</derivirana_varijabla>
  </DomainObject.Predmet.ProtustrankaFormated>
  <DomainObject.Predmet.ProtustrankaFormatedOIB>
    <izvorni_sadrzaj>  BAJER j.d.o.o. za trgovinu i ugostiteljstvo, OIB 63425212238</izvorni_sadrzaj>
    <derivirana_varijabla naziv="DomainObject.Predmet.ProtustrankaFormatedOIB_1">  BAJER j.d.o.o. za trgovinu i ugostiteljstvo, OIB 63425212238</derivirana_varijabla>
  </DomainObject.Predmet.ProtustrankaFormatedOIB>
  <DomainObject.Predmet.ProtustrankaFormatedWithAdress>
    <izvorni_sadrzaj> BAJER j.d.o.o. za trgovinu i ugostiteljstvo, Ivana i Petra Trifunića 11/A, 23000 Zadar</izvorni_sadrzaj>
    <derivirana_varijabla naziv="DomainObject.Predmet.ProtustrankaFormatedWithAdress_1"> BAJER j.d.o.o. za trgovinu i ugostiteljstvo, Ivana i Petra Trifunića 11/A, 23000 Zadar</derivirana_varijabla>
  </DomainObject.Predmet.ProtustrankaFormatedWithAdress>
  <DomainObject.Predmet.ProtustrankaFormatedWithAdressOIB>
    <izvorni_sadrzaj> BAJER j.d.o.o. za trgovinu i ugostiteljstvo, OIB 63425212238, Ivana i Petra Trifunića 11/A, 23000 Zadar</izvorni_sadrzaj>
    <derivirana_varijabla naziv="DomainObject.Predmet.ProtustrankaFormatedWithAdressOIB_1"> BAJER j.d.o.o. za trgovinu i ugostiteljstvo, OIB 63425212238, Ivana i Petra Trifunića 11/A, 23000 Zadar</derivirana_varijabla>
  </DomainObject.Predmet.ProtustrankaFormatedWithAdressOIB>
  <DomainObject.Predmet.ProtustrankaWithAdress>
    <izvorni_sadrzaj>BAJER j.d.o.o. za trgovinu i ugostiteljstvo Ivana i Petra Trifunića 11/A, 23000 Zadar</izvorni_sadrzaj>
    <derivirana_varijabla naziv="DomainObject.Predmet.ProtustrankaWithAdress_1">BAJER j.d.o.o. za trgovinu i ugostiteljstvo Ivana i Petra Trifunića 11/A, 23000 Zadar</derivirana_varijabla>
  </DomainObject.Predmet.ProtustrankaWithAdress>
  <DomainObject.Predmet.ProtustrankaWithAdressOIB>
    <izvorni_sadrzaj>BAJER j.d.o.o. za trgovinu i ugostiteljstvo, OIB 63425212238, Ivana i Petra Trifunića 11/A, 23000 Zadar</izvorni_sadrzaj>
    <derivirana_varijabla naziv="DomainObject.Predmet.ProtustrankaWithAdressOIB_1">BAJER j.d.o.o. za trgovinu i ugostiteljstvo, OIB 63425212238, Ivana i Petra Trifunića 11/A, 23000 Zadar</derivirana_varijabla>
  </DomainObject.Predmet.ProtustrankaWithAdressOIB>
  <DomainObject.Predmet.ProtustrankaNazivFormated>
    <izvorni_sadrzaj>BAJER j.d.o.o. za trgovinu i ugostiteljstvo</izvorni_sadrzaj>
    <derivirana_varijabla naziv="DomainObject.Predmet.ProtustrankaNazivFormated_1">BAJER j.d.o.o. za trgovinu i ugostiteljstvo</derivirana_varijabla>
  </DomainObject.Predmet.ProtustrankaNazivFormated>
  <DomainObject.Predmet.ProtustrankaNazivFormatedOIB>
    <izvorni_sadrzaj>BAJER j.d.o.o. za trgovinu i ugostiteljstvo, OIB 63425212238</izvorni_sadrzaj>
    <derivirana_varijabla naziv="DomainObject.Predmet.ProtustrankaNazivFormatedOIB_1">BAJER j.d.o.o. za trgovinu i ugostiteljstvo, OIB 63425212238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25101.70</izvorni_sadrzaj>
    <derivirana_varijabla naziv="DomainObject.Predmet.TrenutnaVrijednost_1">25101.70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BAJER j.d.o.o. za trgovinu i ugostiteljstvo</item>
    </izvorni_sadrzaj>
    <derivirana_varijabla naziv="DomainObject.Predmet.ProtuStrankaListFormated_1">
      <item>BAJER j.d.o.o. za trgovinu i ugostiteljstvo</item>
    </derivirana_varijabla>
  </DomainObject.Predmet.ProtuStrankaListFormated>
  <DomainObject.Predmet.ProtuStrankaListFormatedOIB>
    <izvorni_sadrzaj>
      <item>BAJER j.d.o.o. za trgovinu i ugostiteljstvo, OIB 63425212238</item>
    </izvorni_sadrzaj>
    <derivirana_varijabla naziv="DomainObject.Predmet.ProtuStrankaListFormatedOIB_1">
      <item>BAJER j.d.o.o. za trgovinu i ugostiteljstvo, OIB 63425212238</item>
    </derivirana_varijabla>
  </DomainObject.Predmet.ProtuStrankaListFormatedOIB>
  <DomainObject.Predmet.ProtuStrankaListFormatedWithAdress>
    <izvorni_sadrzaj>
      <item>BAJER j.d.o.o. za trgovinu i ugostiteljstvo, Ivana i Petra Trifunića 11/A, 23000 Zadar</item>
    </izvorni_sadrzaj>
    <derivirana_varijabla naziv="DomainObject.Predmet.ProtuStrankaListFormatedWithAdress_1">
      <item>BAJER j.d.o.o. za trgovinu i ugostiteljstvo, Ivana i Petra Trifunića 11/A, 23000 Zadar</item>
    </derivirana_varijabla>
  </DomainObject.Predmet.ProtuStrankaListFormatedWithAdress>
  <DomainObject.Predmet.ProtuStrankaListFormatedWithAdressOIB>
    <izvorni_sadrzaj>
      <item>BAJER j.d.o.o. za trgovinu i ugostiteljstvo, OIB 63425212238, Ivana i Petra Trifunića 11/A, 23000 Zadar</item>
    </izvorni_sadrzaj>
    <derivirana_varijabla naziv="DomainObject.Predmet.ProtuStrankaListFormatedWithAdressOIB_1">
      <item>BAJER j.d.o.o. za trgovinu i ugostiteljstvo, OIB 63425212238, Ivana i Petra Trifunića 11/A, 23000 Zadar</item>
    </derivirana_varijabla>
  </DomainObject.Predmet.ProtuStrankaListFormatedWithAdressOIB>
  <DomainObject.Predmet.ProtuStrankaListNazivFormated>
    <izvorni_sadrzaj>
      <item>BAJER j.d.o.o. za trgovinu i ugostiteljstvo</item>
    </izvorni_sadrzaj>
    <derivirana_varijabla naziv="DomainObject.Predmet.ProtuStrankaListNazivFormated_1">
      <item>BAJER j.d.o.o. za trgovinu i ugostiteljstvo</item>
    </derivirana_varijabla>
  </DomainObject.Predmet.ProtuStrankaListNazivFormated>
  <DomainObject.Predmet.ProtuStrankaListNazivFormatedOIB>
    <izvorni_sadrzaj>
      <item>BAJER j.d.o.o. za trgovinu i ugostiteljstvo, OIB 63425212238</item>
    </izvorni_sadrzaj>
    <derivirana_varijabla naziv="DomainObject.Predmet.ProtuStrankaListNazivFormatedOIB_1">
      <item>BAJER j.d.o.o. za trgovinu i ugostiteljstvo, OIB 63425212238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BAJER j.d.o.o. za trgovinu i ugostiteljstvo</izvorni_sadrzaj>
    <derivirana_varijabla naziv="DomainObject.Predmet.ProtustrankaIDrugi_1">BAJER j.d.o.o.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BAJER j.d.o.o. za trgovinu i ugostiteljstvo, OIB 63425212238, Ivana i Petra Trifunića 11/A, 23000 Zadar</izvorni_sadrzaj>
    <derivirana_varijabla naziv="DomainObject.Predmet.ProtustrankaIDrugiAdressOIB_1">BAJER j.d.o.o. za trgovinu i ugostiteljstvo, OIB 63425212238, Ivana i Petra Trifunića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BAJER j.d.o.o. za trgovinu i ugostiteljstvo</item>
    </izvorni_sadrzaj>
    <derivirana_varijabla naziv="DomainObject.Predmet.SudioniciListNaziv_1">
      <item>FINA</item>
      <item>BAJER j.d.o.o. za trgovinu i ugostiteljstvo</item>
    </derivirana_varijabla>
  </DomainObject.Predmet.SudioniciListNaziv>
  <DomainObject.Predmet.SudioniciListAdressOIB>
    <izvorni_sadrzaj>
      <item>FINA, OIB 85821130368</item>
      <item>BAJER j.d.o.o. za trgovinu i ugostiteljstvo, OIB 63425212238, Ivana i Petra Trifunića 11/A,23000 Zadar</item>
    </izvorni_sadrzaj>
    <derivirana_varijabla naziv="DomainObject.Predmet.SudioniciListAdressOIB_1">
      <item>FINA, OIB 85821130368</item>
      <item>BAJER j.d.o.o. za trgovinu i ugostiteljstvo, OIB 63425212238, Ivana i Petra Trifunića 11/A,23000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63425212238</item>
    </izvorni_sadrzaj>
    <derivirana_varijabla naziv="DomainObject.Predmet.SudioniciListNazivOIB_1">
      <item>, OIB 85821130368</item>
      <item>, OIB 63425212238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438</properties:Words>
  <properties:Characters>2201</properties:Characters>
  <properties:Lines>71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2016-02-18T12:20:00Z</dcterms:created>
  <dc:creator>Danijela Markulin</dc:creator>
  <cp:lastModifiedBy>wsadmin</cp:lastModifiedBy>
  <cp:lastPrinted>2015-12-23T08:04:00Z</cp:lastPrinted>
  <dcterms:modified xmlns:xsi="http://www.w3.org/2001/XMLSchema-instance" xsi:type="dcterms:W3CDTF">2016-02-19T13:02:00Z</dcterms:modified>
  <cp:revision>4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