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ebe4b" w14:paraId="12ebe4b" w:rsidRDefault="002047E4" w:rsidP="002047E4" w:rsidR="002047E4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047E4" w:rsidP="002047E4" w:rsidR="002047E4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2047E4" w:rsidP="002047E4" w:rsidR="002047E4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2047E4" w:rsidP="002047E4" w:rsidR="002047E4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2047E4" w:rsidP="002047E4" w:rsidR="002047E4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2047E4" w:rsidP="002047E4" w:rsidR="002047E4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2047E4" w:rsidP="002047E4" w:rsidR="002047E4" w:rsidRPr="005D578C">
      <w:pPr>
        <w:jc w:val="center"/>
        <w:rPr>
          <w:rFonts w:cs="Times New Roman" w:eastAsia="Times New Roman"/>
          <w:szCs w:val="24"/>
        </w:rPr>
      </w:pPr>
    </w:p>
    <w:p w:rsidRDefault="002047E4" w:rsidP="002047E4" w:rsidR="002047E4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2047E4" w:rsidP="002047E4" w:rsidR="002047E4" w:rsidRPr="005D578C">
      <w:pPr>
        <w:rPr>
          <w:rFonts w:cs="Times New Roman" w:eastAsia="Times New Roman"/>
          <w:szCs w:val="24"/>
        </w:rPr>
      </w:pPr>
    </w:p>
    <w:p w:rsidRDefault="002047E4" w:rsidP="002047E4" w:rsidR="002047E4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Tijani Licul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GRADIT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 xml:space="preserve">Buje, Trg Slobode 4, </w:t>
      </w:r>
      <w:r w:rsidRPr="00F10AAD">
        <w:rPr>
          <w:rFonts w:cs="Times New Roman" w:eastAsia="Times New Roman"/>
          <w:szCs w:val="24"/>
        </w:rPr>
        <w:t xml:space="preserve">OIB </w:t>
      </w:r>
      <w:r>
        <w:rPr>
          <w:rFonts w:cs="Times New Roman" w:eastAsia="Times New Roman"/>
          <w:szCs w:val="24"/>
        </w:rPr>
        <w:t xml:space="preserve">67991036669, MBS 040118779,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>
        <w:rPr>
          <w:rFonts w:cs="Times New Roman" w:eastAsia="Times New Roman"/>
          <w:szCs w:val="24"/>
        </w:rPr>
        <w:t>22. ožujka 2016.</w:t>
      </w:r>
    </w:p>
    <w:p w:rsidRDefault="002047E4" w:rsidP="002047E4" w:rsidR="002047E4" w:rsidRPr="005D578C">
      <w:pPr>
        <w:rPr>
          <w:rFonts w:cs="Times New Roman" w:eastAsia="Times New Roman"/>
          <w:szCs w:val="24"/>
        </w:rPr>
      </w:pPr>
    </w:p>
    <w:p w:rsidRDefault="002047E4" w:rsidP="002047E4" w:rsidR="002047E4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2047E4" w:rsidP="002047E4" w:rsidR="002047E4" w:rsidRPr="005D578C">
      <w:pPr>
        <w:rPr>
          <w:rFonts w:cs="Times New Roman" w:eastAsia="Times New Roman"/>
          <w:szCs w:val="24"/>
        </w:rPr>
      </w:pPr>
    </w:p>
    <w:p w:rsidRDefault="002047E4" w:rsidP="002047E4" w:rsidR="002047E4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GRADIT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 xml:space="preserve">Buje, Trg Slobode 4, </w:t>
      </w:r>
      <w:r w:rsidRPr="00F10AAD">
        <w:rPr>
          <w:rFonts w:cs="Times New Roman" w:eastAsia="Times New Roman"/>
          <w:szCs w:val="24"/>
        </w:rPr>
        <w:t xml:space="preserve">OIB </w:t>
      </w:r>
      <w:r>
        <w:rPr>
          <w:rFonts w:cs="Times New Roman" w:eastAsia="Times New Roman"/>
          <w:szCs w:val="24"/>
        </w:rPr>
        <w:t>67991036669, MBS 040118779,</w:t>
      </w:r>
      <w:r w:rsidRPr="005D578C">
        <w:rPr>
          <w:rFonts w:cs="Times New Roman" w:eastAsia="Times New Roman"/>
          <w:szCs w:val="24"/>
        </w:rPr>
        <w:t xml:space="preserve"> s danom </w:t>
      </w:r>
      <w:r>
        <w:rPr>
          <w:rFonts w:cs="Times New Roman" w:eastAsia="Times New Roman"/>
          <w:szCs w:val="24"/>
        </w:rPr>
        <w:t xml:space="preserve">22. ožujka 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08,00 sati.</w:t>
      </w:r>
    </w:p>
    <w:p w:rsidRDefault="002047E4" w:rsidP="002047E4" w:rsidR="002047E4" w:rsidRPr="005D578C">
      <w:pPr>
        <w:rPr>
          <w:rFonts w:cs="Times New Roman" w:eastAsia="Times New Roman"/>
          <w:szCs w:val="24"/>
        </w:rPr>
      </w:pPr>
    </w:p>
    <w:p w:rsidRDefault="002047E4" w:rsidP="002047E4" w:rsidR="002047E4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 w:rsidRPr="006D361B">
        <w:rPr>
          <w:rFonts w:cs="Times New Roman" w:eastAsia="Times New Roman"/>
          <w:szCs w:val="20"/>
        </w:rPr>
        <w:t xml:space="preserve">Jelenko Lehki iz Zagreba, </w:t>
      </w:r>
      <w:r>
        <w:rPr>
          <w:rFonts w:cs="Times New Roman" w:eastAsia="Times New Roman"/>
          <w:szCs w:val="20"/>
        </w:rPr>
        <w:t>Pavla Hatza 10, OIB 96068307857.</w:t>
      </w:r>
    </w:p>
    <w:p w:rsidRDefault="002047E4" w:rsidP="002047E4" w:rsidR="002047E4">
      <w:pPr>
        <w:ind w:firstLine="708"/>
        <w:rPr>
          <w:rFonts w:cs="Times New Roman" w:eastAsia="Times New Roman"/>
          <w:szCs w:val="20"/>
        </w:rPr>
      </w:pPr>
    </w:p>
    <w:p w:rsidRDefault="002047E4" w:rsidP="002047E4" w:rsidR="002047E4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GRADIT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 xml:space="preserve">Buje, Trg Slobode 4, </w:t>
      </w:r>
      <w:r w:rsidRPr="00F10AAD">
        <w:rPr>
          <w:rFonts w:cs="Times New Roman" w:eastAsia="Times New Roman"/>
          <w:szCs w:val="24"/>
        </w:rPr>
        <w:t xml:space="preserve">OIB </w:t>
      </w:r>
      <w:r>
        <w:rPr>
          <w:rFonts w:cs="Times New Roman" w:eastAsia="Times New Roman"/>
          <w:szCs w:val="24"/>
        </w:rPr>
        <w:t>67991036669, MBS 040118779.</w:t>
      </w:r>
    </w:p>
    <w:p w:rsidRDefault="002047E4" w:rsidP="002047E4" w:rsidR="002047E4">
      <w:pPr>
        <w:ind w:firstLine="709"/>
        <w:rPr>
          <w:rFonts w:cs="Times New Roman" w:eastAsia="Times New Roman"/>
          <w:szCs w:val="24"/>
        </w:rPr>
      </w:pPr>
    </w:p>
    <w:p w:rsidRDefault="002047E4" w:rsidP="002047E4" w:rsidR="002047E4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GRADIT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 xml:space="preserve">Buje, Trg Slobode 4, </w:t>
      </w:r>
      <w:r w:rsidRPr="00F10AAD">
        <w:rPr>
          <w:rFonts w:cs="Times New Roman" w:eastAsia="Times New Roman"/>
          <w:szCs w:val="24"/>
        </w:rPr>
        <w:t xml:space="preserve">OIB </w:t>
      </w:r>
      <w:r>
        <w:rPr>
          <w:rFonts w:cs="Times New Roman" w:eastAsia="Times New Roman"/>
          <w:szCs w:val="24"/>
        </w:rPr>
        <w:t>67991036669, MBS 040118779.</w:t>
      </w:r>
    </w:p>
    <w:p w:rsidRDefault="002047E4" w:rsidP="002047E4" w:rsidR="002047E4">
      <w:pPr>
        <w:ind w:firstLine="709"/>
        <w:rPr>
          <w:rFonts w:cs="Times New Roman" w:eastAsia="Times New Roman"/>
          <w:szCs w:val="24"/>
        </w:rPr>
      </w:pPr>
    </w:p>
    <w:p w:rsidRDefault="002047E4" w:rsidP="002047E4" w:rsidR="002047E4" w:rsidRPr="005D578C">
      <w:pPr>
        <w:ind w:firstLine="709"/>
        <w:rPr>
          <w:rFonts w:cs="Times New Roman" w:eastAsia="Times New Roman"/>
          <w:szCs w:val="24"/>
        </w:rPr>
      </w:pPr>
    </w:p>
    <w:p w:rsidRDefault="002047E4" w:rsidP="002047E4" w:rsidR="002047E4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2047E4" w:rsidP="002047E4" w:rsidR="002047E4">
      <w:pPr>
        <w:ind w:firstLine="708"/>
        <w:rPr>
          <w:rFonts w:cs="Times New Roman" w:eastAsia="Times New Roman"/>
          <w:szCs w:val="24"/>
        </w:rPr>
      </w:pPr>
    </w:p>
    <w:p w:rsidRDefault="002047E4" w:rsidP="002047E4" w:rsidR="002047E4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GRADIT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 xml:space="preserve">Buje.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18.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St-1157/2015-3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2047E4" w:rsidP="002047E4" w:rsidR="002047E4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Stečajnog zakona smatra da je dužnik nesposoban za plaćanje. Stoga je, na </w:t>
      </w:r>
      <w:r>
        <w:rPr>
          <w:rFonts w:cs="Times New Roman" w:eastAsia="Times New Roman"/>
          <w:szCs w:val="24"/>
        </w:rPr>
        <w:lastRenderedPageBreak/>
        <w:t>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2047E4" w:rsidP="002047E4" w:rsidR="002047E4" w:rsidRPr="005D578C">
      <w:pPr>
        <w:rPr>
          <w:rFonts w:cs="Times New Roman" w:eastAsia="Times New Roman"/>
          <w:szCs w:val="24"/>
        </w:rPr>
      </w:pPr>
    </w:p>
    <w:p w:rsidRDefault="002047E4" w:rsidP="002047E4" w:rsidR="002047E4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22. ožujka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2047E4" w:rsidP="002047E4" w:rsidR="002047E4">
      <w:pPr>
        <w:rPr>
          <w:rFonts w:cs="Times New Roman" w:eastAsia="Times New Roman"/>
          <w:szCs w:val="24"/>
        </w:rPr>
      </w:pPr>
    </w:p>
    <w:p w:rsidRDefault="002047E4" w:rsidP="009A12A5" w:rsidR="002047E4" w:rsidRPr="005D578C">
      <w:pPr>
        <w:ind w:firstLine="708" w:left="5664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2047E4" w:rsidP="009A12A5" w:rsidR="002047E4" w:rsidRPr="005D578C">
      <w:pPr>
        <w:ind w:firstLine="708" w:left="5664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Tijana Licul</w:t>
      </w:r>
      <w:r w:rsidR="009A12A5">
        <w:rPr>
          <w:rFonts w:cs="Times New Roman" w:eastAsia="Times New Roman"/>
          <w:szCs w:val="24"/>
        </w:rPr>
        <w:t>, v. r.</w:t>
      </w:r>
    </w:p>
    <w:p w:rsidRDefault="002047E4" w:rsidP="002047E4" w:rsidR="002047E4">
      <w:pPr>
        <w:jc w:val="left"/>
        <w:rPr>
          <w:rFonts w:cs="Times New Roman" w:eastAsia="Times New Roman"/>
          <w:szCs w:val="24"/>
        </w:rPr>
      </w:pPr>
    </w:p>
    <w:p w:rsidRDefault="002047E4" w:rsidP="002047E4" w:rsidR="002047E4" w:rsidRPr="005D578C">
      <w:pPr>
        <w:jc w:val="left"/>
        <w:rPr>
          <w:rFonts w:cs="Times New Roman" w:eastAsia="Times New Roman"/>
          <w:szCs w:val="24"/>
        </w:rPr>
      </w:pPr>
    </w:p>
    <w:p w:rsidRDefault="002047E4" w:rsidP="002047E4" w:rsidR="002047E4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2047E4" w:rsidP="002047E4" w:rsidR="002047E4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 xml:space="preserve">Protiv </w:t>
      </w:r>
      <w:r>
        <w:rPr>
          <w:rFonts w:cs="Times New Roman" w:eastAsia="Times New Roman"/>
          <w:szCs w:val="24"/>
        </w:rPr>
        <w:t xml:space="preserve">ovog </w:t>
      </w:r>
      <w:r w:rsidRPr="00D07818">
        <w:rPr>
          <w:rFonts w:cs="Times New Roman" w:eastAsia="Times New Roman"/>
          <w:szCs w:val="24"/>
        </w:rPr>
        <w:t>rješenja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 xml:space="preserve">Žalba se podnosi ovome sudu, a o njoj odlučuje </w:t>
      </w:r>
      <w:r>
        <w:rPr>
          <w:rFonts w:cs="Times New Roman" w:eastAsia="Times New Roman"/>
          <w:szCs w:val="24"/>
        </w:rPr>
        <w:t>Visoki trgovački sud Republike Hrvatske.</w:t>
      </w:r>
    </w:p>
    <w:p w:rsidRDefault="002047E4" w:rsidP="002047E4" w:rsidR="002047E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2047E4" w:rsidP="002047E4" w:rsidR="002047E4">
      <w:pPr>
        <w:rPr>
          <w:rFonts w:cs="Times New Roman" w:eastAsia="Times New Roman"/>
          <w:szCs w:val="24"/>
        </w:rPr>
      </w:pPr>
    </w:p>
    <w:p w:rsidRDefault="002047E4" w:rsidP="002047E4" w:rsidR="002047E4" w:rsidRPr="005D578C">
      <w:pPr>
        <w:rPr>
          <w:rFonts w:cs="Times New Roman" w:eastAsia="Times New Roman"/>
          <w:szCs w:val="24"/>
        </w:rPr>
      </w:pPr>
    </w:p>
    <w:p w:rsidRDefault="002047E4" w:rsidP="002047E4" w:rsidR="002047E4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2047E4" w:rsidP="002047E4" w:rsidR="002047E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2047E4" w:rsidP="002047E4" w:rsidR="002047E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GRADIT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 xml:space="preserve">Buje, Trg Slobode 4, </w:t>
      </w:r>
    </w:p>
    <w:p w:rsidRDefault="002047E4" w:rsidP="002047E4" w:rsidR="002047E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osoba ovlaštena za zastupanje dužnika – Vladimir Kraljić iz Buja, Brolo bb,</w:t>
      </w:r>
    </w:p>
    <w:p w:rsidRDefault="002047E4" w:rsidP="002047E4" w:rsidR="002047E4" w:rsidRPr="00AD0B5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2047E4" w:rsidP="002047E4" w:rsidR="002047E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2047E4" w:rsidP="002047E4" w:rsidR="002047E4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Jelenko Lehki iz Zagreba, Pavla Hatza 10, </w:t>
      </w:r>
    </w:p>
    <w:p w:rsidRDefault="002047E4" w:rsidP="002047E4" w:rsidR="002047E4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2047E4" w:rsidP="002047E4" w:rsidR="002047E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2047E4" w:rsidP="002047E4" w:rsidR="002047E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2047E4" w:rsidP="002047E4" w:rsidR="002047E4"/>
    <w:p w:rsidRDefault="002047E4" w:rsidP="002047E4" w:rsidR="002047E4"/>
    <w:p w:rsidRDefault="002047E4" w:rsidP="002047E4" w:rsidR="002047E4"/>
    <w:p w:rsidRDefault="002047E4" w:rsidP="002047E4" w:rsidR="002047E4"/>
    <w:p w:rsidRDefault="002047E4" w:rsidP="002047E4" w:rsidR="002047E4"/>
    <w:p w:rsidRDefault="002047E4" w:rsidP="002047E4" w:rsidR="002047E4"/>
    <w:p w:rsidRDefault="002047E4" w:rsidP="002047E4" w:rsidR="002047E4"/>
    <w:p w:rsidRDefault="002047E4" w:rsidP="002047E4" w:rsidR="002047E4"/>
    <w:p w:rsidRDefault="002047E4" w:rsidP="002047E4" w:rsidR="002047E4"/>
    <w:p w:rsidRDefault="002047E4" w:rsidP="002047E4" w:rsidR="002047E4"/>
    <w:p w:rsidRDefault="002047E4" w:rsidP="002047E4" w:rsidR="002047E4"/>
    <w:p w:rsidRDefault="002047E4" w:rsidP="002047E4" w:rsidR="002047E4"/>
    <w:p w:rsidRDefault="002047E4" w:rsidP="002047E4" w:rsidR="002047E4"/>
    <w:p w:rsidRDefault="002047E4" w:rsidP="002047E4" w:rsidR="002047E4"/>
    <w:p w:rsidRDefault="002047E4" w:rsidP="002047E4" w:rsidR="002047E4"/>
    <w:p w:rsidRDefault="002047E4" w:rsidP="002047E4" w:rsidR="002047E4"/>
    <w:p w:rsidRDefault="002047E4" w:rsidP="002047E4" w:rsidR="002047E4"/>
    <w:p w:rsidRDefault="002047E4" w:rsidP="002047E4" w:rsidR="002047E4"/>
    <w:p w:rsidRDefault="004F5027" w:rsidR="004F5027"/>
    <w:sectPr w:rsidSect="00D35306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47E4" w:rsidP="002047E4" w:rsidR="002047E4">
      <w:r>
        <w:separator/>
      </w:r>
    </w:p>
  </w:endnote>
  <w:endnote w:id="0" w:type="continuationSeparator">
    <w:p w:rsidRDefault="002047E4" w:rsidP="002047E4" w:rsidR="002047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47E4" w:rsidP="002047E4" w:rsidR="002047E4">
      <w:r>
        <w:separator/>
      </w:r>
    </w:p>
  </w:footnote>
  <w:footnote w:id="0" w:type="continuationSeparator">
    <w:p w:rsidRDefault="002047E4" w:rsidP="002047E4" w:rsidR="002047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47E4" w:rsidP="00D35306" w:rsidR="00D35306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9A12A5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4 St-1157/2015-5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47E4" w:rsidP="00D35306" w:rsidR="00D35306" w:rsidRPr="00A074C3">
    <w:pPr>
      <w:pStyle w:val="Zaglavlje"/>
      <w:jc w:val="right"/>
      <w:rPr>
        <w:szCs w:val="24"/>
      </w:rPr>
    </w:pPr>
    <w:r>
      <w:rPr>
        <w:szCs w:val="24"/>
      </w:rPr>
      <w:t>4 St-1157/2015-5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905E0"/>
    <w:rsid w:val="002047E4"/>
    <w:rsid w:val="004905E0"/>
    <w:rsid w:val="004F5027"/>
    <w:rsid w:val="009A12A5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047E4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047E4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2047E4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047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047E4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047E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047E4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A12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12A5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9A12A5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9A12A5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9A12A5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047E4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047E4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2047E4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047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047E4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047E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047E4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A12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12A5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9A12A5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9A12A5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9A12A5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2016.</izvorni_sadrzaj>
    <derivirana_varijabla naziv="DomainObject.DatumDonosenjaOdluke_1">22.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1157</izvorni_sadrzaj>
    <derivirana_varijabla naziv="DomainObject.Predmet.Broj_1">1157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2015.</izvorni_sadrzaj>
    <derivirana_varijabla naziv="DomainObject.Predmet.DatumOsnivanja_1">10.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St-1157/2015</izvorni_sadrzaj>
    <derivirana_varijabla naziv="DomainObject.Predmet.OznakaBroj_1">St-1157/2015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GRADIT d.o.o. BUJE</izvorni_sadrzaj>
    <derivirana_varijabla naziv="DomainObject.Predmet.ProtustrankaFormated_1">  GRADIT d.o.o. BUJE</derivirana_varijabla>
  </DomainObject.Predmet.ProtustrankaFormated>
  <DomainObject.Predmet.ProtustrankaFormatedOIB>
    <izvorni_sadrzaj>  GRADIT d.o.o. BUJE, OIB 67991036669</izvorni_sadrzaj>
    <derivirana_varijabla naziv="DomainObject.Predmet.ProtustrankaFormatedOIB_1">  GRADIT d.o.o. BUJE, OIB 67991036669</derivirana_varijabla>
  </DomainObject.Predmet.ProtustrankaFormatedOIB>
  <DomainObject.Predmet.ProtustrankaFormatedWithAdress>
    <izvorni_sadrzaj> GRADIT d.o.o. BUJE, Trg Slobode 4, 52460 Buje</izvorni_sadrzaj>
    <derivirana_varijabla naziv="DomainObject.Predmet.ProtustrankaFormatedWithAdress_1"> GRADIT d.o.o. BUJE, Trg Slobode 4, 52460 Buje</derivirana_varijabla>
  </DomainObject.Predmet.ProtustrankaFormatedWithAdress>
  <DomainObject.Predmet.ProtustrankaFormatedWithAdressOIB>
    <izvorni_sadrzaj> GRADIT d.o.o. BUJE, OIB 67991036669, Trg Slobode 4, 52460 Buje</izvorni_sadrzaj>
    <derivirana_varijabla naziv="DomainObject.Predmet.ProtustrankaFormatedWithAdressOIB_1"> GRADIT d.o.o. BUJE, OIB 67991036669, Trg Slobode 4, 52460 Buje</derivirana_varijabla>
  </DomainObject.Predmet.ProtustrankaFormatedWithAdressOIB>
  <DomainObject.Predmet.ProtustrankaWithAdress>
    <izvorni_sadrzaj>GRADIT d.o.o. BUJE Trg Slobode 4, 52460 Buje</izvorni_sadrzaj>
    <derivirana_varijabla naziv="DomainObject.Predmet.ProtustrankaWithAdress_1">GRADIT d.o.o. BUJE Trg Slobode 4, 52460 Buje</derivirana_varijabla>
  </DomainObject.Predmet.ProtustrankaWithAdress>
  <DomainObject.Predmet.ProtustrankaWithAdressOIB>
    <izvorni_sadrzaj>GRADIT d.o.o. BUJE, OIB 67991036669, Trg Slobode 4, 52460 Buje</izvorni_sadrzaj>
    <derivirana_varijabla naziv="DomainObject.Predmet.ProtustrankaWithAdressOIB_1">GRADIT d.o.o. BUJE, OIB 67991036669, Trg Slobode 4, 52460 Buje</derivirana_varijabla>
  </DomainObject.Predmet.ProtustrankaWithAdressOIB>
  <DomainObject.Predmet.ProtustrankaNazivFormated>
    <izvorni_sadrzaj>GRADIT d.o.o. BUJE</izvorni_sadrzaj>
    <derivirana_varijabla naziv="DomainObject.Predmet.ProtustrankaNazivFormated_1">GRADIT d.o.o. BUJE</derivirana_varijabla>
  </DomainObject.Predmet.ProtustrankaNazivFormated>
  <DomainObject.Predmet.ProtustrankaNazivFormatedOIB>
    <izvorni_sadrzaj>GRADIT d.o.o. BUJE, OIB 67991036669</izvorni_sadrzaj>
    <derivirana_varijabla naziv="DomainObject.Predmet.ProtustrankaNazivFormatedOIB_1">GRADIT d.o.o. BUJE, OIB 67991036669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1884.75</izvorni_sadrzaj>
    <derivirana_varijabla naziv="DomainObject.Predmet.TrenutnaVrijednost_1">1884.75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GRADIT d.o.o. BUJE</item>
    </izvorni_sadrzaj>
    <derivirana_varijabla naziv="DomainObject.Predmet.ProtuStrankaListFormated_1">
      <item>GRADIT d.o.o. BUJE</item>
    </derivirana_varijabla>
  </DomainObject.Predmet.ProtuStrankaListFormated>
  <DomainObject.Predmet.ProtuStrankaListFormatedOIB>
    <izvorni_sadrzaj>
      <item>GRADIT d.o.o. BUJE, OIB 67991036669</item>
    </izvorni_sadrzaj>
    <derivirana_varijabla naziv="DomainObject.Predmet.ProtuStrankaListFormatedOIB_1">
      <item>GRADIT d.o.o. BUJE, OIB 67991036669</item>
    </derivirana_varijabla>
  </DomainObject.Predmet.ProtuStrankaListFormatedOIB>
  <DomainObject.Predmet.ProtuStrankaListFormatedWithAdress>
    <izvorni_sadrzaj>
      <item>GRADIT d.o.o. BUJE, Trg Slobode 4, 52460 Buje</item>
    </izvorni_sadrzaj>
    <derivirana_varijabla naziv="DomainObject.Predmet.ProtuStrankaListFormatedWithAdress_1">
      <item>GRADIT d.o.o. BUJE, Trg Slobode 4, 52460 Buje</item>
    </derivirana_varijabla>
  </DomainObject.Predmet.ProtuStrankaListFormatedWithAdress>
  <DomainObject.Predmet.ProtuStrankaListFormatedWithAdressOIB>
    <izvorni_sadrzaj>
      <item>GRADIT d.o.o. BUJE, OIB 67991036669, Trg Slobode 4, 52460 Buje</item>
    </izvorni_sadrzaj>
    <derivirana_varijabla naziv="DomainObject.Predmet.ProtuStrankaListFormatedWithAdressOIB_1">
      <item>GRADIT d.o.o. BUJE, OIB 67991036669, Trg Slobode 4, 52460 Buje</item>
    </derivirana_varijabla>
  </DomainObject.Predmet.ProtuStrankaListFormatedWithAdressOIB>
  <DomainObject.Predmet.ProtuStrankaListNazivFormated>
    <izvorni_sadrzaj>
      <item>GRADIT d.o.o. BUJE</item>
    </izvorni_sadrzaj>
    <derivirana_varijabla naziv="DomainObject.Predmet.ProtuStrankaListNazivFormated_1">
      <item>GRADIT d.o.o. BUJE</item>
    </derivirana_varijabla>
  </DomainObject.Predmet.ProtuStrankaListNazivFormated>
  <DomainObject.Predmet.ProtuStrankaListNazivFormatedOIB>
    <izvorni_sadrzaj>
      <item>GRADIT d.o.o. BUJE, OIB 67991036669</item>
    </izvorni_sadrzaj>
    <derivirana_varijabla naziv="DomainObject.Predmet.ProtuStrankaListNazivFormatedOIB_1">
      <item>GRADIT d.o.o. BUJE, OIB 67991036669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2016.</izvorni_sadrzaj>
    <derivirana_varijabla naziv="DomainObject.Datum_1">22.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GRADIT d.o.o. BUJE</izvorni_sadrzaj>
    <derivirana_varijabla naziv="DomainObject.Predmet.ProtustrankaIDrugi_1">GRADIT d.o.o. BUJE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GRADIT d.o.o. BUJE, OIB 67991036669, Trg Slobode 4, 52460 Buje</izvorni_sadrzaj>
    <derivirana_varijabla naziv="DomainObject.Predmet.ProtustrankaIDrugiAdressOIB_1">GRADIT d.o.o. BUJE, OIB 67991036669, Trg Slobode 4,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GRADIT d.o.o. BUJE</item>
    </izvorni_sadrzaj>
    <derivirana_varijabla naziv="DomainObject.Predmet.SudioniciListNaziv_1">
      <item>FINANCIJSKA AGENCIJA, RC RIJEKA, PODRUŽNICA PULA, PULA</item>
      <item>GRADIT d.o.o. BUJE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GRADIT d.o.o. BUJE, OIB 67991036669, Trg Slobode 4,52460 Buje</item>
    </izvorni_sadrzaj>
    <derivirana_varijabla naziv="DomainObject.Predmet.SudioniciListAdressOIB_1">
      <item>FINANCIJSKA AGENCIJA, RC RIJEKA, PODRUŽNICA PULA, PULA, OIB 85821130368, Ulica grada Vukovara 70,10000 Zagreb</item>
      <item>GRADIT d.o.o. BUJE, OIB 67991036669, Trg Slobode 4,52460 Buje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67991036669</item>
    </izvorni_sadrzaj>
    <derivirana_varijabla naziv="DomainObject.Predmet.SudioniciListNazivOIB_1">
      <item>, OIB 85821130368</item>
      <item>, OIB 67991036669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576</properties:Words>
  <properties:Characters>3001</properties:Characters>
  <properties:Lines>93</properties:Lines>
  <properties:Paragraphs>30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2016-03-17T11:37:00Z</dcterms:created>
  <dc:creator>Mihaela Kaligari</dc:creator>
  <dc:description/>
  <cp:keywords/>
  <cp:lastModifiedBy>Sanja Prodan</cp:lastModifiedBy>
  <cp:lastPrinted>2016-03-22T07:15:00Z</cp:lastPrinted>
  <dcterms:modified xmlns:xsi="http://www.w3.org/2001/XMLSchema-instance" xsi:type="dcterms:W3CDTF">2016-03-22T07:15:00Z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