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290a" w14:paraId="e6429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26CCB" w:rsidP="00F26CCB" w:rsidR="00F26CCB">
      <w:r>
        <w:t>1 St-221/2013-25</w:t>
      </w:r>
    </w:p>
    <w:p w:rsidRDefault="00F26CCB" w:rsidP="00F26CCB" w:rsidR="00F26CCB"/>
    <w:p w:rsidRDefault="00F26CCB" w:rsidP="00F26CCB" w:rsidR="00F26CCB"/>
    <w:p w:rsidRDefault="00F26CCB" w:rsidP="00F26CCB" w:rsidR="00F26CCB"/>
    <w:p w:rsidRDefault="00F26CCB" w:rsidP="00F26CCB" w:rsidR="00F26CCB">
      <w:pPr>
        <w:jc w:val="center"/>
      </w:pPr>
      <w:r>
        <w:t>R E P U B L I K A    H R V A T S K A</w:t>
      </w:r>
    </w:p>
    <w:p w:rsidRDefault="00F26CCB" w:rsidP="00F26CCB" w:rsidR="00F26CCB">
      <w:pPr>
        <w:pStyle w:val="Bezproreda"/>
        <w:jc w:val="center"/>
      </w:pPr>
      <w:r>
        <w:t>R J E Š E N J E</w:t>
      </w:r>
    </w:p>
    <w:p w:rsidRDefault="00F26CCB" w:rsidP="00F26CCB" w:rsidR="00F26CCB">
      <w:pPr>
        <w:pStyle w:val="Bezproreda"/>
        <w:jc w:val="center"/>
      </w:pPr>
    </w:p>
    <w:p w:rsidRDefault="00F26CCB" w:rsidP="00F26CCB" w:rsidR="00F26CCB">
      <w:pPr>
        <w:pStyle w:val="Bezproreda"/>
      </w:pPr>
      <w:r>
        <w:t>TRGOVAČKI SUD U BJELOVARU, po sucu Branki Pleskalt, u postupku radi naknadne diobe stečajne mase stečajnog dužnika  MAXIMAL d.o.o. u stečaju, Bjelovar, Slavonska cesta 87, OIB. 21817306752, odlučujući po službenoj dužnosti o određivanju upisa stečajne mase u sudski registar, dana 25.  siječnja  2017. godine</w:t>
      </w:r>
    </w:p>
    <w:p w:rsidRDefault="00F26CCB" w:rsidP="00F26CCB" w:rsidR="00F26CCB">
      <w:pPr>
        <w:pStyle w:val="Bezproreda"/>
        <w:jc w:val="center"/>
      </w:pPr>
      <w:r>
        <w:t>r i j e š i o    j e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>I Određuje se nastavak stečajnog postupka nad stečajnom masom dužnika  MAXIMAL d.o.o. u stečaju, Bjelovar, Slavonska cesta 87, OIB. 21817306752,  radi naknadne diobe.</w:t>
      </w:r>
    </w:p>
    <w:p w:rsidRDefault="00F26CCB" w:rsidP="00F26CCB" w:rsidR="00F26CCB">
      <w:pPr>
        <w:pStyle w:val="Bezproreda"/>
      </w:pPr>
      <w:r>
        <w:t xml:space="preserve"> </w:t>
      </w:r>
    </w:p>
    <w:p w:rsidRDefault="00F26CCB" w:rsidP="00F26CCB" w:rsidR="00F26CCB">
      <w:pPr>
        <w:pStyle w:val="Bezproreda"/>
      </w:pPr>
      <w:r>
        <w:t>II Određuje se po službenoj dužnosti upis u sudski registar stečajne mase brisanog dužnika  MAXIMAL d.o.o. u stečaju, Bjelovar, Slavonska cesta 87, OIB. 21817306752, sa sjedištem stečajnog upravitelja BRANKA VALENTIĆ iz Virovitice, Ferde Rusana 100, OIB: 85378232573.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>III U sudski registar pored stečajne mase određuje se i upis stečajnog upravitelja BRANKO VALENTIĆ iz Virovitice, Ferde Rusana 100, OIB: 85378232573.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  <w:jc w:val="center"/>
      </w:pPr>
      <w:r>
        <w:t>Obrazloženje</w:t>
      </w:r>
    </w:p>
    <w:p w:rsidRDefault="00F26CCB" w:rsidP="00F26CCB" w:rsidR="00F26CCB">
      <w:pPr>
        <w:pStyle w:val="Bezproreda"/>
        <w:jc w:val="center"/>
      </w:pPr>
    </w:p>
    <w:p w:rsidRDefault="00F26CCB" w:rsidP="00F26CCB" w:rsidR="00F26CCB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St-221/2013-60 od 1. prosinca 2014. godine  zaključen stečajni postupak nad dužnikom  MAXIMAL d.o.o. u stečaju, Bjelovar, Slavonska cesta 87, OIB. 21817306752 , te je  nakon pravomoćnosti rješenja stečajni dužnik brisan  iz sudskog registra,  pa isti više ne postoji kao pravna osoba. 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 xml:space="preserve">Podneskom od 16. prosinca 2016. godine stečajni upravitelj predložio je da sudac donese rješenje o nastavku postupka u odnosu na stečajnu masu te  odredi upis stečajne mase stečajnog dužnika  MAXIMAL d.o.o. u stečaju, Bjelovar, Slavonska cesta 87, OIB. 21817306752, radi nastavka postupka koji su u tijeku, te potom i provođenja naknade diobe. 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lastRenderedPageBreak/>
        <w:t>Međutim stečajni upravitelj Marko Čačić iz Novske umro je dana 24. prosinca 2016. godine pa je stoga sud ovim rješenjem imenovao novog stečajnog upravitelja u osobi Branka Valentić iz Virovitice, F. Rusana 100.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>U Bjelovaru, 25. siječnja  2017.</w:t>
      </w:r>
    </w:p>
    <w:p w:rsidRDefault="00F26CCB" w:rsidP="00F26CCB" w:rsidR="00F26C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F26CCB" w:rsidP="00F26CCB" w:rsidR="00F26CCB">
      <w:pPr>
        <w:pStyle w:val="Bezproreda"/>
      </w:pPr>
    </w:p>
    <w:p w:rsidRDefault="00F26CCB" w:rsidP="00F26CCB" w:rsidR="00F26CC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26CCB" w:rsidP="00F26CCB" w:rsidR="00F26CCB">
      <w:pPr>
        <w:pStyle w:val="Bezproreda"/>
      </w:pPr>
      <w:r>
        <w:t>Dna: stečajnom upravitelju</w:t>
      </w:r>
    </w:p>
    <w:p w:rsidRDefault="00F26CCB" w:rsidP="00F26CCB" w:rsidR="00F26CCB">
      <w:pPr>
        <w:pStyle w:val="Bezproreda"/>
      </w:pPr>
      <w:r>
        <w:t xml:space="preserve">         sudskom registru-ovdje,</w:t>
      </w:r>
    </w:p>
    <w:p w:rsidRDefault="00F26CCB" w:rsidP="00F26CCB" w:rsidR="00F26CCB">
      <w:pPr>
        <w:pStyle w:val="Bezproreda"/>
      </w:pPr>
      <w:r>
        <w:t xml:space="preserve">         e-oglasna ploča suda</w:t>
      </w:r>
    </w:p>
    <w:p w:rsidRDefault="00F26CCB" w:rsidP="00F26CCB" w:rsidR="00F26CCB">
      <w:pPr>
        <w:pStyle w:val="Bezproreda"/>
      </w:pPr>
      <w:r>
        <w:t xml:space="preserve">         kal. 8 dana</w:t>
      </w:r>
    </w:p>
    <w:p w:rsidRDefault="00F26CCB" w:rsidP="00F26CCB" w:rsidR="00F26CCB">
      <w:pPr>
        <w:pStyle w:val="Bezproreda"/>
      </w:pPr>
      <w:r>
        <w:t xml:space="preserve">Bjelovar, 25. 01. 2017. </w:t>
      </w:r>
    </w:p>
    <w:p w:rsidRDefault="00F26CCB" w:rsidP="00F26CCB" w:rsidR="00F26CCB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CCB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39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St-221/2013-25</izvorni_sadrzaj>
    <derivirana_varijabla naziv="DomainObject.Oznaka_1">St-221/2013-25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siječnja 2015.</izvorni_sadrzaj>
    <derivirana_varijabla naziv="DomainObject.Predmet.DatumArhiviranja_1">13. siječnja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2013.</izvorni_sadrzaj>
    <derivirana_varijabla naziv="DomainObject.Predmet.DatumOsnivanja_1">11.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2014.</izvorni_sadrzaj>
    <derivirana_varijabla naziv="DomainObject.Predmet.DatumRjesavanja_1">1. prosinca 2014.</derivirana_varijabla>
  </DomainObject.Predmet.DatumRjesavanja>
  <DomainObject.Predmet.DatumRokaCuvanja>
    <izvorni_sadrzaj>31. prosinca 2043.</izvorni_sadrzaj>
    <derivirana_varijabla naziv="DomainObject.Predmet.DatumRokaCuvanja_1">31. prosinca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siječnja 2015.</izvorni_sadrzaj>
    <derivirana_varijabla naziv="DomainObject.Predmet.DatumZatvaranja_1">13. siječnja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hr.ibm.icms.common.model.sluzbeneosobe.Referada@d550d55[id=5716, dbStatus=null, naziv=Referada 1, oznaka=null, sudac=null] &lt;-hr.ibm.icms.common.model.sluzbeneosobe.Referada@d550d55[status dodjele: =false]</izvorni_sadrzaj>
    <derivirana_varijabla naziv="DomainObject.Predmet.MjestoCuvanja_1">hr.ibm.icms.common.model.sluzbeneosobe.Referada@d550d55[id=5716, dbStatus=null, naziv=Referada 1, oznaka=null, sudac=null] &lt;-hr.ibm.icms.common.model.sluzbeneosobe.Referada@d550d55[status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St-221/2013</izvorni_sadrzaj>
    <derivirana_varijabla naziv="DomainObject.Predmet.OznakaBroj_1">St-221/2013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MAXIMAL društvo s ograničenom odgovornošću za trgovinu, proizvodnju i usluge BJELOVAR</izvorni_sadrzaj>
    <derivirana_varijabla naziv="DomainObject.Predmet.ProtustrankaFormated_1">  MAXIMAL društvo s ograničenom odgovornošću za trgovinu, proizvodnju i usluge BJELOVAR</derivirana_varijabla>
  </DomainObject.Predmet.ProtustrankaFormated>
  <DomainObject.Predmet.ProtustrankaFormatedOIB>
    <izvorni_sadrzaj>  MAXIMAL društvo s ograničenom odgovornošću za trgovinu, proizvodnju i usluge BJELOVAR, OIB 21817306752</izvorni_sadrzaj>
    <derivirana_varijabla naziv="DomainObject.Predmet.ProtustrankaFormatedOIB_1">  MAXIMAL društvo s ograničenom odgovornošću za trgovinu, proizvodnju i usluge BJELOVAR, OIB 21817306752</derivirana_varijabla>
  </DomainObject.Predmet.ProtustrankaFormatedOIB>
  <DomainObject.Predmet.ProtustrankaFormatedWithAdress>
    <izvorni_sadrzaj> MAXIMAL društvo s ograničenom odgovornošću za trgovinu, proizvodnju i usluge BJELOVAR, Slavonska Cesta 87, 43000 Bjelovar</izvorni_sadrzaj>
    <derivirana_varijabla naziv="DomainObject.Predmet.ProtustrankaFormatedWithAdress_1"> MAXIMAL društvo s ograničenom odgovornošću za trgovinu, proizvodnju i usluge BJELOVAR, Slavonska Cesta 87, 43000 Bjelovar</derivirana_varijabla>
  </DomainObject.Predmet.ProtustrankaFormatedWithAdress>
  <DomainObject.Predmet.ProtustrankaFormatedWithAdressOIB>
    <izvorni_sadrzaj> MAXIMAL društvo s ograničenom odgovornošću za trgovinu, proizvodnju i usluge BJELOVAR, OIB 21817306752, Slavonska Cesta 87, 43000 Bjelovar</izvorni_sadrzaj>
    <derivirana_varijabla naziv="DomainObject.Predmet.ProtustrankaFormatedWithAdressOIB_1"> MAXIMAL društvo s ograničenom odgovornošću za trgovinu, proizvodnju i usluge BJELOVAR, OIB 21817306752, Slavonska Cesta 87, 43000 Bjelovar</derivirana_varijabla>
  </DomainObject.Predmet.ProtustrankaFormatedWithAdressOIB>
  <DomainObject.Predmet.ProtustrankaWithAdress>
    <izvorni_sadrzaj>MAXIMAL društvo s ograničenom odgovornošću za trgovinu, proizvodnju i usluge BJELOVAR Slavonska Cesta 87, 43000 Bjelovar</izvorni_sadrzaj>
    <derivirana_varijabla naziv="DomainObject.Predmet.ProtustrankaWithAdress_1">MAXIMAL društvo s ograničenom odgovornošću za trgovinu, proizvodnju i usluge BJELOVAR Slavonska Cesta 87, 43000 Bjelovar</derivirana_varijabla>
  </DomainObject.Predmet.ProtustrankaWithAdress>
  <DomainObject.Predmet.ProtustrankaWithAdressOIB>
    <izvorni_sadrzaj>MAXIMAL društvo s ograničenom odgovornošću za trgovinu, proizvodnju i usluge BJELOVAR, OIB 21817306752, Slavonska Cesta 87, 43000 Bjelovar</izvorni_sadrzaj>
    <derivirana_varijabla naziv="DomainObject.Predmet.ProtustrankaWithAdressOIB_1">MAXIMAL društvo s ograničenom odgovornošću za trgovinu, proizvodnju i usluge BJELOVAR, OIB 21817306752, Slavonska Cesta 87, 43000 Bjelovar</derivirana_varijabla>
  </DomainObject.Predmet.ProtustrankaWithAdressOIB>
  <DomainObject.Predmet.ProtustrankaNazivFormated>
    <izvorni_sadrzaj>MAXIMAL društvo s ograničenom odgovornošću za trgovinu, proizvodnju i usluge BJELOVAR</izvorni_sadrzaj>
    <derivirana_varijabla naziv="DomainObject.Predmet.ProtustrankaNazivFormated_1">MAXIMAL društvo s ograničenom odgovornošću za trgovinu, proizvodnju i usluge BJELOVAR</derivirana_varijabla>
  </DomainObject.Predmet.ProtustrankaNazivFormated>
  <DomainObject.Predmet.ProtustrankaNazivFormatedOIB>
    <izvorni_sadrzaj>MAXIMAL društvo s ograničenom odgovornošću za trgovinu, proizvodnju i usluge BJELOVAR, OIB 21817306752</izvorni_sadrzaj>
    <derivirana_varijabla naziv="DomainObject.Predmet.ProtustrankaNazivFormatedOIB_1">MAXIMAL društvo s ograničenom odgovornošću za trgovinu, proizvodnju i usluge BJELOVAR, OIB 21817306752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ALENA BIGAČ, BJELOVAR, radnica zastupanog po punomoćniku ZOU Jovan Doneski, Melita Babić, Perica Medaković i Hrvoje Čačić</izvorni_sadrzaj>
    <derivirana_varijabla naziv="DomainObject.Predmet.StrankaFormated_1">  ALENA BIGAČ, BJELOVAR, radnica zastupanog po punomoćniku ZOU Jovan Doneski, Melita Babić, Perica Medaković i Hrvoje Čačić</derivirana_varijabla>
  </DomainObject.Predmet.StrankaFormated>
  <DomainObject.Predmet.StrankaFormatedOIB>
    <izvorni_sadrzaj>  ALENA BIGAČ, BJELOVAR, radnica zastupanog po punomoćniku ZOU Jovan Doneski, Melita Babić, Perica Medaković i Hrvoje Čačić</izvorni_sadrzaj>
    <derivirana_varijabla naziv="DomainObject.Predmet.StrankaFormatedOIB_1">  ALENA BIGAČ, BJELOVAR, radnica zastupanog po punomoćniku ZOU Jovan Doneski, Melita Babić, Perica Medaković i Hrvoje Čačić</derivirana_varijabla>
  </DomainObject.Predmet.StrankaFormatedOIB>
  <DomainObject.Predmet.StrankaFormatedWithAdress>
    <izvorni_sadrzaj> ALENA BIGAČ, BJELOVAR, radnica, Željka Sabola 3, 43000 Bjelovar zastupanog po punomoćniku ZOU Jovan Doneski, Melita Babić, Perica Medaković i Hrvoje Čačić</izvorni_sadrzaj>
    <derivirana_varijabla naziv="DomainObject.Predmet.StrankaFormatedWithAdress_1"> ALENA BIGAČ, BJELOVAR, radnica, Željka Sabola 3, 43000 Bjelovar zastupanog po punomoćniku ZOU Jovan Doneski, Melita Babić, Perica Medaković i Hrvoje Čačić</derivirana_varijabla>
  </DomainObject.Predmet.StrankaFormatedWithAdress>
  <DomainObject.Predmet.StrankaFormatedWithAdressOIB>
    <izvorni_sadrzaj> ALENA BIGAČ, BJELOVAR, radnica, Željka Sabola 3, 43000 Bjelovar zastupanog po punomoćniku ZOU Jovan Doneski, Melita Babić, Perica Medaković i Hrvoje Čačić</izvorni_sadrzaj>
    <derivirana_varijabla naziv="DomainObject.Predmet.StrankaFormatedWithAdressOIB_1"> ALENA BIGAČ, BJELOVAR, radnica, Željka Sabola 3, 43000 Bjelovar zastupanog po punomoćniku ZOU Jovan Doneski, Melita Babić, Perica Medaković i Hrvoje Čačić</derivirana_varijabla>
  </DomainObject.Predmet.StrankaFormatedWithAdressOIB>
  <DomainObject.Predmet.StrankaWithAdress>
    <izvorni_sadrzaj>ALENA BIGAČ, BJELOVAR, radnica Željka Sabola 3,43000 Bjelovar</izvorni_sadrzaj>
    <derivirana_varijabla naziv="DomainObject.Predmet.StrankaWithAdress_1">ALENA BIGAČ, BJELOVAR, radnica Željka Sabola 3,43000 Bjelovar</derivirana_varijabla>
  </DomainObject.Predmet.StrankaWithAdress>
  <DomainObject.Predmet.StrankaWithAdressOIB>
    <izvorni_sadrzaj>ALENA BIGAČ, BJELOVAR, radnica, Željka Sabola 3,43000 Bjelovar</izvorni_sadrzaj>
    <derivirana_varijabla naziv="DomainObject.Predmet.StrankaWithAdressOIB_1">ALENA BIGAČ, BJELOVAR, radnica, Željka Sabola 3,43000 Bjelovar</derivirana_varijabla>
  </DomainObject.Predmet.StrankaWithAdressOIB>
  <DomainObject.Predmet.StrankaNazivFormated>
    <izvorni_sadrzaj>ALENA BIGAČ, BJELOVAR, radnica</izvorni_sadrzaj>
    <derivirana_varijabla naziv="DomainObject.Predmet.StrankaNazivFormated_1">ALENA BIGAČ, BJELOVAR, radnica</derivirana_varijabla>
  </DomainObject.Predmet.StrankaNazivFormated>
  <DomainObject.Predmet.StrankaNazivFormatedOIB>
    <izvorni_sadrzaj>ALENA BIGAČ, BJELOVAR, radnica</izvorni_sadrzaj>
    <derivirana_varijabla naziv="DomainObject.Predmet.StrankaNazivFormatedOIB_1">ALENA BIGAČ, BJELOVAR, radnica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ALENA BIGAČ, BJELOVAR, radnica zastupanog po punomoćniku ZOU Jovan Doneski, Melita Babić, Perica Medaković i Hrvoje Čačić</item>
    </izvorni_sadrzaj>
    <derivirana_varijabla naziv="DomainObject.Predmet.StrankaListFormated_1">
      <item>ALENA BIGAČ, BJELOVAR, radnica zastupanog po punomoćniku ZOU Jovan Doneski, Melita Babić, Perica Medaković i Hrvoje Čačić</item>
    </derivirana_varijabla>
  </DomainObject.Predmet.StrankaListFormated>
  <DomainObject.Predmet.StrankaListFormatedOIB>
    <izvorni_sadrzaj>
      <item>ALENA BIGAČ, BJELOVAR, radnica zastupanog po punomoćniku ZOU Jovan Doneski, Melita Babić, Perica Medaković i Hrvoje Čačić</item>
    </izvorni_sadrzaj>
    <derivirana_varijabla naziv="DomainObject.Predmet.StrankaListFormatedOIB_1">
      <item>ALENA BIGAČ, BJELOVAR, radnica zastupanog po punomoćniku ZOU Jovan Doneski, Melita Babić, Perica Medaković i Hrvoje Čačić</item>
    </derivirana_varijabla>
  </DomainObject.Predmet.StrankaListFormatedOIB>
  <DomainObject.Predmet.StrankaListFormatedWithAdress>
    <izvorni_sadrzaj>
      <item>ALENA BIGAČ, BJELOVAR, radnica, Željka Sabola 3, 43000 Bjelovar zastupanog po punomoćniku ZOU Jovan Doneski, Melita Babić, Perica Medaković i Hrvoje Čačić</item>
    </izvorni_sadrzaj>
    <derivirana_varijabla naziv="DomainObject.Predmet.StrankaListFormatedWithAdress_1">
      <item>ALENA BIGAČ, BJELOVAR, radnica, Željka Sabola 3, 43000 Bjelovar zastupanog po punomoćniku ZOU Jovan Doneski, Melita Babić, Perica Medaković i Hrvoje Čačić</item>
    </derivirana_varijabla>
  </DomainObject.Predmet.StrankaListFormatedWithAdress>
  <DomainObject.Predmet.StrankaListFormatedWithAdressOIB>
    <izvorni_sadrzaj>
      <item>ALENA BIGAČ, BJELOVAR, radnica, Željka Sabola 3, 43000 Bjelovar zastupanog po punomoćniku ZOU Jovan Doneski, Melita Babić, Perica Medaković i Hrvoje Čačić</item>
    </izvorni_sadrzaj>
    <derivirana_varijabla naziv="DomainObject.Predmet.StrankaListFormatedWithAdressOIB_1">
      <item>ALENA BIGAČ, BJELOVAR, radnica, Željka Sabola 3, 43000 Bjelovar zastupanog po punomoćniku ZOU Jovan Doneski, Melita Babić, Perica Medaković i Hrvoje Čačić</item>
    </derivirana_varijabla>
  </DomainObject.Predmet.StrankaListFormatedWithAdressOIB>
  <DomainObject.Predmet.StrankaListNazivFormated>
    <izvorni_sadrzaj>
      <item>ALENA BIGAČ, BJELOVAR, radnica</item>
    </izvorni_sadrzaj>
    <derivirana_varijabla naziv="DomainObject.Predmet.StrankaListNazivFormated_1">
      <item>ALENA BIGAČ, BJELOVAR, radnica</item>
    </derivirana_varijabla>
  </DomainObject.Predmet.StrankaListNazivFormated>
  <DomainObject.Predmet.StrankaListNazivFormatedOIB>
    <izvorni_sadrzaj>
      <item>ALENA BIGAČ, BJELOVAR, radnica</item>
    </izvorni_sadrzaj>
    <derivirana_varijabla naziv="DomainObject.Predmet.StrankaListNazivFormatedOIB_1">
      <item>ALENA BIGAČ, BJELOVAR, radnica</item>
    </derivirana_varijabla>
  </DomainObject.Predmet.StrankaListNazivFormatedOIB>
  <DomainObject.Predmet.ProtuStrankaListFormated>
    <izvorni_sadrzaj>
      <item>MAXIMAL društvo s ograničenom odgovornošću za trgovinu, proizvodnju i usluge BJELOVAR</item>
    </izvorni_sadrzaj>
    <derivirana_varijabla naziv="DomainObject.Predmet.ProtuStrankaListFormated_1">
      <item>MAXIMAL društvo s ograničenom odgovornošću za trgovinu, proizvodnju i usluge BJELOVAR</item>
    </derivirana_varijabla>
  </DomainObject.Predmet.ProtuStrankaListFormated>
  <DomainObject.Predmet.ProtuStrankaListFormatedOIB>
    <izvorni_sadrzaj>
      <item>MAXIMAL društvo s ograničenom odgovornošću za trgovinu, proizvodnju i usluge BJELOVAR, OIB 21817306752</item>
    </izvorni_sadrzaj>
    <derivirana_varijabla naziv="DomainObject.Predmet.ProtuStrankaListFormatedOIB_1">
      <item>MAXIMAL društvo s ograničenom odgovornošću za trgovinu, proizvodnju i usluge BJELOVAR, OIB 21817306752</item>
    </derivirana_varijabla>
  </DomainObject.Predmet.ProtuStrankaListFormatedOIB>
  <DomainObject.Predmet.ProtuStrankaListFormatedWithAdress>
    <izvorni_sadrzaj>
      <item>MAXIMAL društvo s ograničenom odgovornošću za trgovinu, proizvodnju i usluge BJELOVAR, Slavonska Cesta 87, 43000 Bjelovar</item>
    </izvorni_sadrzaj>
    <derivirana_varijabla naziv="DomainObject.Predmet.ProtuStrankaListFormatedWithAdress_1">
      <item>MAXIMAL društvo s ograničenom odgovornošću za trgovinu, proizvodnju i usluge BJELOVAR, Slavonska Cesta 87, 43000 Bjelovar</item>
    </derivirana_varijabla>
  </DomainObject.Predmet.ProtuStrankaListFormatedWithAdress>
  <DomainObject.Predmet.ProtuStrankaListFormatedWithAdressOIB>
    <izvorni_sadrzaj>
      <item>MAXIMAL društvo s ograničenom odgovornošću za trgovinu, proizvodnju i usluge BJELOVAR, OIB 21817306752, Slavonska Cesta 87, 43000 Bjelovar</item>
    </izvorni_sadrzaj>
    <derivirana_varijabla naziv="DomainObject.Predmet.ProtuStrankaListFormatedWithAdressOIB_1">
      <item>MAXIMAL društvo s ograničenom odgovornošću za trgovinu, proizvodnju i usluge BJELOVAR, OIB 21817306752, Slavonska Cesta 87, 43000 Bjelovar</item>
    </derivirana_varijabla>
  </DomainObject.Predmet.ProtuStrankaListFormatedWithAdressOIB>
  <DomainObject.Predmet.ProtuStrankaListNazivFormated>
    <izvorni_sadrzaj>
      <item>MAXIMAL društvo s ograničenom odgovornošću za trgovinu, proizvodnju i usluge BJELOVAR</item>
    </izvorni_sadrzaj>
    <derivirana_varijabla naziv="DomainObject.Predmet.ProtuStrankaListNazivFormated_1">
      <item>MAXIMAL društvo s ograničenom odgovornošću za trgovinu, proizvodnju i usluge BJELOVAR</item>
    </derivirana_varijabla>
  </DomainObject.Predmet.ProtuStrankaListNazivFormated>
  <DomainObject.Predmet.ProtuStrankaListNazivFormatedOIB>
    <izvorni_sadrzaj>
      <item>MAXIMAL društvo s ograničenom odgovornošću za trgovinu, proizvodnju i usluge BJELOVAR, OIB 21817306752</item>
    </izvorni_sadrzaj>
    <derivirana_varijabla naziv="DomainObject.Predmet.ProtuStrankaListNazivFormatedOIB_1">
      <item>MAXIMAL društvo s ograničenom odgovornošću za trgovinu, proizvodnju i usluge BJELOVAR, OIB 21817306752</item>
    </derivirana_varijabla>
  </DomainObject.Predmet.ProtuStrankaListNazivFormatedOIB>
  <DomainObject.Predmet.OstaliListFormated>
    <izvorni_sadrzaj>
      <item>MARKO ČAČIĆ, priv.steč. upravit.</item>
      <item>ZOU Jovan Doneski, Melita Babić, Perica Medaković i Hrvoje Čačić punomoćnik sudionika u postupku ALENA BIGAČ, BJELOVAR, radnica</item>
      <item>ŽDO u Bjelovaru</item>
      <item>VESNA BARTOLČIĆ</item>
      <item>Narodne  novine d.d.</item>
      <item>sudski registar Trgovačkog suda u Bjelovaru</item>
      <item>računovodstvo, ovdje</item>
    </izvorni_sadrzaj>
    <derivirana_varijabla naziv="DomainObject.Predmet.OstaliListFormated_1">
      <item>MARKO ČAČIĆ, priv.steč. upravit.</item>
      <item>ZOU Jovan Doneski, Melita Babić, Perica Medaković i Hrvoje Čačić punomoćnik sudionika u postupku ALENA BIGAČ, BJELOVAR, radnica</item>
      <item>ŽDO u Bjelovaru</item>
      <item>VESNA BARTOLČIĆ</item>
      <item>Narodne  novine d.d.</item>
      <item>sudski registar Trgovačkog suda u Bjelovaru</item>
      <item>računovodstvo, ovdje</item>
    </derivirana_varijabla>
  </DomainObject.Predmet.OstaliListFormated>
  <DomainObject.Predmet.OstaliListFormatedOIB>
    <izvorni_sadrzaj>
      <item>MARKO ČAČIĆ, priv.steč. upravit., OIB 71598929328</item>
      <item>ZOU Jovan Doneski, Melita Babić, Perica Medaković i Hrvoje Čačić punomoćnik sudionika u postupku ALENA BIGAČ, BJELOVAR, radnica</item>
      <item>ŽDO u Bjelovaru</item>
      <item>VESNA BARTOLČIĆ</item>
      <item>Narodne  novine d.d.</item>
      <item>sudski registar Trgovačkog suda u Bjelovaru</item>
      <item>računovodstvo, ovdje</item>
    </izvorni_sadrzaj>
    <derivirana_varijabla naziv="DomainObject.Predmet.OstaliListFormatedOIB_1">
      <item>MARKO ČAČIĆ, priv.steč. upravit., OIB 71598929328</item>
      <item>ZOU Jovan Doneski, Melita Babić, Perica Medaković i Hrvoje Čačić punomoćnik sudionika u postupku ALENA BIGAČ, BJELOVAR, radnica</item>
      <item>ŽDO u Bjelovaru</item>
      <item>VESNA BARTOLČIĆ</item>
      <item>Narodne  novine d.d.</item>
      <item>sudski registar Trgovačkog suda u Bjelovaru</item>
      <item>računovodstvo, ovdje</item>
    </derivirana_varijabla>
  </DomainObject.Predmet.OstaliListFormatedOIB>
  <DomainObject.Predmet.OstaliListFormatedWithAdress>
    <izvorni_sadrzaj>
      <item>MARKO ČAČIĆ, priv.steč. upravit.,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Narodne  novine d.d., Savski gaj XIII put br. 26., 10000 Zagreb</item>
      <item>sudski registar Trgovačkog suda u Bjelovaru</item>
      <item>računovodstvo, ovdje</item>
    </izvorni_sadrzaj>
    <derivirana_varijabla naziv="DomainObject.Predmet.OstaliListFormatedWithAdress_1">
      <item>MARKO ČAČIĆ, priv.steč. upravit.,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Narodne  novine d.d., Savski gaj XIII put br. 26., 10000 Zagreb</item>
      <item>sudski registar Trgovačkog suda u Bjelovaru</item>
      <item>računovodstvo, ovdje</item>
    </derivirana_varijabla>
  </DomainObject.Predmet.OstaliListFormatedWithAdress>
  <DomainObject.Predmet.OstaliListFormatedWithAdressOIB>
    <izvorni_sadrzaj>
      <item>MARKO ČAČIĆ, priv.steč. upravit., OIB 71598929328,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Narodne  novine d.d., Savski gaj XIII put br. 26., 10000 Zagreb</item>
      <item>sudski registar Trgovačkog suda u Bjelovaru</item>
      <item>računovodstvo, ovdje</item>
    </izvorni_sadrzaj>
    <derivirana_varijabla naziv="DomainObject.Predmet.OstaliListFormatedWithAdressOIB_1">
      <item>MARKO ČAČIĆ, priv.steč. upravit., OIB 71598929328,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Narodne  novine d.d., Savski gaj XIII put br. 26., 10000 Zagreb</item>
      <item>sudski registar Trgovačkog suda u Bjelovaru</item>
      <item>računovodstvo, ovdje</item>
    </derivirana_varijabla>
  </DomainObject.Predmet.OstaliListFormatedWithAdressOIB>
  <DomainObject.Predmet.OstaliListNazivFormated>
    <izvorni_sadrzaj>
      <item>MARKO ČAČIĆ, priv.steč. upravit.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izvorni_sadrzaj>
    <derivirana_varijabla naziv="DomainObject.Predmet.OstaliListNazivFormated_1">
      <item>MARKO ČAČIĆ, priv.steč. upravit.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derivirana_varijabla>
  </DomainObject.Predmet.OstaliListNazivFormated>
  <DomainObject.Predmet.OstaliListNazivFormatedOIB>
    <izvorni_sadrzaj>
      <item>MARKO ČAČIĆ, priv.steč. upravit., OIB 71598929328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izvorni_sadrzaj>
    <derivirana_varijabla naziv="DomainObject.Predmet.OstaliListNazivFormatedOIB_1">
      <item>MARKO ČAČIĆ, priv.steč. upravit., OIB 71598929328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St-221/2013-25</izvorni_sadrzaj>
    <derivirana_varijabla naziv="DomainObject.PoslovniBrojDokumenta_1">St-221/2013-25</derivirana_varijabla>
  </DomainObject.PoslovniBrojDokumenta>
  <DomainObject.Predmet.StrankaIDrugi>
    <izvorni_sadrzaj>ALENA BIGAČ, BJELOVAR, radnica</izvorni_sadrzaj>
    <derivirana_varijabla naziv="DomainObject.Predmet.StrankaIDrugi_1">ALENA BIGAČ, BJELOVAR, radnica</derivirana_varijabla>
  </DomainObject.Predmet.StrankaIDrugi>
  <DomainObject.Predmet.ProtustrankaIDrugi>
    <izvorni_sadrzaj>MAXIMAL društvo s ograničenom odgovornošću za trgovinu, proizvodnju i usluge BJELOVAR</izvorni_sadrzaj>
    <derivirana_varijabla naziv="DomainObject.Predmet.ProtustrankaIDrugi_1">MAXIMAL društvo s ograničenom odgovornošću za trgovinu, proizvodnju i usluge BJELOVAR</derivirana_varijabla>
  </DomainObject.Predmet.ProtustrankaIDrugi>
  <DomainObject.Predmet.StrankaIDrugiAdressOIB>
    <izvorni_sadrzaj>ALENA BIGAČ, BJELOVAR, radnica, Željka Sabola 3, 43000 Bjelovar</izvorni_sadrzaj>
    <derivirana_varijabla naziv="DomainObject.Predmet.StrankaIDrugiAdressOIB_1">ALENA BIGAČ, BJELOVAR, radnica, Željka Sabola 3, 43000 Bjelovar</derivirana_varijabla>
  </DomainObject.Predmet.StrankaIDrugiAdressOIB>
  <DomainObject.Predmet.ProtustrankaIDrugiAdressOIB>
    <izvorni_sadrzaj>MAXIMAL društvo s ograničenom odgovornošću za trgovinu, proizvodnju i usluge BJELOVAR, OIB 21817306752, Slavonska Cesta 87, 43000 Bjelovar</izvorni_sadrzaj>
    <derivirana_varijabla naziv="DomainObject.Predmet.ProtustrankaIDrugiAdressOIB_1">MAXIMAL društvo s ograničenom odgovornošću za trgovinu, proizvodnju i usluge BJELOVAR, OIB 21817306752, Slavonska Cesta 87,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2014.</izvorni_sadrzaj>
    <derivirana_varijabla naziv="DomainObject.Predmet.OdlukaRjesenje.DatumDonosenjaOdluke_1">1. prosinca 2014.</derivirana_varijabla>
  </DomainObject.Predmet.OdlukaRjesenje.DatumDonosenjaOdluke>
  <DomainObject.Predmet.OdlukaRjesenje.DatumPravomocnosti>
    <izvorni_sadrzaj>16. prosinca 2014.</izvorni_sadrzaj>
    <derivirana_varijabla naziv="DomainObject.Predmet.OdlukaRjesenje.DatumPravomocnosti_1">16. prosinca 2014.</derivirana_varijabla>
  </DomainObject.Predmet.OdlukaRjesenje.DatumPravomocnosti>
  <DomainObject.Predmet.OdlukaRjesenje.Oznaka>
    <izvorni_sadrzaj>St-221/2013-10</izvorni_sadrzaj>
    <derivirana_varijabla naziv="DomainObject.Predmet.OdlukaRjesenje.Oznaka_1">St-221/2013-10</derivirana_varijabla>
  </DomainObject.Predmet.OdlukaRjesenje.Oznaka>
  <DomainObject.Predmet.SudioniciListNaziv>
    <izvorni_sadrzaj>
      <item>MAXIMAL društvo s ograničenom odgovornošću za trgovinu, proizvodnju i usluge BJELOVAR</item>
      <item>MARKO ČAČIĆ, priv.steč. upravit.</item>
      <item>ALENA BIGAČ, BJELOVAR, radnica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izvorni_sadrzaj>
    <derivirana_varijabla naziv="DomainObject.Predmet.SudioniciListNaziv_1">
      <item>MAXIMAL društvo s ograničenom odgovornošću za trgovinu, proizvodnju i usluge BJELOVAR</item>
      <item>MARKO ČAČIĆ, priv.steč. upravit.</item>
      <item>ALENA BIGAČ, BJELOVAR, radnica</item>
      <item>ZOU Jovan Doneski, Melita Babić, Perica Medaković i Hrvoje Čačić</item>
      <item>ŽDO u Bjelovaru</item>
      <item>VESNA BARTOLČIĆ</item>
      <item>Narodne  novine d.d.</item>
      <item>sudski registar Trgovačkog suda u Bjelovaru</item>
      <item>računovodstvo, ovdje</item>
    </derivirana_varijabla>
  </DomainObject.Predmet.SudioniciListNaziv>
  <DomainObject.Predmet.SudioniciListAdressOIB>
    <izvorni_sadrzaj>
      <item>MAXIMAL društvo s ograničenom odgovornošću za trgovinu, proizvodnju i usluge BJELOVAR, OIB 21817306752, Slavonska Cesta 87,43000 Bjelovar</item>
      <item>MARKO ČAČIĆ, priv.steč. upravit., OIB 71598929328, Osječka 217,44330 Novska</item>
      <item>ALENA BIGAČ, BJELOVAR, radnica, Željka Sabola 3,43000 Bjelovar</item>
      <item>ZOU Jovan Doneski, Melita Babić, Perica Medaković i Hrvoje Čačić, V. Nazora 19b,Garešnica</item>
      <item>ŽDO u Bjelovaru</item>
      <item>VESNA BARTOLČIĆ, I. Mažuranića 3,43231 Ivanska</item>
      <item>Narodne  novine d.d., Savski gaj XIII put br. 26.,10000 Zagreb</item>
      <item>sudski registar Trgovačkog suda u Bjelovaru</item>
      <item>računovodstvo, ovdje</item>
    </izvorni_sadrzaj>
    <derivirana_varijabla naziv="DomainObject.Predmet.SudioniciListAdressOIB_1">
      <item>MAXIMAL društvo s ograničenom odgovornošću za trgovinu, proizvodnju i usluge BJELOVAR, OIB 21817306752, Slavonska Cesta 87,43000 Bjelovar</item>
      <item>MARKO ČAČIĆ, priv.steč. upravit., OIB 71598929328, Osječka 217,44330 Novska</item>
      <item>ALENA BIGAČ, BJELOVAR, radnica, Željka Sabola 3,43000 Bjelovar</item>
      <item>ZOU Jovan Doneski, Melita Babić, Perica Medaković i Hrvoje Čačić, V. Nazora 19b,Garešnica</item>
      <item>ŽDO u Bjelovaru</item>
      <item>VESNA BARTOLČIĆ, I. Mažuranića 3,43231 Ivanska</item>
      <item>Narodne  novine d.d., Savski gaj XIII put br. 26.,10000 Zagreb</item>
      <item>sudski registar Trgovačkog suda u Bjelovaru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1743A-A6D5-4A60-9733-48BFAD475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2274</properties:Characters>
  <properties:Lines>75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2017-01-25T09:29:00Z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St-221/2013-25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