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138b" w14:paraId="3cc138b" w:rsidRDefault="00995816" w:rsidP="00C666DE" w:rsidR="00621B59" w:rsidRPr="001B7DA3">
      <w:pPr>
        <w:jc w:val="both"/>
        <w15:collapsed w:val="false"/>
      </w:pPr>
      <w:bookmarkStart w:name="_GoBack" w:id="0"/>
      <w:bookmarkEnd w:id="0"/>
      <w:r>
        <w:t xml:space="preserve">          </w:t>
      </w:r>
      <w:r w:rsidR="00EF227F" w:rsidRPr="001B7DA3">
        <w:rPr>
          <w:b/>
        </w:rPr>
        <w:t xml:space="preserve">            </w:t>
      </w:r>
    </w:p>
    <w:p w:rsidRDefault="00995816" w:rsidP="00D719CA" w:rsidR="00D719CA" w:rsidRPr="001B7DA3">
      <w:pPr>
        <w:jc w:val="both"/>
      </w:pPr>
      <w:r>
        <w:t xml:space="preserve">   </w:t>
      </w:r>
      <w:r w:rsidR="007F56B7">
        <w:t xml:space="preserve"> </w:t>
      </w:r>
      <w:r w:rsidR="00D719CA"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7F56B7">
        <w:t xml:space="preserve">                          </w:t>
      </w:r>
      <w:r w:rsidR="00955C2C">
        <w:t>89</w:t>
      </w:r>
      <w:r w:rsidRPr="001B7DA3">
        <w:t>. St</w:t>
      </w:r>
      <w:r w:rsidR="00762B43">
        <w:t>-</w:t>
      </w:r>
      <w:r w:rsidR="00A06699">
        <w:t>4121</w:t>
      </w:r>
      <w:r w:rsidR="009A3D85">
        <w:t>/16</w:t>
      </w:r>
      <w:r w:rsidR="001B587B">
        <w:t>-</w:t>
      </w:r>
      <w:r w:rsidR="00C666DE">
        <w:t>31</w:t>
      </w:r>
    </w:p>
    <w:p w:rsidRDefault="00995816" w:rsidP="00D719CA" w:rsidR="00D719CA" w:rsidRPr="001B7DA3">
      <w:pPr>
        <w:jc w:val="both"/>
      </w:pPr>
      <w:r>
        <w:t xml:space="preserve">        </w:t>
      </w:r>
      <w:r w:rsidR="007F56B7">
        <w:t xml:space="preserve">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D719CA" w:rsidP="00D719CA" w:rsidR="00D719CA" w:rsidRPr="001B7DA3">
      <w:pPr>
        <w:jc w:val="both"/>
      </w:pPr>
    </w:p>
    <w:p w:rsidRDefault="00762B43" w:rsidP="00D719CA" w:rsidR="00762B43">
      <w:pPr>
        <w:jc w:val="center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9A3D85" w:rsidP="009A3D85" w:rsidR="009A3D85" w:rsidRPr="00D459F2">
      <w:pPr>
        <w:jc w:val="center"/>
      </w:pPr>
      <w:r w:rsidRPr="00D459F2">
        <w:t>Z A K L J U Č A K</w:t>
      </w:r>
    </w:p>
    <w:p w:rsidRDefault="009A3D85" w:rsidP="009A3D85" w:rsidR="009A3D85" w:rsidRPr="00D459F2">
      <w:pPr>
        <w:rPr>
          <w:b/>
        </w:rPr>
      </w:pPr>
    </w:p>
    <w:p w:rsidRDefault="00091AD5" w:rsidP="00A06699" w:rsidR="00A06699">
      <w:pPr>
        <w:ind w:hanging="2880" w:left="2880"/>
        <w:jc w:val="center"/>
      </w:pPr>
      <w:r>
        <w:tab/>
      </w:r>
    </w:p>
    <w:p w:rsidRDefault="00A06699" w:rsidP="00A06699" w:rsidR="00A06699">
      <w:pPr>
        <w:ind w:firstLine="708"/>
        <w:jc w:val="both"/>
      </w:pPr>
      <w:r>
        <w:t xml:space="preserve">Trgovački sud u Zagrebu, po sucu Nikolini Dorić Hadžisejdić, u stečajnom postupku nad dužnikom </w:t>
      </w:r>
      <w:r>
        <w:rPr>
          <w:lang w:val="pt-BR"/>
        </w:rPr>
        <w:t>TRGO-M, društvo s ograničenom odgovornošću za promet i usluge u stečaju, Zagreb, Avenija Marina Držića 4, OIB 02395763504</w:t>
      </w:r>
      <w:r w:rsidR="00C666DE">
        <w:t>, 28</w:t>
      </w:r>
      <w:r>
        <w:t>. prosinca 2018.,</w:t>
      </w:r>
    </w:p>
    <w:p w:rsidRDefault="00091AD5" w:rsidP="009A3D85" w:rsidR="00091AD5">
      <w:pPr>
        <w:jc w:val="center"/>
      </w:pPr>
    </w:p>
    <w:p w:rsidRDefault="009A3D85" w:rsidP="009A3D85" w:rsidR="009A3D85" w:rsidRPr="00D459F2">
      <w:pPr>
        <w:jc w:val="center"/>
      </w:pPr>
      <w:r w:rsidRPr="00D459F2">
        <w:t>z a k l j u č i o   j e</w:t>
      </w:r>
    </w:p>
    <w:p w:rsidRDefault="00762B43" w:rsidP="00DC0202" w:rsidR="00762B43" w:rsidRPr="001B7DA3">
      <w:pPr>
        <w:ind w:firstLine="720"/>
        <w:jc w:val="both"/>
      </w:pPr>
    </w:p>
    <w:p w:rsidRDefault="009A3D85" w:rsidP="009A3D85" w:rsidR="004C6C74" w:rsidRPr="004C6C74">
      <w:pPr>
        <w:jc w:val="both"/>
      </w:pPr>
      <w:r>
        <w:tab/>
        <w:t>I</w:t>
      </w:r>
      <w:r>
        <w:tab/>
      </w:r>
      <w:r w:rsidRPr="004E77EF">
        <w:t xml:space="preserve">Određuje se ročište vjerovnika na kojem će se ispitati prijavljene tražbine (ispitno ročište) </w:t>
      </w:r>
      <w:r w:rsidRPr="00F91EF2">
        <w:t xml:space="preserve">za </w:t>
      </w:r>
      <w:r w:rsidR="00A06699">
        <w:t>31</w:t>
      </w:r>
      <w:r w:rsidR="00880928">
        <w:t xml:space="preserve">. </w:t>
      </w:r>
      <w:r w:rsidR="00091AD5">
        <w:t>siječnja 2019</w:t>
      </w:r>
      <w:r w:rsidR="00880928">
        <w:t>. u</w:t>
      </w:r>
      <w:r w:rsidR="00091AD5">
        <w:t xml:space="preserve"> 11</w:t>
      </w:r>
      <w:r w:rsidR="004C6C74">
        <w:t>:</w:t>
      </w:r>
      <w:r w:rsidR="00091AD5">
        <w:t>0</w:t>
      </w:r>
      <w:r w:rsidR="004C6C74" w:rsidRPr="004C6C74">
        <w:t xml:space="preserve">0 </w:t>
      </w:r>
      <w:r w:rsidRPr="004C6C74">
        <w:t xml:space="preserve">sati koje će se održati u zgradi ovog suda, Zagreb, Petrinjska 8, </w:t>
      </w:r>
      <w:r w:rsidR="004C6C74" w:rsidRPr="004C6C74">
        <w:t>u sobi br. 89/II ulična zgrada.</w:t>
      </w:r>
    </w:p>
    <w:p w:rsidRDefault="009A3D85" w:rsidP="004C6C74" w:rsidR="004C6C74">
      <w:pPr>
        <w:jc w:val="both"/>
      </w:pPr>
      <w:r>
        <w:tab/>
        <w:t>II</w:t>
      </w:r>
      <w:r>
        <w:tab/>
      </w:r>
      <w:r w:rsidRPr="00F91EF2">
        <w:t xml:space="preserve">Ročište vjerovnika na kojem će se na temelju izvješća stečajnog upravitelja odlučivati o daljnjem tijeku stečajnog postupka (izvještajno ročište) određuje se </w:t>
      </w:r>
      <w:r w:rsidRPr="004C6C74">
        <w:t xml:space="preserve">za </w:t>
      </w:r>
      <w:r w:rsidR="00A06699">
        <w:t>31</w:t>
      </w:r>
      <w:r w:rsidR="00880928">
        <w:t xml:space="preserve">. </w:t>
      </w:r>
      <w:r w:rsidR="00091AD5">
        <w:t>siječnja</w:t>
      </w:r>
      <w:r w:rsidR="00880928">
        <w:t xml:space="preserve"> 201</w:t>
      </w:r>
      <w:r w:rsidR="00C666DE">
        <w:t>9</w:t>
      </w:r>
      <w:r w:rsidR="00880928">
        <w:t>. u</w:t>
      </w:r>
      <w:r w:rsidR="004C6C74">
        <w:t xml:space="preserve"> </w:t>
      </w:r>
      <w:r w:rsidR="00091AD5">
        <w:t>11:15</w:t>
      </w:r>
      <w:r w:rsidR="004C6C74" w:rsidRPr="004C6C74">
        <w:t xml:space="preserve"> sati koje će se održati u zgradi ovog suda, Zagreb, Petrinjska 8, u sobi br. 89/II ulična zgrada.</w:t>
      </w:r>
    </w:p>
    <w:p w:rsidRDefault="004C6C74" w:rsidP="004C6C74" w:rsidR="004C6C74" w:rsidRPr="004C6C74">
      <w:p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9A3D85">
        <w:t>2</w:t>
      </w:r>
      <w:r w:rsidR="00C666DE">
        <w:t>8</w:t>
      </w:r>
      <w:r w:rsidR="00762B43">
        <w:t xml:space="preserve">. </w:t>
      </w:r>
      <w:r w:rsidR="00091AD5">
        <w:t>prosinca</w:t>
      </w:r>
      <w:r w:rsidR="001B587B">
        <w:t xml:space="preserve"> 2018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B573F9" w:rsidR="00B573F9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995816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955C2C" w:rsidP="00995816" w:rsidR="00442DDA">
      <w:pPr>
        <w:pStyle w:val="Tijeloteksta"/>
        <w:jc w:val="right"/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B573F9">
        <w:rPr>
          <w:rFonts w:hAnsi="Times New Roman" w:ascii="Times New Roman"/>
          <w:szCs w:val="24"/>
        </w:rPr>
        <w:t xml:space="preserve">     </w:t>
      </w:r>
      <w:r>
        <w:rPr>
          <w:rFonts w:hAnsi="Times New Roman" w:ascii="Times New Roman"/>
          <w:szCs w:val="24"/>
        </w:rPr>
        <w:t>Nikolina Dorić Hadžisejdić</w:t>
      </w:r>
      <w:r w:rsidR="007D2B78">
        <w:rPr>
          <w:rFonts w:hAnsi="Times New Roman" w:ascii="Times New Roman"/>
          <w:szCs w:val="24"/>
        </w:rPr>
        <w:t>, v.r.</w:t>
      </w:r>
    </w:p>
    <w:p w:rsidRDefault="00B573F9" w:rsidP="007F0DBF" w:rsidR="00B573F9" w:rsidRPr="001B7DA3">
      <w:pPr>
        <w:numPr>
          <w:ilvl w:val="12"/>
          <w:numId w:val="0"/>
        </w:numPr>
      </w:pPr>
    </w:p>
    <w:p w:rsidRDefault="00995816" w:rsidP="00EF227F" w:rsidR="00995816">
      <w:pPr>
        <w:numPr>
          <w:ilvl w:val="12"/>
          <w:numId w:val="0"/>
        </w:numPr>
        <w:jc w:val="both"/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A3D85" w:rsidP="009A3D85" w:rsidR="009A3D85" w:rsidRPr="00D459F2">
      <w:r w:rsidRPr="00D459F2">
        <w:t>Protiv ovog zaključka nije dopuštena  žalba ( čl. 11.st.9. SZ ).</w:t>
      </w:r>
    </w:p>
    <w:p w:rsidRDefault="00B573F9" w:rsidP="00EF227F" w:rsidR="00B573F9">
      <w:pPr>
        <w:numPr>
          <w:ilvl w:val="12"/>
          <w:numId w:val="0"/>
        </w:numPr>
        <w:jc w:val="both"/>
      </w:pPr>
    </w:p>
    <w:p w:rsidRDefault="007D2B78" w:rsidP="007B64C7" w:rsidR="007D2B78">
      <w:pPr>
        <w:ind w:firstLine="708" w:left="3540"/>
        <w:jc w:val="right"/>
      </w:pPr>
    </w:p>
    <w:p w:rsidRDefault="007D2B78" w:rsidP="007B64C7" w:rsidR="007D2B78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D2B78" w:rsidP="007B64C7" w:rsidR="007D2B78">
      <w:pPr>
        <w:ind w:firstLine="708" w:left="3540"/>
        <w:jc w:val="right"/>
      </w:pPr>
      <w:r>
        <w:t xml:space="preserve">                                       Valentina Gabud</w:t>
      </w:r>
    </w:p>
    <w:p w:rsidRDefault="00B573F9" w:rsidP="00EF227F" w:rsidR="00B573F9" w:rsidRPr="001B7DA3">
      <w:pPr>
        <w:numPr>
          <w:ilvl w:val="12"/>
          <w:numId w:val="0"/>
        </w:numPr>
        <w:jc w:val="both"/>
      </w:pPr>
    </w:p>
    <w:sectPr w:rsidSect="00995816" w:rsidR="00B573F9" w:rsidRPr="001B7DA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9A3D85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</w:t>
    </w:r>
    <w:r w:rsidR="000B0D16">
      <w:t>7491/15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5816" w:rsidR="00995816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1AD5"/>
    <w:rsid w:val="0009737E"/>
    <w:rsid w:val="000B0D16"/>
    <w:rsid w:val="000B2587"/>
    <w:rsid w:val="000B7516"/>
    <w:rsid w:val="000D325D"/>
    <w:rsid w:val="000E54BD"/>
    <w:rsid w:val="00104558"/>
    <w:rsid w:val="00132F51"/>
    <w:rsid w:val="001536AA"/>
    <w:rsid w:val="00160C6A"/>
    <w:rsid w:val="001B587B"/>
    <w:rsid w:val="001B7DA3"/>
    <w:rsid w:val="001D2EB8"/>
    <w:rsid w:val="002010AB"/>
    <w:rsid w:val="00233E8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C6C74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62B43"/>
    <w:rsid w:val="00776DE7"/>
    <w:rsid w:val="00780128"/>
    <w:rsid w:val="00791A71"/>
    <w:rsid w:val="007978E1"/>
    <w:rsid w:val="007A6843"/>
    <w:rsid w:val="007B39F6"/>
    <w:rsid w:val="007B3F07"/>
    <w:rsid w:val="007D2B78"/>
    <w:rsid w:val="007D33D3"/>
    <w:rsid w:val="007D5812"/>
    <w:rsid w:val="007F0DBF"/>
    <w:rsid w:val="007F56B7"/>
    <w:rsid w:val="007F72D0"/>
    <w:rsid w:val="00811CA0"/>
    <w:rsid w:val="0081370F"/>
    <w:rsid w:val="00855A39"/>
    <w:rsid w:val="00880928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2C"/>
    <w:rsid w:val="00955CD8"/>
    <w:rsid w:val="00956366"/>
    <w:rsid w:val="00960E2D"/>
    <w:rsid w:val="0099084A"/>
    <w:rsid w:val="00995816"/>
    <w:rsid w:val="0099686A"/>
    <w:rsid w:val="009A3D85"/>
    <w:rsid w:val="009B1540"/>
    <w:rsid w:val="009B7BE9"/>
    <w:rsid w:val="009E4E4B"/>
    <w:rsid w:val="00A06699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573F9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666DE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2259A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2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B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B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B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B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2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B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B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B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B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474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4121</izvorni_sadrzaj>
    <derivirana_varijabla naziv="DomainObject.Predmet.Broj_1">4121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St-4121/2016</izvorni_sadrzaj>
    <derivirana_varijabla naziv="DomainObject.Predmet.OznakaBroj_1">St-4121/2016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TRGO-M, društvo s ograničenom odgovornošću za promet i usluge zastupanog po punomoćniku Marko Vukoja</izvorni_sadrzaj>
    <derivirana_varijabla naziv="DomainObject.Predmet.ProtustrankaFormated_1">  TRGO-M, društvo s ograničenom odgovornošću za promet i usluge zastupanog po punomoćniku Marko Vukoja</derivirana_varijabla>
  </DomainObject.Predmet.ProtustrankaFormated>
  <DomainObject.Predmet.ProtustrankaFormatedOIB>
    <izvorni_sadrzaj>  TRGO-M, društvo s ograničenom odgovornošću za promet i usluge, OIB 02395763504 zastupanog po punomoćniku Marko Vukoja</izvorni_sadrzaj>
    <derivirana_varijabla naziv="DomainObject.Predmet.ProtustrankaFormatedOIB_1">  TRGO-M, društvo s ograničenom odgovornošću za promet i usluge, OIB 02395763504 zastupanog po punomoćniku Marko Vukoja</derivirana_varijabla>
  </DomainObject.Predmet.ProtustrankaFormatedOIB>
  <DomainObject.Predmet.ProtustrankaFormatedWithAdress>
    <izvorni_sadrzaj> TRGO-M, društvo s ograničenom odgovornošću za promet i usluge, Avenija Marina Držića 4, 10000 Zagreb zastupanog po punomoćniku Marko Vukoja</izvorni_sadrzaj>
    <derivirana_varijabla naziv="DomainObject.Predmet.ProtustrankaFormatedWithAdress_1"> TRGO-M, društvo s ograničenom odgovornošću za promet i usluge, Avenija Marina Držića 4, 10000 Zagreb zastupanog po punomoćniku Marko Vukoja</derivirana_varijabla>
  </DomainObject.Predmet.ProtustrankaFormatedWithAdress>
  <DomainObject.Predmet.ProtustrankaFormatedWithAdressOIB>
    <izvorni_sadrzaj> TRGO-M, društvo s ograničenom odgovornošću za promet i usluge, OIB 02395763504, Avenija Marina Držića 4, 10000 Zagreb zastupanog po punomoćniku Marko Vukoja</izvorni_sadrzaj>
    <derivirana_varijabla naziv="DomainObject.Predmet.ProtustrankaFormatedWithAdressOIB_1"> TRGO-M, društvo s ograničenom odgovornošću za promet i usluge, OIB 02395763504, Avenija Marina Držića 4, 10000 Zagreb zastupanog po punomoćniku Marko Vukoja</derivirana_varijabla>
  </DomainObject.Predmet.ProtustrankaFormatedWithAdressOIB>
  <DomainObject.Predmet.ProtustrankaWithAdress>
    <izvorni_sadrzaj>TRGO-M, društvo s ograničenom odgovornošću za promet i usluge Avenija Marina Držića 4, 10000 Zagreb</izvorni_sadrzaj>
    <derivirana_varijabla naziv="DomainObject.Predmet.ProtustrankaWithAdress_1">TRGO-M, društvo s ograničenom odgovornošću za promet i usluge Avenija Marina Držića 4, 10000 Zagreb</derivirana_varijabla>
  </DomainObject.Predmet.ProtustrankaWithAdress>
  <DomainObject.Predmet.ProtustrankaWithAdressOIB>
    <izvorni_sadrzaj>TRGO-M, društvo s ograničenom odgovornošću za promet i usluge, OIB 02395763504, Avenija Marina Držića 4, 10000 Zagreb</izvorni_sadrzaj>
    <derivirana_varijabla naziv="DomainObject.Predmet.ProtustrankaWithAdressOIB_1">TRGO-M, društvo s ograničenom odgovornošću za promet i usluge, OIB 02395763504, Avenija Marina Držića 4, 10000 Zagreb</derivirana_varijabla>
  </DomainObject.Predmet.ProtustrankaWithAdressOIB>
  <DomainObject.Predmet.ProtustrankaNazivFormated>
    <izvorni_sadrzaj>TRGO-M, društvo s ograničenom odgovornošću za promet i usluge</izvorni_sadrzaj>
    <derivirana_varijabla naziv="DomainObject.Predmet.ProtustrankaNazivFormated_1">TRGO-M, društvo s ograničenom odgovornošću za promet i usluge</derivirana_varijabla>
  </DomainObject.Predmet.ProtustrankaNazivFormated>
  <DomainObject.Predmet.ProtustrankaNazivFormatedOIB>
    <izvorni_sadrzaj>TRGO-M, društvo s ograničenom odgovornošću za promet i usluge, OIB 02395763504</izvorni_sadrzaj>
    <derivirana_varijabla naziv="DomainObject.Predmet.ProtustrankaNazivFormatedOIB_1">TRGO-M, društvo s ograničenom odgovornošću za promet i usluge, OIB 02395763504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Vukoja</izvorni_sadrzaj>
    <derivirana_varijabla naziv="DomainObject.Predmet.StrankaFormated_1">  FINA Regionalni centar Zagreb; Marko Vukoja</derivirana_varijabla>
  </DomainObject.Predmet.StrankaFormated>
  <DomainObject.Predmet.StrankaFormatedOIB>
    <izvorni_sadrzaj>  FINA Regionalni centar Zagreb, OIB 85821130368; Marko Vukoja, OIB 19458825798</izvorni_sadrzaj>
    <derivirana_varijabla naziv="DomainObject.Predmet.StrankaFormatedOIB_1">  FINA Regionalni centar Zagreb, OIB 85821130368; Marko Vukoja, OIB 19458825798</derivirana_varijabla>
  </DomainObject.Predmet.StrankaFormatedOIB>
  <DomainObject.Predmet.StrankaFormatedWithAdress>
    <izvorni_sadrzaj> FINA Regionalni centar Zagreb, Trg svibanjskih žrtava 1995. br. 1, 10000 Zagreb; Marko Vukoja, Mandlova 3, 10000 Zagreb</izvorni_sadrzaj>
    <derivirana_varijabla naziv="DomainObject.Predmet.StrankaFormatedWithAdress_1"> FINA Regionalni centar Zagreb, Trg svibanjskih žrtava 1995. br. 1, 10000 Zagreb; Marko Vukoja, Mandlova 3, 10000 Zagreb</derivirana_varijabla>
  </DomainObject.Predmet.StrankaFormatedWithAdress>
  <DomainObject.Predmet.StrankaFormatedWithAdressOIB>
    <izvorni_sadrzaj> FINA Regionalni centar Zagreb, OIB 85821130368, Trg svibanjskih žrtava 1995. br. 1, 10000 Zagreb; Marko Vukoja, OIB 19458825798, Mandlova 3, 10000 Zagreb</izvorni_sadrzaj>
    <derivirana_varijabla naziv="DomainObject.Predmet.StrankaFormatedWithAdressOIB_1"> FINA Regionalni centar Zagreb, OIB 85821130368, Trg svibanjskih žrtava 1995. br. 1, 10000 Zagreb; Marko Vukoja, OIB 19458825798, Mandlova 3, 10000 Zagreb</derivirana_varijabla>
  </DomainObject.Predmet.StrankaFormatedWithAdressOIB>
  <DomainObject.Predmet.StrankaWithAdress>
    <izvorni_sadrzaj>FINA Regionalni centar Zagreb Trg svibanjskih žrtava 1995. br. 1,10000 Zagreb,Marko Vukoja Mandlova 3,10000 Zagreb</izvorni_sadrzaj>
    <derivirana_varijabla naziv="DomainObject.Predmet.StrankaWithAdress_1">FINA Regionalni centar Zagreb Trg svibanjskih žrtava 1995. br. 1,10000 Zagreb,Marko Vukoja Mandlova 3,10000 Zagreb</derivirana_varijabla>
  </DomainObject.Predmet.StrankaWithAdress>
  <DomainObject.Predmet.StrankaWithAdressOIB>
    <izvorni_sadrzaj>FINA Regionalni centar Zagreb, OIB 85821130368, Trg svibanjskih žrtava 1995. br. 1,10000 Zagreb,Marko Vukoja, OIB 19458825798, Mandlova 3,10000 Zagreb</izvorni_sadrzaj>
    <derivirana_varijabla naziv="DomainObject.Predmet.StrankaWithAdressOIB_1">FINA Regionalni centar Zagreb, OIB 85821130368, Trg svibanjskih žrtava 1995. br. 1,10000 Zagreb,Marko Vukoja, OIB 19458825798, Mandlova 3,10000 Zagreb</derivirana_varijabla>
  </DomainObject.Predmet.StrankaWithAdressOIB>
  <DomainObject.Predmet.StrankaNazivFormated>
    <izvorni_sadrzaj>FINA Regionalni centar Zagreb,Marko Vukoja</izvorni_sadrzaj>
    <derivirana_varijabla naziv="DomainObject.Predmet.StrankaNazivFormated_1">FINA Regionalni centar Zagreb,Marko Vukoja</derivirana_varijabla>
  </DomainObject.Predmet.StrankaNazivFormated>
  <DomainObject.Predmet.StrankaNazivFormatedOIB>
    <izvorni_sadrzaj>FINA Regionalni centar Zagreb, OIB 85821130368,Marko Vukoja, OIB 19458825798</izvorni_sadrzaj>
    <derivirana_varijabla naziv="DomainObject.Predmet.StrankaNazivFormatedOIB_1">FINA Regionalni centar Zagreb, OIB 85821130368,Marko Vukoja, OIB 19458825798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Marko Vukoja</item>
    </izvorni_sadrzaj>
    <derivirana_varijabla naziv="DomainObject.Predmet.StrankaListFormated_1">
      <item>FINA Regionalni centar Zagreb</item>
      <item>Marko Vukoja</item>
    </derivirana_varijabla>
  </DomainObject.Predmet.StrankaListFormated>
  <DomainObject.Predmet.StrankaListFormatedOIB>
    <izvorni_sadrzaj>
      <item>FINA Regionalni centar Zagreb, OIB 85821130368</item>
      <item>Marko Vukoja, OIB 19458825798</item>
    </izvorni_sadrzaj>
    <derivirana_varijabla naziv="DomainObject.Predmet.StrankaListFormatedOIB_1">
      <item>FINA Regionalni centar Zagreb, OIB 85821130368</item>
      <item>Marko Vukoja, OIB 19458825798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Vukoja, Mandlova 3, 10000 Zagreb</item>
    </izvorni_sadrzaj>
    <derivirana_varijabla naziv="DomainObject.Predmet.StrankaListFormatedWithAdress_1">
      <item>FINA Regionalni centar Zagreb, Trg svibanjskih žrtava 1995. br. 1, 10000 Zagreb</item>
      <item>Marko Vukoja, Mandlova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Vukoja, OIB 19458825798, Mandlova 3, 10000 Zagreb</item>
    </izvorni_sadrzaj>
    <derivirana_varijabla naziv="DomainObject.Predmet.StrankaListFormatedWithAdressOIB_1">
      <item>FINA Regionalni centar Zagreb, OIB 85821130368, Trg svibanjskih žrtava 1995. br. 1, 10000 Zagreb</item>
      <item>Marko Vukoja, OIB 19458825798, Mandlova 3, 10000 Zagreb</item>
    </derivirana_varijabla>
  </DomainObject.Predmet.StrankaListFormatedWithAdressOIB>
  <DomainObject.Predmet.StrankaListNazivFormated>
    <izvorni_sadrzaj>
      <item>FINA Regionalni centar Zagreb</item>
      <item>Marko Vukoja</item>
    </izvorni_sadrzaj>
    <derivirana_varijabla naziv="DomainObject.Predmet.StrankaListNazivFormated_1">
      <item>FINA Regionalni centar Zagreb</item>
      <item>Marko Vukoja</item>
    </derivirana_varijabla>
  </DomainObject.Predmet.StrankaListNazivFormated>
  <DomainObject.Predmet.StrankaListNazivFormatedOIB>
    <izvorni_sadrzaj>
      <item>FINA Regionalni centar Zagreb, OIB 85821130368</item>
      <item>Marko Vukoja, OIB 19458825798</item>
    </izvorni_sadrzaj>
    <derivirana_varijabla naziv="DomainObject.Predmet.StrankaListNazivFormatedOIB_1">
      <item>FINA Regionalni centar Zagreb, OIB 85821130368</item>
      <item>Marko Vukoja, OIB 19458825798</item>
    </derivirana_varijabla>
  </DomainObject.Predmet.StrankaListNazivFormatedOIB>
  <DomainObject.Predmet.ProtuStrankaListFormated>
    <izvorni_sadrzaj>
      <item>TRGO-M, društvo s ograničenom odgovornošću za promet i usluge zastupanog po punomoćniku Marko Vukoja</item>
    </izvorni_sadrzaj>
    <derivirana_varijabla naziv="DomainObject.Predmet.ProtuStrankaListFormated_1">
      <item>TRGO-M, društvo s ograničenom odgovornošću za promet i usluge zastupanog po punomoćniku Marko Vukoja</item>
    </derivirana_varijabla>
  </DomainObject.Predmet.ProtuStrankaListFormated>
  <DomainObject.Predmet.ProtuStrankaListFormatedOIB>
    <izvorni_sadrzaj>
      <item>TRGO-M, društvo s ograničenom odgovornošću za promet i usluge, OIB 02395763504 zastupanog po punomoćniku Marko Vukoja</item>
    </izvorni_sadrzaj>
    <derivirana_varijabla naziv="DomainObject.Predmet.ProtuStrankaListFormatedOIB_1">
      <item>TRGO-M, društvo s ograničenom odgovornošću za promet i usluge, OIB 02395763504 zastupanog po punomoćniku Marko Vukoja</item>
    </derivirana_varijabla>
  </DomainObject.Predmet.ProtuStrankaListFormatedOIB>
  <DomainObject.Predmet.ProtuStrankaListFormatedWithAdress>
    <izvorni_sadrzaj>
      <item>TRGO-M, društvo s ograničenom odgovornošću za promet i usluge, Avenija Marina Držića 4, 10000 Zagreb zastupanog po punomoćniku Marko Vukoja</item>
    </izvorni_sadrzaj>
    <derivirana_varijabla naziv="DomainObject.Predmet.ProtuStrankaListFormatedWithAdress_1">
      <item>TRGO-M, društvo s ograničenom odgovornošću za promet i usluge, Avenija Marina Držića 4, 10000 Zagreb zastupanog po punomoćniku Marko Vukoja</item>
    </derivirana_varijabla>
  </DomainObject.Predmet.ProtuStrankaListFormatedWithAdress>
  <DomainObject.Predmet.ProtuStrankaListFormatedWithAdressOIB>
    <izvorni_sadrzaj>
      <item>TRGO-M, društvo s ograničenom odgovornošću za promet i usluge, OIB 02395763504, Avenija Marina Držića 4, 10000 Zagreb zastupanog po punomoćniku Marko Vukoja</item>
    </izvorni_sadrzaj>
    <derivirana_varijabla naziv="DomainObject.Predmet.ProtuStrankaListFormatedWithAdressOIB_1">
      <item>TRGO-M, društvo s ograničenom odgovornošću za promet i usluge, OIB 02395763504, Avenija Marina Držića 4, 10000 Zagreb zastupanog po punomoćniku Marko Vukoja</item>
    </derivirana_varijabla>
  </DomainObject.Predmet.ProtuStrankaListFormatedWithAdressOIB>
  <DomainObject.Predmet.ProtuStrankaListNazivFormated>
    <izvorni_sadrzaj>
      <item>TRGO-M, društvo s ograničenom odgovornošću za promet i usluge</item>
    </izvorni_sadrzaj>
    <derivirana_varijabla naziv="DomainObject.Predmet.ProtuStrankaListNazivFormated_1">
      <item>TRGO-M, društvo s ograničenom odgovornošću za promet i usluge</item>
    </derivirana_varijabla>
  </DomainObject.Predmet.ProtuStrankaListNazivFormated>
  <DomainObject.Predmet.ProtuStrankaListNazivFormatedOIB>
    <izvorni_sadrzaj>
      <item>TRGO-M, društvo s ograničenom odgovornošću za promet i usluge, OIB 02395763504</item>
    </izvorni_sadrzaj>
    <derivirana_varijabla naziv="DomainObject.Predmet.ProtuStrankaListNazivFormatedOIB_1">
      <item>TRGO-M, društvo s ograničenom odgovornošću za promet i usluge, OIB 02395763504</item>
    </derivirana_varijabla>
  </DomainObject.Predmet.ProtuStrankaListNazivFormatedOIB>
  <DomainObject.Predmet.OstaliListFormated>
    <izvorni_sadrzaj>
      <item>Marko Vukoja punomoćnik sudionika u postupku TRGO-M, društvo s ograničenom odgovornošću za promet i usluge</item>
      <item>ZAGREBAČKA BANKA DIONIČKO DRUŠTVO</item>
    </izvorni_sadrzaj>
    <derivirana_varijabla naziv="DomainObject.Predmet.OstaliListFormated_1">
      <item>Marko Vukoja punomoćnik sudionika u postupku TRGO-M, društvo s ograničenom odgovornošću za promet i usluge</item>
      <item>ZAGREBAČKA BANKA DIONIČKO DRUŠTVO</item>
    </derivirana_varijabla>
  </DomainObject.Predmet.OstaliListFormated>
  <DomainObject.Predmet.OstaliListFormatedOIB>
    <izvorni_sadrzaj>
      <item>Marko Vukoja, OIB 19458825798 punomoćnik sudionika u postupku TRGO-M, društvo s ograničenom odgovornošću za promet i usluge</item>
      <item>ZAGREBAČKA BANKA DIONIČKO DRUŠTVO, OIB 92963223473</item>
    </izvorni_sadrzaj>
    <derivirana_varijabla naziv="DomainObject.Predmet.OstaliListFormatedOIB_1">
      <item>Marko Vukoja, OIB 19458825798 punomoćnik sudionika u postupku TRGO-M, društvo s ograničenom odgovornošću za promet i usluge</item>
      <item>ZAGREBAČKA BANKA DIONIČKO DRUŠTVO, OIB 92963223473</item>
    </derivirana_varijabla>
  </DomainObject.Predmet.OstaliListFormatedOIB>
  <DomainObject.Predmet.OstaliListFormatedWithAdress>
    <izvorni_sadrzaj>
      <item>Marko Vukoja, Mandlova 3, 10000 Zagreb punomoćnik sudionika u postupku TRGO-M, društvo s ograničenom odgovornošću za promet i usluge</item>
      <item>ZAGREBAČKA BANKA DIONIČKO DRUŠTVO, Trg bana Josipa Jelačića 10, 10000 Zagreb</item>
    </izvorni_sadrzaj>
    <derivirana_varijabla naziv="DomainObject.Predmet.OstaliListFormatedWithAdress_1">
      <item>Marko Vukoja, Mandlova 3, 10000 Zagreb punomoćnik sudionika u postupku TRGO-M, društvo s ograničenom odgovornošću za promet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Vukoja, OIB 19458825798, Mandlova 3, 10000 Zagreb punomoćnik sudionika u postupku TRGO-M, društvo s ograničenom odgovornošću za promet i usluge</item>
      <item>ZAGREBAČKA BANKA DIONIČKO DRUŠTVO, OIB 92963223473, Trg bana Josipa Jelačića 10, 10000 Zagreb</item>
    </izvorni_sadrzaj>
    <derivirana_varijabla naziv="DomainObject.Predmet.OstaliListFormatedWithAdressOIB_1">
      <item>Marko Vukoja, OIB 19458825798, Mandlova 3, 10000 Zagreb punomoćnik sudionika u postupku TRGO-M, društvo s ograničenom odgovornošću za promet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Vukoja</item>
      <item>ZAGREBAČKA BANKA DIONIČKO DRUŠTVO</item>
    </izvorni_sadrzaj>
    <derivirana_varijabla naziv="DomainObject.Predmet.OstaliListNazivFormated_1">
      <item>Marko Vukoja</item>
      <item>ZAGREBAČKA BANKA DIONIČKO DRUŠTVO</item>
    </derivirana_varijabla>
  </DomainObject.Predmet.OstaliListNazivFormated>
  <DomainObject.Predmet.OstaliListNazivFormatedOIB>
    <izvorni_sadrzaj>
      <item>Marko Vukoja, OIB 19458825798</item>
      <item>ZAGREBAČKA BANKA DIONIČKO DRUŠTVO, OIB 92963223473</item>
    </izvorni_sadrzaj>
    <derivirana_varijabla naziv="DomainObject.Predmet.OstaliListNazivFormatedOIB_1">
      <item>Marko Vukoja, OIB 19458825798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TRGO-M, društvo s ograničenom odgovornošću za promet i usluge</izvorni_sadrzaj>
    <derivirana_varijabla naziv="DomainObject.Predmet.ProtustrankaIDrugi_1">TRGO-M, društvo s ograničenom odgovornošću za promet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TRGO-M, društvo s ograničenom odgovornošću za promet i usluge, OIB 02395763504, Avenija Marina Držića 4, 10000 Zagreb</izvorni_sadrzaj>
    <derivirana_varijabla naziv="DomainObject.Predmet.ProtustrankaIDrugiAdressOIB_1">TRGO-M, društvo s ograničenom odgovornošću za promet i usluge, OIB 02395763504, Avenija Marina Držića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TRGO-M, društvo s ograničenom odgovornošću za promet i usluge</item>
      <item>Marko Vukoja</item>
      <item>ZAGREBAČKA BANKA DIONIČKO DRUŠTVO</item>
      <item>Marko Vukoja</item>
    </izvorni_sadrzaj>
    <derivirana_varijabla naziv="DomainObject.Predmet.SudioniciListNaziv_1">
      <item>FINA Regionalni centar Zagreb</item>
      <item>TRGO-M, društvo s ograničenom odgovornošću za promet i usluge</item>
      <item>Marko Vukoja</item>
      <item>ZAGREBAČKA BANKA DIONIČKO DRUŠTVO</item>
      <item>Marko Vukoja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TRGO-M, društvo s ograničenom odgovornošću za promet i usluge, OIB 02395763504, Avenija Marina Držića 4,10000 Zagreb</item>
      <item>Marko Vukoja, OIB 19458825798, Mandlova 3,10000 Zagreb</item>
      <item>ZAGREBAČKA BANKA DIONIČKO DRUŠTVO, OIB 92963223473, Trg bana Josipa Jelačića 10,10000 Zagreb</item>
      <item>Marko Vukoja, OIB 19458825798, Mandlova 3,10000 Zagreb</item>
    </izvorni_sadrzaj>
    <derivirana_varijabla naziv="DomainObject.Predmet.SudioniciListAdressOIB_1">
      <item>FINA Regionalni centar Zagreb, OIB 85821130368, Trg svibanjskih žrtava 1995. br. 1,10000 Zagreb</item>
      <item>TRGO-M, društvo s ograničenom odgovornošću za promet i usluge, OIB 02395763504, Avenija Marina Držića 4,10000 Zagreb</item>
      <item>Marko Vukoja, OIB 19458825798, Mandlova 3,10000 Zagreb</item>
      <item>ZAGREBAČKA BANKA DIONIČKO DRUŠTVO, OIB 92963223473, Trg bana Josipa Jelačića 10,10000 Zagreb</item>
      <item>Marko Vukoja, OIB 19458825798, Mandlova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02395763504</item>
      <item>, OIB 19458825798</item>
      <item>, OIB 92963223473</item>
      <item>, OIB 19458825798</item>
    </izvorni_sadrzaj>
    <derivirana_varijabla naziv="DomainObject.Predmet.SudioniciListNazivOIB_1">
      <item>, OIB 85821130368</item>
      <item>, OIB 02395763504</item>
      <item>, OIB 19458825798</item>
      <item>, OIB 92963223473</item>
      <item>, OIB 19458825798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14. svibnja 2018.</izvorni_sadrzaj>
    <derivirana_varijabla naziv="DomainObject.PredzadnjaOdlukaIzPredmeta.DatumDonosenjaOdluke_1">14. svibnja 2018.</derivirana_varijabla>
  </DomainObject.PredzadnjaOdlukaIzPredmeta.DatumDonosenjaOdluke>
  <DomainObject.PredzadnjaOdlukaIzPredmeta.Oznaka>
    <izvorni_sadrzaj>St-4121/2016-23</izvorni_sadrzaj>
    <derivirana_varijabla naziv="DomainObject.PredzadnjaOdlukaIzPredmeta.Oznaka_1">St-4121/2016-23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198</properties:Words>
  <properties:Characters>924</properties:Characters>
  <properties:Lines>38</properties:Lines>
  <properties:Paragraphs>16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2016-10-11T07:55:00Z</dcterms:created>
  <dc:creator>nmarkovic</dc:creator>
  <cp:lastModifiedBy>Valentina Gabud</cp:lastModifiedBy>
  <cp:lastPrinted>2018-12-28T07:54:00Z</cp:lastPrinted>
  <dcterms:modified xmlns:xsi="http://www.w3.org/2001/XMLSchema-instance" xsi:type="dcterms:W3CDTF">2018-12-28T07:54:00Z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(14. zaključak - novo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