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2b64" w14:paraId="6f42b64" w:rsidRDefault="003D2D68" w:rsidP="003D2D68" w:rsidR="003D2D68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1374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2D68" w:rsidP="003D2D68" w:rsidR="003D2D68">
      <w:pPr>
        <w:rPr>
          <w:b/>
        </w:rPr>
      </w:pPr>
      <w:r>
        <w:rPr>
          <w:b/>
        </w:rPr>
        <w:t>REPUBLIKA HRVATSKA</w:t>
      </w:r>
    </w:p>
    <w:p w:rsidRDefault="003D2D68" w:rsidP="003D2D68" w:rsidR="003D2D68">
      <w:pPr>
        <w:rPr>
          <w:b/>
        </w:rPr>
      </w:pPr>
      <w:r>
        <w:rPr>
          <w:b/>
        </w:rPr>
        <w:t>TRGOVAČKI SUD U OSIJEKU</w:t>
      </w:r>
    </w:p>
    <w:p w:rsidRDefault="003D2D68" w:rsidP="003D2D68" w:rsidR="003D2D68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D2D68" w:rsidP="003D2D68" w:rsidR="003D2D68">
      <w:pPr>
        <w:rPr>
          <w:b/>
        </w:rPr>
      </w:pPr>
      <w:r>
        <w:rPr>
          <w:b/>
        </w:rPr>
        <w:t>Trg pobjede 13</w:t>
      </w:r>
    </w:p>
    <w:p w:rsidRDefault="003D2D68" w:rsidP="003D2D68" w:rsidR="003D2D68">
      <w:pPr>
        <w:rPr>
          <w:b/>
        </w:rPr>
      </w:pPr>
      <w:r>
        <w:rPr>
          <w:b/>
        </w:rPr>
        <w:t>35000 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3/St-582/2017-32</w:t>
      </w:r>
    </w:p>
    <w:p w:rsidRDefault="003D2D68" w:rsidP="003D2D68" w:rsidR="003D2D6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D2D68" w:rsidP="003D2D68" w:rsidR="003D2D68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stečajnoj sutkinji Danieli Martini Maoduš, u postupku stečaja nad dužnikom  </w:t>
      </w:r>
      <w:r>
        <w:rPr>
          <w:b/>
        </w:rPr>
        <w:t xml:space="preserve">PEPA I ZET d.o.o., Kaptol, Požeška 29, OIB: 63744610992, </w:t>
      </w:r>
      <w:r>
        <w:t>koga zastupa stečajni upravitelj Jozo Pavičić iz Osijeka, 7. studenog 2017.</w:t>
      </w:r>
    </w:p>
    <w:p w:rsidRDefault="003D2D68" w:rsidP="003D2D68" w:rsidR="003D2D68">
      <w:pPr>
        <w:ind w:firstLine="720" w:left="2880"/>
        <w:rPr>
          <w:lang w:val="en-US"/>
        </w:rPr>
      </w:pPr>
      <w:r>
        <w:t>z a k l j u č i o      j e</w:t>
      </w:r>
    </w:p>
    <w:p w:rsidRDefault="003D2D68" w:rsidP="003D2D68" w:rsidR="003D2D68">
      <w:pPr>
        <w:ind w:firstLine="708"/>
        <w:jc w:val="both"/>
      </w:pPr>
      <w:r>
        <w:t>Nalaže se računovodstvu ovog Suda da iznos od 1.000,00 kn  (ukupnog troška)  s konta Fonda za namirenje troškova stečajnog postupka  uplati na račun stečajnog upravitelja Joze Pavičića, broj računa:</w:t>
      </w:r>
    </w:p>
    <w:p w:rsidRDefault="003D2D68" w:rsidP="003D2D68" w:rsidR="003D2D6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HR62 2390 0013 1022 2840 8, otvoren kod Hrvatske poštanske banke d.d., Zagreb</w:t>
      </w:r>
    </w:p>
    <w:p w:rsidRDefault="003D2D68" w:rsidP="003D2D68" w:rsidR="003D2D68">
      <w:pPr>
        <w:ind w:firstLine="708"/>
        <w:jc w:val="both"/>
      </w:pPr>
      <w:r>
        <w:t xml:space="preserve"> te dostavi na spis dokaz o izvršenoj uplati.</w:t>
      </w:r>
    </w:p>
    <w:p w:rsidRDefault="003D2D68" w:rsidP="003D2D68" w:rsidR="003D2D68">
      <w:pPr>
        <w:ind w:firstLine="708"/>
        <w:jc w:val="both"/>
      </w:pPr>
      <w:r>
        <w:tab/>
      </w:r>
      <w:r>
        <w:tab/>
      </w:r>
      <w:r>
        <w:tab/>
      </w:r>
      <w:r>
        <w:tab/>
        <w:t>Obrazloženje</w:t>
      </w:r>
    </w:p>
    <w:p w:rsidRDefault="003D2D68" w:rsidP="003D2D68" w:rsidR="003D2D68" w:rsidRPr="003D2D68">
      <w:pPr>
        <w:ind w:firstLine="708"/>
        <w:jc w:val="both"/>
        <w:rPr>
          <w:sz w:val="20"/>
          <w:szCs w:val="20"/>
        </w:rPr>
      </w:pPr>
      <w:r w:rsidRPr="003D2D68">
        <w:rPr>
          <w:sz w:val="20"/>
          <w:szCs w:val="20"/>
        </w:rPr>
        <w:t xml:space="preserve">U ovoj pravnoj stvari sud je donio rješenje kojim je odlučio o odobravanju stvarnih troškova stečajnog upravitelja od 14. lipnja 2017. na iznos od 6.811,35 kn ukupnog troška, a isto rješenje je postalo pravomoćnim donošenjem odluke VTS-a RH, poslovni broj: </w:t>
      </w:r>
      <w:proofErr w:type="spellStart"/>
      <w:r w:rsidRPr="003D2D68">
        <w:rPr>
          <w:sz w:val="20"/>
          <w:szCs w:val="20"/>
        </w:rPr>
        <w:t>Pž</w:t>
      </w:r>
      <w:proofErr w:type="spellEnd"/>
      <w:r w:rsidRPr="003D2D68">
        <w:rPr>
          <w:sz w:val="20"/>
          <w:szCs w:val="20"/>
        </w:rPr>
        <w:t xml:space="preserve">-4329/17 od 13.7.2017. Utvrđeno je da se na depozitu ranijeg broja predmeta St-543/2016 nalazi uplaćen iznos od 3.980,00 kn. Utvrđeno je da je ranija direktorica dužnika i sada jedina vjerovnica stečajnog dužnika po rješenju ovog suda od 28.2.2017. broj: St-543/2016 uplatila na račun Fonda iznos od 1.000,00 kn, a na depozit ranijeg broja ovog predmeta St-1471/15 uplatila iznos od 3.980,00 kn. Posebnim zaključkom od 7.11.2017. naloženo je računovodstvu da </w:t>
      </w:r>
      <w:proofErr w:type="spellStart"/>
      <w:r w:rsidRPr="003D2D68">
        <w:rPr>
          <w:sz w:val="20"/>
          <w:szCs w:val="20"/>
        </w:rPr>
        <w:t>steč.upravitelju</w:t>
      </w:r>
      <w:proofErr w:type="spellEnd"/>
      <w:r w:rsidRPr="003D2D68">
        <w:rPr>
          <w:sz w:val="20"/>
          <w:szCs w:val="20"/>
        </w:rPr>
        <w:t xml:space="preserve"> s depozita predmeta St-543/2016 (raniji broj ovog predmeta) uplati iznos od 3.980,00 kn. Stoga je odlučeno kao u izreci ovog zaključka, te je naloženo i da se s računa Fonda uplati iznos od 1.000,00 kn ukupnog troška. Nakon postupanja računovodstva po zaključcima ovog suda od 7.11.2017. ostat će nenamiren </w:t>
      </w:r>
      <w:proofErr w:type="spellStart"/>
      <w:r w:rsidRPr="003D2D68">
        <w:rPr>
          <w:sz w:val="20"/>
          <w:szCs w:val="20"/>
        </w:rPr>
        <w:t>steč.upravitelj</w:t>
      </w:r>
      <w:proofErr w:type="spellEnd"/>
      <w:r w:rsidRPr="003D2D68">
        <w:rPr>
          <w:sz w:val="20"/>
          <w:szCs w:val="20"/>
        </w:rPr>
        <w:t xml:space="preserve"> za iznos po rješenju od 14.6.2017. od 1.831,35 kn ukupnog troška.</w:t>
      </w:r>
    </w:p>
    <w:p w:rsidRDefault="003D2D68" w:rsidP="003D2D68" w:rsidR="003D2D68">
      <w:pPr>
        <w:ind w:firstLine="708"/>
        <w:jc w:val="both"/>
      </w:pPr>
      <w:r>
        <w:t>Stoga je odlučeno kao u izreci.</w:t>
      </w:r>
    </w:p>
    <w:p w:rsidRDefault="003D2D68" w:rsidP="003D2D68" w:rsidR="003D2D68">
      <w:pPr>
        <w:jc w:val="center"/>
      </w:pPr>
      <w:r>
        <w:t>U Slavonskom Brodu  7. studeni 2017.</w:t>
      </w:r>
    </w:p>
    <w:p w:rsidRDefault="003D2D68" w:rsidP="003D2D68" w:rsidR="003D2D68">
      <w:pPr>
        <w:ind w:firstLine="624" w:left="5040"/>
        <w:rPr>
          <w:lang w:val="en-US"/>
        </w:rPr>
      </w:pPr>
      <w:r>
        <w:t>     Stečajna sutkinja:</w:t>
      </w:r>
    </w:p>
    <w:p w:rsidRDefault="003D2D68" w:rsidP="003D2D68" w:rsidR="005E15FD">
      <w:pPr>
        <w:ind w:firstLine="720" w:left="4944"/>
      </w:pPr>
      <w:r>
        <w:t>Daniela Martini Maoduš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D68"/>
    <w:rsid w:val="00092320"/>
    <w:rsid w:val="003D2D68"/>
    <w:rsid w:val="005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D68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2D6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2D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2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3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32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3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3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D68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2D6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2D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2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3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32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3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3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PEPA I ZET, d. o. o. za proizvodnju, trgovinu, usluge i uvoz-izvoz</izvorni_sadrzaj>
    <derivirana_varijabla naziv="DomainObject.Predmet.ProtustrankaFormated_1">  PEPA I ZET, d. o. o. za proizvodnju, trgovinu, usluge i uvoz-izvoz</derivirana_varijabla>
  </DomainObject.Predmet.ProtustrankaFormated>
  <DomainObject.Predmet.ProtustrankaFormatedOIB>
    <izvorni_sadrzaj>  PEPA I ZET, d. o. o. za proizvodnju, trgovinu, usluge i uvoz-izvoz, OIB 63744610992</izvorni_sadrzaj>
    <derivirana_varijabla naziv="DomainObject.Predmet.ProtustrankaFormatedOIB_1">  PEPA I ZET, d. o. o. za proizvodnju, trgovinu, usluge i uvoz-izvoz, OIB 63744610992</derivirana_varijabla>
  </DomainObject.Predmet.ProtustrankaFormatedOIB>
  <DomainObject.Predmet.ProtustrankaFormatedWithAdress>
    <izvorni_sadrzaj> PEPA I ZET, d. o. o. za proizvodnju, trgovinu, usluge i uvoz-izvoz, Požeška 29, 34334 Kaptol</izvorni_sadrzaj>
    <derivirana_varijabla naziv="DomainObject.Predmet.ProtustrankaFormatedWithAdress_1"> PEPA I ZET, d. o. o. za proizvodnju, trgovinu, usluge i uvoz-izvoz, Požeška 29, 34334 Kaptol</derivirana_varijabla>
  </DomainObject.Predmet.ProtustrankaFormatedWithAdress>
  <DomainObject.Predmet.ProtustrankaFormatedWithAdressOIB>
    <izvorni_sadrzaj> PEPA I ZET, d. o. o. za proizvodnju, trgovinu, usluge i uvoz-izvoz, OIB 63744610992, Požeška 29, 34334 Kaptol</izvorni_sadrzaj>
    <derivirana_varijabla naziv="DomainObject.Predmet.ProtustrankaFormatedWithAdressOIB_1"> PEPA I ZET, d. o. o. za proizvodnju, trgovinu, usluge i uvoz-izvoz, OIB 63744610992, Požeška 29, 34334 Kaptol</derivirana_varijabla>
  </DomainObject.Predmet.ProtustrankaFormatedWithAdressOIB>
  <DomainObject.Predmet.ProtustrankaWithAdress>
    <izvorni_sadrzaj>PEPA I ZET, d. o. o. za proizvodnju, trgovinu, usluge i uvoz-izvoz Požeška 29, 34334 Kaptol</izvorni_sadrzaj>
    <derivirana_varijabla naziv="DomainObject.Predmet.ProtustrankaWithAdress_1">PEPA I ZET, d. o. o. za proizvodnju, trgovinu, usluge i uvoz-izvoz Požeška 29, 34334 Kaptol</derivirana_varijabla>
  </DomainObject.Predmet.ProtustrankaWithAdress>
  <DomainObject.Predmet.ProtustrankaWithAdressOIB>
    <izvorni_sadrzaj>PEPA I ZET, d. o. o. za proizvodnju, trgovinu, usluge i uvoz-izvoz, OIB 63744610992, Požeška 29, 34334 Kaptol</izvorni_sadrzaj>
    <derivirana_varijabla naziv="DomainObject.Predmet.ProtustrankaWithAdressOIB_1">PEPA I ZET, d. o. o. za proizvodnju, trgovinu, usluge i uvoz-izvoz, OIB 63744610992, Požeška 29, 34334 Kaptol</derivirana_varijabla>
  </DomainObject.Predmet.ProtustrankaWithAdressOIB>
  <DomainObject.Predmet.ProtustrankaNazivFormated>
    <izvorni_sadrzaj>PEPA I ZET, d. o. o. za proizvodnju, trgovinu, usluge i uvoz-izvoz</izvorni_sadrzaj>
    <derivirana_varijabla naziv="DomainObject.Predmet.ProtustrankaNazivFormated_1">PEPA I ZET, d. o. o. za proizvodnju, trgovinu, usluge i uvoz-izvoz</derivirana_varijabla>
  </DomainObject.Predmet.ProtustrankaNazivFormated>
  <DomainObject.Predmet.ProtustrankaNazivFormatedOIB>
    <izvorni_sadrzaj>PEPA I ZET, d. o. o. za proizvodnju, trgovinu, usluge i uvoz-izvoz, OIB 63744610992</izvorni_sadrzaj>
    <derivirana_varijabla naziv="DomainObject.Predmet.ProtustrankaNazivFormatedOIB_1">PEPA I ZET, d. o. o. za proizvodnju, trgovinu, usluge i uvoz-izvoz, OIB 63744610992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Baranja, Požega; Sanja Musil</izvorni_sadrzaj>
    <derivirana_varijabla naziv="DomainObject.Predmet.StrankaFormated_1">  RH, Ministarstvo financija, Porezna uprava, Područni ured Slavonija i Baranja, Požega; Sanja Musil</derivirana_varijabla>
  </DomainObject.Predmet.StrankaFormated>
  <DomainObject.Predmet.StrankaFormatedOIB>
    <izvorni_sadrzaj>  RH, Ministarstvo financija, Porezna uprava, Područni ured Slavonija i Baranja, Požega, OIB 18683136487; Sanja Musil, OIB 63744610992</izvorni_sadrzaj>
    <derivirana_varijabla naziv="DomainObject.Predmet.StrankaFormatedOIB_1">  RH, Ministarstvo financija, Porezna uprava, Područni ured Slavonija i Baranja, Požega, OIB 18683136487; Sanja Musil, OIB 63744610992</derivirana_varijabla>
  </DomainObject.Predmet.StrankaFormatedOIB>
  <DomainObject.Predmet.StrankaFormatedWithAdress>
    <izvorni_sadrzaj> RH, Ministarstvo financija, Porezna uprava, Područni ured Slavonija i Baranja, Požega, Županijska 14, 34000 Požega; Sanja Musil, Požeška 29, 34000 Požega</izvorni_sadrzaj>
    <derivirana_varijabla naziv="DomainObject.Predmet.StrankaFormatedWithAdress_1"> RH, Ministarstvo financija, Porezna uprava, Područni ured Slavonija i Baranja, Požega, Županijska 14, 34000 Požega; Sanja Musil, Požeška 29, 34000 Požega</derivirana_varijabla>
  </DomainObject.Predmet.StrankaFormatedWithAdress>
  <DomainObject.Predmet.StrankaFormatedWithAdressOIB>
    <izvorni_sadrzaj> RH, Ministarstvo financija, Porezna uprava, Područni ured Slavonija i Baranja, Požega, OIB 18683136487, Županijska 14, 34000 Požega; Sanja Musil, OIB 63744610992, Požeška 29, 34000 Požega</izvorni_sadrzaj>
    <derivirana_varijabla naziv="DomainObject.Predmet.StrankaFormatedWithAdressOIB_1"> RH, Ministarstvo financija, Porezna uprava, Područni ured Slavonija i Baranja, Požega, OIB 18683136487, Županijska 14, 34000 Požega; Sanja Musil, OIB 63744610992, Požeška 29, 34000 Požega</derivirana_varijabla>
  </DomainObject.Predmet.StrankaFormatedWithAdressOIB>
  <DomainObject.Predmet.StrankaWithAdress>
    <izvorni_sadrzaj>RH, Ministarstvo financija, Porezna uprava, Područni ured Slavonija i Baranja, Požega Županijska 14,34000 Požega,Sanja Musil Požeška 29,34000 Požega</izvorni_sadrzaj>
    <derivirana_varijabla naziv="DomainObject.Predmet.StrankaWithAdress_1">RH, Ministarstvo financija, Porezna uprava, Područni ured Slavonija i Baranja, Požega Županijska 14,34000 Požega,Sanja Musil Požeška 29,34000 Požega</derivirana_varijabla>
  </DomainObject.Predmet.StrankaWithAdress>
  <DomainObject.Predmet.StrankaWithAdressOIB>
    <izvorni_sadrzaj>RH, Ministarstvo financija, Porezna uprava, Područni ured Slavonija i Baranja, Požega, OIB 18683136487, Županijska 14,34000 Požega,Sanja Musil, OIB 63744610992, Požeška 29,34000 Požega</izvorni_sadrzaj>
    <derivirana_varijabla naziv="DomainObject.Predmet.StrankaWithAdressOIB_1">RH, Ministarstvo financija, Porezna uprava, Područni ured Slavonija i Baranja, Požega, OIB 18683136487, Županijska 14,34000 Požega,Sanja Musil, OIB 63744610992, Požeška 29,34000 Požega</derivirana_varijabla>
  </DomainObject.Predmet.StrankaWithAdressOIB>
  <DomainObject.Predmet.StrankaNazivFormated>
    <izvorni_sadrzaj>RH, Ministarstvo financija, Porezna uprava, Područni ured Slavonija i Baranja, Požega,Sanja Musil</izvorni_sadrzaj>
    <derivirana_varijabla naziv="DomainObject.Predmet.StrankaNazivFormated_1">RH, Ministarstvo financija, Porezna uprava, Područni ured Slavonija i Baranja, Požega,Sanja Musil</derivirana_varijabla>
  </DomainObject.Predmet.StrankaNazivFormated>
  <DomainObject.Predmet.StrankaNazivFormatedOIB>
    <izvorni_sadrzaj>RH, Ministarstvo financija, Porezna uprava, Područni ured Slavonija i Baranja, Požega, OIB 18683136487,Sanja Musil, OIB 63744610992</izvorni_sadrzaj>
    <derivirana_varijabla naziv="DomainObject.Predmet.StrankaNazivFormatedOIB_1">RH, Ministarstvo financija, Porezna uprava, Područni ured Slavonija i Baranja, Požega, OIB 18683136487,Sanja Musil, OIB 63744610992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Slavonija i Baranja, Požega</item>
      <item>Sanja Musil</item>
    </izvorni_sadrzaj>
    <derivirana_varijabla naziv="DomainObject.Predmet.StrankaListFormated_1">
      <item>RH, Ministarstvo financija, Porezna uprava, Područni ured Slavonija i Baranja, Požega</item>
      <item>Sanja Musil</item>
    </derivirana_varijabla>
  </DomainObject.Predmet.StrankaListFormated>
  <DomainObject.Predmet.StrankaListFormatedOIB>
    <izvorni_sadrzaj>
      <item>RH, Ministarstvo financija, Porezna uprava, Područni ured Slavonija i Baranja, Požega, OIB 18683136487</item>
      <item>Sanja Musil, OIB 63744610992</item>
    </izvorni_sadrzaj>
    <derivirana_varijabla naziv="DomainObject.Predmet.StrankaListFormatedOIB_1">
      <item>RH, Ministarstvo financija, Porezna uprava, Područni ured Slavonija i Baranja, Požega, OIB 18683136487</item>
      <item>Sanja Musil, OIB 63744610992</item>
    </derivirana_varijabla>
  </DomainObject.Predmet.StrankaListFormatedOIB>
  <DomainObject.Predmet.StrankaListFormatedWithAdress>
    <izvorni_sadrzaj>
      <item>RH, Ministarstvo financija, Porezna uprava, Područni ured Slavonija i Baranja, Požega, Županijska 14, 34000 Požega</item>
      <item>Sanja Musil, Požeška 29, 34000 Požega</item>
    </izvorni_sadrzaj>
    <derivirana_varijabla naziv="DomainObject.Predmet.StrankaListFormatedWithAdress_1">
      <item>RH, Ministarstvo financija, Porezna uprava, Područni ured Slavonija i Baranja, Požega, Županijska 14, 34000 Požega</item>
      <item>Sanja Musil, Požeška 29, 34000 Požega</item>
    </derivirana_varijabla>
  </DomainObject.Predmet.StrankaListFormatedWithAdress>
  <DomainObject.Predmet.StrankaListFormatedWithAdressOIB>
    <izvorni_sadrzaj>
      <item>RH, Ministarstvo financija, Porezna uprava, Područni ured Slavonija i Baranja, Požega, OIB 18683136487, Županijska 14, 34000 Požega</item>
      <item>Sanja Musil, OIB 63744610992, Požeška 29, 34000 Požega</item>
    </izvorni_sadrzaj>
    <derivirana_varijabla naziv="DomainObject.Predmet.StrankaListFormatedWithAdressOIB_1">
      <item>RH, Ministarstvo financija, Porezna uprava, Područni ured Slavonija i Baranja, Požega, OIB 18683136487, Županijska 14, 34000 Požega</item>
      <item>Sanja Musil, OIB 63744610992, Požeška 29, 34000 Požega</item>
    </derivirana_varijabla>
  </DomainObject.Predmet.StrankaListFormatedWithAdressOIB>
  <DomainObject.Predmet.StrankaListNazivFormated>
    <izvorni_sadrzaj>
      <item>RH, Ministarstvo financija, Porezna uprava, Područni ured Slavonija i Baranja, Požega</item>
      <item>Sanja Musil</item>
    </izvorni_sadrzaj>
    <derivirana_varijabla naziv="DomainObject.Predmet.StrankaListNazivFormated_1">
      <item>RH, Ministarstvo financija, Porezna uprava, Područni ured Slavonija i Baranja, Požega</item>
      <item>Sanja Musil</item>
    </derivirana_varijabla>
  </DomainObject.Predmet.StrankaListNazivFormated>
  <DomainObject.Predmet.StrankaListNazivFormatedOIB>
    <izvorni_sadrzaj>
      <item>RH, Ministarstvo financija, Porezna uprava, Područni ured Slavonija i Baranja, Požega, OIB 18683136487</item>
      <item>Sanja Musil, OIB 63744610992</item>
    </izvorni_sadrzaj>
    <derivirana_varijabla naziv="DomainObject.Predmet.StrankaListNazivFormatedOIB_1">
      <item>RH, Ministarstvo financija, Porezna uprava, Područni ured Slavonija i Baranja, Požega, OIB 18683136487</item>
      <item>Sanja Musil, OIB 63744610992</item>
    </derivirana_varijabla>
  </DomainObject.Predmet.StrankaListNazivFormatedOIB>
  <DomainObject.Predmet.ProtuStrankaListFormated>
    <izvorni_sadrzaj>
      <item>PEPA I ZET, d. o. o. za proizvodnju, trgovinu, usluge i uvoz-izvoz</item>
    </izvorni_sadrzaj>
    <derivirana_varijabla naziv="DomainObject.Predmet.ProtuStrankaListFormated_1">
      <item>PEPA I ZET, d. o. o. za proizvodnju, trgovinu, usluge i uvoz-izvoz</item>
    </derivirana_varijabla>
  </DomainObject.Predmet.ProtuStrankaListFormated>
  <DomainObject.Predmet.ProtuStrankaListFormatedOIB>
    <izvorni_sadrzaj>
      <item>PEPA I ZET, d. o. o. za proizvodnju, trgovinu, usluge i uvoz-izvoz, OIB 63744610992</item>
    </izvorni_sadrzaj>
    <derivirana_varijabla naziv="DomainObject.Predmet.ProtuStrankaListFormatedOIB_1">
      <item>PEPA I ZET, d. o. o. za proizvodnju, trgovinu, usluge i uvoz-izvoz, OIB 63744610992</item>
    </derivirana_varijabla>
  </DomainObject.Predmet.ProtuStrankaListFormatedOIB>
  <DomainObject.Predmet.ProtuStrankaListFormatedWithAdress>
    <izvorni_sadrzaj>
      <item>PEPA I ZET, d. o. o. za proizvodnju, trgovinu, usluge i uvoz-izvoz, Požeška 29, 34334 Kaptol</item>
    </izvorni_sadrzaj>
    <derivirana_varijabla naziv="DomainObject.Predmet.ProtuStrankaListFormatedWithAdress_1">
      <item>PEPA I ZET, d. o. o. za proizvodnju, trgovinu, usluge i uvoz-izvoz, Požeška 29, 34334 Kaptol</item>
    </derivirana_varijabla>
  </DomainObject.Predmet.ProtuStrankaListFormatedWithAdress>
  <DomainObject.Predmet.ProtuStrankaListFormatedWithAdressOIB>
    <izvorni_sadrzaj>
      <item>PEPA I ZET, d. o. o. za proizvodnju, trgovinu, usluge i uvoz-izvoz, OIB 63744610992, Požeška 29, 34334 Kaptol</item>
    </izvorni_sadrzaj>
    <derivirana_varijabla naziv="DomainObject.Predmet.ProtuStrankaListFormatedWithAdressOIB_1">
      <item>PEPA I ZET, d. o. o. za proizvodnju, trgovinu, usluge i uvoz-izvoz, OIB 63744610992, Požeška 29, 34334 Kaptol</item>
    </derivirana_varijabla>
  </DomainObject.Predmet.ProtuStrankaListFormatedWithAdressOIB>
  <DomainObject.Predmet.ProtuStrankaListNazivFormated>
    <izvorni_sadrzaj>
      <item>PEPA I ZET, d. o. o. za proizvodnju, trgovinu, usluge i uvoz-izvoz</item>
    </izvorni_sadrzaj>
    <derivirana_varijabla naziv="DomainObject.Predmet.ProtuStrankaListNazivFormated_1">
      <item>PEPA I ZET, d. o. o. za proizvodnju, trgovinu, usluge i uvoz-izvoz</item>
    </derivirana_varijabla>
  </DomainObject.Predmet.ProtuStrankaListNazivFormated>
  <DomainObject.Predmet.ProtuStrankaListNazivFormatedOIB>
    <izvorni_sadrzaj>
      <item>PEPA I ZET, d. o. o. za proizvodnju, trgovinu, usluge i uvoz-izvoz, OIB 63744610992</item>
    </izvorni_sadrzaj>
    <derivirana_varijabla naziv="DomainObject.Predmet.ProtuStrankaListNazivFormatedOIB_1">
      <item>PEPA I ZET, d. o. o. za proizvodnju, trgovinu, usluge i uvoz-izvoz, OIB 63744610992</item>
    </derivirana_varijabla>
  </DomainObject.Predmet.ProtuStrankaListNazivFormatedOIB>
  <DomainObject.Predmet.OstaliListFormated>
    <izvorni_sadrzaj>
      <item>Županijsko državno odvjetništvo Slavonski Brod</item>
      <item>Domagoj MIličević</item>
    </izvorni_sadrzaj>
    <derivirana_varijabla naziv="DomainObject.Predmet.OstaliListFormated_1">
      <item>Županijsko državno odvjetništvo Slavonski Brod</item>
      <item>Domagoj MIličević</item>
    </derivirana_varijabla>
  </DomainObject.Predmet.OstaliListFormated>
  <DomainObject.Predmet.OstaliListFormatedOIB>
    <izvorni_sadrzaj>
      <item>Županijsko državno odvjetništvo Slavonski Brod</item>
      <item>Domagoj MIličević</item>
    </izvorni_sadrzaj>
    <derivirana_varijabla naziv="DomainObject.Predmet.OstaliListFormatedOIB_1">
      <item>Županijsko državno odvjetništvo Slavonski Brod</item>
      <item>Domagoj MIličević</item>
    </derivirana_varijabla>
  </DomainObject.Predmet.OstaliListFormatedOIB>
  <DomainObject.Predmet.OstaliListFormatedWithAdress>
    <izvorni_sadrzaj>
      <item>Županijsko državno odvjetništvo Slavonski Brod, Starčevićeva, 35000 Slavonski Brod</item>
      <item>Domagoj MIličević, Svetog Florijana  8/II, 34000 Požega</item>
    </izvorni_sadrzaj>
    <derivirana_varijabla naziv="DomainObject.Predmet.OstaliListFormatedWithAdress_1">
      <item>Županijsko državno odvjetništvo Slavonski Brod, Starčevićeva, 35000 Slavonski Brod</item>
      <item>Domagoj MIličević, Svetog Florijana  8/II, 34000 Požega</item>
    </derivirana_varijabla>
  </DomainObject.Predmet.OstaliListFormatedWithAdress>
  <DomainObject.Predmet.OstaliListFormatedWithAdressOIB>
    <izvorni_sadrzaj>
      <item>Županijsko državno odvjetništvo Slavonski Brod, Starčevićeva, 35000 Slavonski Brod</item>
      <item>Domagoj MIličević, Svetog Florijana  8/II, 34000 Požega</item>
    </izvorni_sadrzaj>
    <derivirana_varijabla naziv="DomainObject.Predmet.OstaliListFormatedWithAdressOIB_1">
      <item>Županijsko državno odvjetništvo Slavonski Brod, Starčevićeva, 35000 Slavonski Brod</item>
      <item>Domagoj MIličević, Svetog Florijana  8/II, 34000 Požega</item>
    </derivirana_varijabla>
  </DomainObject.Predmet.OstaliListFormatedWithAdressOIB>
  <DomainObject.Predmet.OstaliListNazivFormated>
    <izvorni_sadrzaj>
      <item>Županijsko državno odvjetništvo Slavonski Brod</item>
      <item>Domagoj MIličević</item>
    </izvorni_sadrzaj>
    <derivirana_varijabla naziv="DomainObject.Predmet.OstaliListNazivFormated_1">
      <item>Županijsko državno odvjetništvo Slavonski Brod</item>
      <item>Domagoj MIličević</item>
    </derivirana_varijabla>
  </DomainObject.Predmet.OstaliListNazivFormated>
  <DomainObject.Predmet.OstaliListNazivFormatedOIB>
    <izvorni_sadrzaj>
      <item>Županijsko državno odvjetništvo Slavonski Brod</item>
      <item>Domagoj MIličević</item>
    </izvorni_sadrzaj>
    <derivirana_varijabla naziv="DomainObject.Predmet.OstaliListNazivFormatedOIB_1">
      <item>Županijsko državno odvjetništvo Slavonski Brod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Baranja, Požega i dr.</izvorni_sadrzaj>
    <derivirana_varijabla naziv="DomainObject.Predmet.StrankaIDrugi_1">RH, Ministarstvo financija, Porezna uprava, Područni ured Slavonija i Baranja, Požega i dr.</derivirana_varijabla>
  </DomainObject.Predmet.StrankaIDrugi>
  <DomainObject.Predmet.ProtustrankaIDrugi>
    <izvorni_sadrzaj>PEPA I ZET, d. o. o. za proizvodnju, trgovinu, usluge i uvoz-izvoz</izvorni_sadrzaj>
    <derivirana_varijabla naziv="DomainObject.Predmet.ProtustrankaIDrugi_1">PEPA I ZET, d. o. o. za proizvodnju, trgovinu, usluge i uvoz-izvoz</derivirana_varijabla>
  </DomainObject.Predmet.ProtustrankaIDrugi>
  <DomainObject.Predmet.StrankaIDrugiAdressOIB>
    <izvorni_sadrzaj>RH, Ministarstvo financija, Porezna uprava, Područni ured Slavonija i Baranja, Požega, OIB 18683136487, Županijska 14, 34000 Požega i dr.</izvorni_sadrzaj>
    <derivirana_varijabla naziv="DomainObject.Predmet.StrankaIDrugiAdressOIB_1">RH, Ministarstvo financija, Porezna uprava, Područni ured Slavonija i Baranja, Požega, OIB 18683136487, Županijska 14, 34000 Požega i dr.</derivirana_varijabla>
  </DomainObject.Predmet.StrankaIDrugiAdressOIB>
  <DomainObject.Predmet.ProtustrankaIDrugiAdressOIB>
    <izvorni_sadrzaj>PEPA I ZET, d. o. o. za proizvodnju, trgovinu, usluge i uvoz-izvoz, OIB 63744610992, Požeška 29, 34334 Kaptol</izvorni_sadrzaj>
    <derivirana_varijabla naziv="DomainObject.Predmet.ProtustrankaIDrugiAdressOIB_1">PEPA I ZET, d. o. o. za proizvodnju, trgovinu, usluge i uvoz-izvoz, OIB 63744610992, Požeška 29,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Slavonija i Baranja, Požega</item>
      <item>PEPA I ZET, d. o. o. za proizvodnju, trgovinu, usluge i uvoz-izvoz</item>
      <item>Županijsko državno odvjetništvo Slavonski Brod</item>
      <item>Sanja Musil</item>
      <item>Domagoj MIličević</item>
    </izvorni_sadrzaj>
    <derivirana_varijabla naziv="DomainObject.Predmet.SudioniciListNaziv_1">
      <item>RH, Ministarstvo financija, Porezna uprava, Područni ured Slavonija i Baranja, Požega</item>
      <item>PEPA I ZET, d. o. o. za proizvodnju, trgovinu, usluge i uvoz-izvoz</item>
      <item>Županijsko državno odvjetništvo Slavonski Brod</item>
      <item>Sanja Musil</item>
      <item>Domagoj MIličević</item>
    </derivirana_varijabla>
  </DomainObject.Predmet.SudioniciListNaziv>
  <DomainObject.Predmet.SudioniciListAdressOIB>
    <izvorni_sadrzaj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  <item>Sanja Musil, OIB 63744610992, Požeška 29,34000 Požega</item>
      <item>Domagoj MIličević, Svetog Florijana  8/II,34000 Požega</item>
    </izvorni_sadrzaj>
    <derivirana_varijabla naziv="DomainObject.Predmet.SudioniciListAdressOIB_1"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  <item>Sanja Musil, OIB 63744610992, Požeška 29,34000 Požega</item>
      <item>Domagoj MIličević, Svetog Florijana  8/II,34000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63744610992</item>
      <item>, OIB null</item>
      <item>, OIB 63744610992</item>
      <item>, OIB null</item>
    </izvorni_sadrzaj>
    <derivirana_varijabla naziv="DomainObject.Predmet.SudioniciListNazivOIB_1">
      <item>, OIB 18683136487</item>
      <item>, OIB 63744610992</item>
      <item>, OIB null</item>
      <item>, OIB 63744610992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317</properties:Words>
  <properties:Characters>1688</properties:Characters>
  <properties:Lines>34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2017-11-07T09:54:00Z</dcterms:created>
  <dc:creator>wsadmin</dc:creator>
  <cp:lastModifiedBy>wsadmin</cp:lastModifiedBy>
  <cp:lastPrinted>2017-11-07T09:59:00Z</cp:lastPrinted>
  <dcterms:modified xmlns:xsi="http://www.w3.org/2001/XMLSchema-instance" xsi:type="dcterms:W3CDTF">2017-11-07T10:00:00Z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