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bce5" w14:paraId="e1bbce5" w:rsidRDefault="00E374D6" w:rsidP="00E374D6" w:rsidR="00E374D6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E374D6" w:rsidP="00E374D6" w:rsidR="00E374D6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E374D6" w:rsidP="00E374D6" w:rsidR="00E374D6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E374D6" w:rsidP="00E374D6" w:rsidR="00E374D6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St-650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E374D6" w:rsidP="00E374D6" w:rsidR="00E374D6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E374D6" w:rsidP="00E374D6" w:rsidR="00E374D6" w:rsidRPr="004C4B9E">
      <w:pPr>
        <w:jc w:val="both"/>
        <w:rPr>
          <w:sz w:val="23"/>
          <w:szCs w:val="23"/>
        </w:rPr>
      </w:pPr>
    </w:p>
    <w:p w:rsidRDefault="00E374D6" w:rsidP="00E374D6" w:rsidR="00E374D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E374D6" w:rsidP="00E374D6" w:rsidR="00E374D6" w:rsidRPr="004C4B9E">
      <w:pPr>
        <w:rPr>
          <w:sz w:val="23"/>
          <w:szCs w:val="23"/>
        </w:rPr>
      </w:pPr>
    </w:p>
    <w:p w:rsidRDefault="00E374D6" w:rsidP="00E374D6" w:rsidR="00E374D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E374D6" w:rsidP="00E374D6" w:rsidR="00E374D6" w:rsidRPr="004C4B9E">
      <w:pPr>
        <w:rPr>
          <w:sz w:val="23"/>
          <w:szCs w:val="23"/>
        </w:rPr>
      </w:pPr>
    </w:p>
    <w:p w:rsidRDefault="00E374D6" w:rsidP="00E374D6" w:rsidR="00E374D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A – TEHNIKA d.o.o., </w:t>
      </w:r>
      <w:proofErr w:type="spellStart"/>
      <w:r>
        <w:rPr>
          <w:sz w:val="23"/>
          <w:szCs w:val="23"/>
        </w:rPr>
        <w:t>Dračevac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Dračevac</w:t>
      </w:r>
      <w:proofErr w:type="spellEnd"/>
      <w:r>
        <w:rPr>
          <w:sz w:val="23"/>
          <w:szCs w:val="23"/>
        </w:rPr>
        <w:t xml:space="preserve"> 30 B, OIB: 79550566805, dana 13. travnja 2016</w:t>
      </w:r>
      <w:r w:rsidRPr="004C4B9E">
        <w:rPr>
          <w:sz w:val="23"/>
          <w:szCs w:val="23"/>
        </w:rPr>
        <w:t xml:space="preserve">. </w:t>
      </w:r>
    </w:p>
    <w:p w:rsidRDefault="00E374D6" w:rsidP="00E374D6" w:rsidR="00E374D6" w:rsidRPr="004C4B9E">
      <w:pPr>
        <w:jc w:val="both"/>
        <w:rPr>
          <w:sz w:val="23"/>
          <w:szCs w:val="23"/>
        </w:rPr>
      </w:pPr>
    </w:p>
    <w:p w:rsidRDefault="00E374D6" w:rsidP="00E374D6" w:rsidR="00E374D6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E374D6" w:rsidP="00E374D6" w:rsidR="00E374D6" w:rsidRPr="004C4B9E">
      <w:pPr>
        <w:jc w:val="both"/>
        <w:rPr>
          <w:sz w:val="23"/>
          <w:szCs w:val="23"/>
        </w:rPr>
      </w:pPr>
    </w:p>
    <w:p w:rsidRDefault="00E374D6" w:rsidP="00E374D6" w:rsidR="00E374D6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A – TEHNIKA d.o.o., </w:t>
      </w:r>
      <w:proofErr w:type="spellStart"/>
      <w:r>
        <w:rPr>
          <w:sz w:val="23"/>
          <w:szCs w:val="23"/>
        </w:rPr>
        <w:t>Dračevac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Dračevac</w:t>
      </w:r>
      <w:proofErr w:type="spellEnd"/>
      <w:r>
        <w:rPr>
          <w:sz w:val="23"/>
          <w:szCs w:val="23"/>
        </w:rPr>
        <w:t xml:space="preserve"> 30 B, OIB: 79550566805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2. lipnja 2016. u 9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30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E374D6" w:rsidP="00E374D6" w:rsidR="00E374D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E374D6" w:rsidP="00E374D6" w:rsidR="00E374D6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A – TEHNIKA d.o.o., </w:t>
      </w:r>
      <w:proofErr w:type="spellStart"/>
      <w:r>
        <w:rPr>
          <w:sz w:val="23"/>
          <w:szCs w:val="23"/>
        </w:rPr>
        <w:t>Dračevac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Dračevac</w:t>
      </w:r>
      <w:proofErr w:type="spellEnd"/>
      <w:r>
        <w:rPr>
          <w:sz w:val="23"/>
          <w:szCs w:val="23"/>
        </w:rPr>
        <w:t xml:space="preserve"> 30 B, OIB: 79550566805, </w:t>
      </w:r>
    </w:p>
    <w:p w:rsidRDefault="00E374D6" w:rsidP="00E374D6" w:rsidR="00E374D6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Adriano Šegon, Dračevac, Dračevac 30 B,</w:t>
      </w:r>
    </w:p>
    <w:p w:rsidRDefault="00E374D6" w:rsidP="00E374D6" w:rsidR="00E374D6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E374D6" w:rsidP="00E374D6" w:rsidR="00E374D6" w:rsidRPr="004040C4">
      <w:pPr>
        <w:jc w:val="both"/>
        <w:rPr>
          <w:sz w:val="23"/>
          <w:szCs w:val="23"/>
          <w:lang w:val="sv-SE"/>
        </w:rPr>
      </w:pPr>
    </w:p>
    <w:p w:rsidRDefault="00E374D6" w:rsidP="00E374D6" w:rsidR="00E374D6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A – TEHNIKA d.o.o., </w:t>
      </w:r>
      <w:proofErr w:type="spellStart"/>
      <w:r>
        <w:rPr>
          <w:sz w:val="23"/>
          <w:szCs w:val="23"/>
        </w:rPr>
        <w:t>Dračevac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Dračevac</w:t>
      </w:r>
      <w:proofErr w:type="spellEnd"/>
      <w:r>
        <w:rPr>
          <w:sz w:val="23"/>
          <w:szCs w:val="23"/>
        </w:rPr>
        <w:t xml:space="preserve"> 30 B, OIB: 79550566805,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E374D6" w:rsidP="00E374D6" w:rsidR="00E374D6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E374D6" w:rsidP="00E374D6" w:rsidR="00E374D6" w:rsidRPr="00D10EBB">
      <w:pPr>
        <w:jc w:val="both"/>
        <w:rPr>
          <w:sz w:val="23"/>
          <w:szCs w:val="23"/>
        </w:rPr>
      </w:pPr>
    </w:p>
    <w:p w:rsidRDefault="00E374D6" w:rsidP="00E374D6" w:rsidR="00E374D6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13. travnja 2016</w:t>
      </w:r>
      <w:r w:rsidRPr="004C4B9E">
        <w:rPr>
          <w:sz w:val="23"/>
          <w:szCs w:val="23"/>
        </w:rPr>
        <w:t>.</w:t>
      </w:r>
    </w:p>
    <w:p w:rsidRDefault="00E374D6" w:rsidP="00E374D6" w:rsidR="00E374D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E374D6" w:rsidP="00E374D6" w:rsidR="00E374D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E374D6" w:rsidP="00E374D6" w:rsidR="00E374D6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E374D6" w:rsidP="00E374D6" w:rsidR="00E374D6">
      <w:pPr>
        <w:jc w:val="both"/>
        <w:rPr>
          <w:sz w:val="23"/>
          <w:szCs w:val="23"/>
        </w:rPr>
      </w:pPr>
    </w:p>
    <w:p w:rsidRDefault="00E374D6" w:rsidP="00E374D6" w:rsidR="00E374D6" w:rsidRPr="004C4B9E">
      <w:pPr>
        <w:jc w:val="both"/>
        <w:rPr>
          <w:sz w:val="23"/>
          <w:szCs w:val="23"/>
        </w:rPr>
      </w:pPr>
    </w:p>
    <w:p w:rsidRDefault="00E374D6" w:rsidP="00E374D6" w:rsidR="00E374D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E374D6" w:rsidP="00E374D6" w:rsidR="00E374D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E374D6" w:rsidP="00E374D6" w:rsidR="00E374D6" w:rsidRPr="004C4B9E">
      <w:pPr>
        <w:jc w:val="both"/>
        <w:rPr>
          <w:sz w:val="23"/>
          <w:szCs w:val="23"/>
        </w:rPr>
      </w:pPr>
    </w:p>
    <w:p w:rsidRDefault="00E374D6" w:rsidP="00E374D6" w:rsidR="00E374D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E374D6" w:rsidP="00E374D6" w:rsidR="00E374D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E374D6" w:rsidP="00E374D6" w:rsidR="00E374D6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A – TEHNIKA d.o.o., </w:t>
      </w:r>
      <w:proofErr w:type="spellStart"/>
      <w:r>
        <w:rPr>
          <w:sz w:val="23"/>
          <w:szCs w:val="23"/>
        </w:rPr>
        <w:t>Dračevac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Dračevac</w:t>
      </w:r>
      <w:proofErr w:type="spellEnd"/>
      <w:r>
        <w:rPr>
          <w:sz w:val="23"/>
          <w:szCs w:val="23"/>
        </w:rPr>
        <w:t xml:space="preserve"> 30 B</w:t>
      </w:r>
    </w:p>
    <w:p w:rsidRDefault="00E374D6" w:rsidP="00E374D6" w:rsidR="00E374D6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Adriano Šegon, Dračevac, Dračevac 30 B</w:t>
      </w:r>
    </w:p>
    <w:p w:rsidRDefault="00E374D6" w:rsidP="00E374D6" w:rsidR="00E374D6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6E2243" w:rsidR="00500701"/>
    <w:sectPr w:rsidSect="00C05BCE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243" w:rsidR="00000000">
      <w:r>
        <w:separator/>
      </w:r>
    </w:p>
  </w:endnote>
  <w:endnote w:id="0" w:type="continuationSeparator">
    <w:p w:rsidRDefault="006E224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243" w:rsidR="00000000">
      <w:r>
        <w:separator/>
      </w:r>
    </w:p>
  </w:footnote>
  <w:footnote w:id="0" w:type="continuationSeparator">
    <w:p w:rsidRDefault="006E224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374D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6E2243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4D6"/>
    <w:rsid w:val="00554328"/>
    <w:rsid w:val="006E2243"/>
    <w:rsid w:val="00985388"/>
    <w:rsid w:val="00E3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4D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74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4D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4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4D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2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24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24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24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24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4D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74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4D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4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4D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2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24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24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24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24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St-650/2016</izvorni_sadrzaj>
    <derivirana_varijabla naziv="DomainObject.Predmet.OznakaBroj_1">St-650/2016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- TEHNIKA d.o.o. DRAČEVAC</izvorni_sadrzaj>
    <derivirana_varijabla naziv="DomainObject.Predmet.ProtustrankaFormated_1">  A - TEHNIKA d.o.o. DRAČEVAC</derivirana_varijabla>
  </DomainObject.Predmet.ProtustrankaFormated>
  <DomainObject.Predmet.ProtustrankaFormatedOIB>
    <izvorni_sadrzaj>  A - TEHNIKA d.o.o. DRAČEVAC, OIB 79550566805</izvorni_sadrzaj>
    <derivirana_varijabla naziv="DomainObject.Predmet.ProtustrankaFormatedOIB_1">  A - TEHNIKA d.o.o. DRAČEVAC, OIB 79550566805</derivirana_varijabla>
  </DomainObject.Predmet.ProtustrankaFormatedOIB>
  <DomainObject.Predmet.ProtustrankaFormatedWithAdress>
    <izvorni_sadrzaj> A - TEHNIKA d.o.o. DRAČEVAC, Dračevac 30 B, 52440 Dračevac</izvorni_sadrzaj>
    <derivirana_varijabla naziv="DomainObject.Predmet.ProtustrankaFormatedWithAdress_1"> A - TEHNIKA d.o.o. DRAČEVAC, Dračevac 30 B, 52440 Dračevac</derivirana_varijabla>
  </DomainObject.Predmet.ProtustrankaFormatedWithAdress>
  <DomainObject.Predmet.ProtustrankaFormatedWithAdressOIB>
    <izvorni_sadrzaj> A - TEHNIKA d.o.o. DRAČEVAC, OIB 79550566805, Dračevac 30 B, 52440 Dračevac</izvorni_sadrzaj>
    <derivirana_varijabla naziv="DomainObject.Predmet.ProtustrankaFormatedWithAdressOIB_1"> A - TEHNIKA d.o.o. DRAČEVAC, OIB 79550566805, Dračevac 30 B, 52440 Dračevac</derivirana_varijabla>
  </DomainObject.Predmet.ProtustrankaFormatedWithAdressOIB>
  <DomainObject.Predmet.ProtustrankaWithAdress>
    <izvorni_sadrzaj>A - TEHNIKA d.o.o. DRAČEVAC Dračevac 30 B, 52440 Dračevac</izvorni_sadrzaj>
    <derivirana_varijabla naziv="DomainObject.Predmet.ProtustrankaWithAdress_1">A - TEHNIKA d.o.o. DRAČEVAC Dračevac 30 B, 52440 Dračevac</derivirana_varijabla>
  </DomainObject.Predmet.ProtustrankaWithAdress>
  <DomainObject.Predmet.ProtustrankaWithAdressOIB>
    <izvorni_sadrzaj>A - TEHNIKA d.o.o. DRAČEVAC, OIB 79550566805, Dračevac 30 B, 52440 Dračevac</izvorni_sadrzaj>
    <derivirana_varijabla naziv="DomainObject.Predmet.ProtustrankaWithAdressOIB_1">A - TEHNIKA d.o.o. DRAČEVAC, OIB 79550566805, Dračevac 30 B, 52440 Dračevac</derivirana_varijabla>
  </DomainObject.Predmet.ProtustrankaWithAdressOIB>
  <DomainObject.Predmet.ProtustrankaNazivFormated>
    <izvorni_sadrzaj>A - TEHNIKA d.o.o. DRAČEVAC</izvorni_sadrzaj>
    <derivirana_varijabla naziv="DomainObject.Predmet.ProtustrankaNazivFormated_1">A - TEHNIKA d.o.o. DRAČEVAC</derivirana_varijabla>
  </DomainObject.Predmet.ProtustrankaNazivFormated>
  <DomainObject.Predmet.ProtustrankaNazivFormatedOIB>
    <izvorni_sadrzaj>A - TEHNIKA d.o.o. DRAČEVAC, OIB 79550566805</izvorni_sadrzaj>
    <derivirana_varijabla naziv="DomainObject.Predmet.ProtustrankaNazivFormatedOIB_1">A - TEHNIKA d.o.o. DRAČEVAC, OIB 79550566805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82644.49</izvorni_sadrzaj>
    <derivirana_varijabla naziv="DomainObject.Predmet.TrenutnaVrijednost_1">82644.49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 - TEHNIKA d.o.o. DRAČEVAC</item>
    </izvorni_sadrzaj>
    <derivirana_varijabla naziv="DomainObject.Predmet.ProtuStrankaListFormated_1">
      <item>A - TEHNIKA d.o.o. DRAČEVAC</item>
    </derivirana_varijabla>
  </DomainObject.Predmet.ProtuStrankaListFormated>
  <DomainObject.Predmet.ProtuStrankaListFormatedOIB>
    <izvorni_sadrzaj>
      <item>A - TEHNIKA d.o.o. DRAČEVAC, OIB 79550566805</item>
    </izvorni_sadrzaj>
    <derivirana_varijabla naziv="DomainObject.Predmet.ProtuStrankaListFormatedOIB_1">
      <item>A - TEHNIKA d.o.o. DRAČEVAC, OIB 79550566805</item>
    </derivirana_varijabla>
  </DomainObject.Predmet.ProtuStrankaListFormatedOIB>
  <DomainObject.Predmet.ProtuStrankaListFormatedWithAdress>
    <izvorni_sadrzaj>
      <item>A - TEHNIKA d.o.o. DRAČEVAC, Dračevac 30 B, 52440 Dračevac</item>
    </izvorni_sadrzaj>
    <derivirana_varijabla naziv="DomainObject.Predmet.ProtuStrankaListFormatedWithAdress_1">
      <item>A - TEHNIKA d.o.o. DRAČEVAC, Dračevac 30 B, 52440 Dračevac</item>
    </derivirana_varijabla>
  </DomainObject.Predmet.ProtuStrankaListFormatedWithAdress>
  <DomainObject.Predmet.ProtuStrankaListFormatedWithAdressOIB>
    <izvorni_sadrzaj>
      <item>A - TEHNIKA d.o.o. DRAČEVAC, OIB 79550566805, Dračevac 30 B, 52440 Dračevac</item>
    </izvorni_sadrzaj>
    <derivirana_varijabla naziv="DomainObject.Predmet.ProtuStrankaListFormatedWithAdressOIB_1">
      <item>A - TEHNIKA d.o.o. DRAČEVAC, OIB 79550566805, Dračevac 30 B, 52440 Dračevac</item>
    </derivirana_varijabla>
  </DomainObject.Predmet.ProtuStrankaListFormatedWithAdressOIB>
  <DomainObject.Predmet.ProtuStrankaListNazivFormated>
    <izvorni_sadrzaj>
      <item>A - TEHNIKA d.o.o. DRAČEVAC</item>
    </izvorni_sadrzaj>
    <derivirana_varijabla naziv="DomainObject.Predmet.ProtuStrankaListNazivFormated_1">
      <item>A - TEHNIKA d.o.o. DRAČEVAC</item>
    </derivirana_varijabla>
  </DomainObject.Predmet.ProtuStrankaListNazivFormated>
  <DomainObject.Predmet.ProtuStrankaListNazivFormatedOIB>
    <izvorni_sadrzaj>
      <item>A - TEHNIKA d.o.o. DRAČEVAC, OIB 79550566805</item>
    </izvorni_sadrzaj>
    <derivirana_varijabla naziv="DomainObject.Predmet.ProtuStrankaListNazivFormatedOIB_1">
      <item>A - TEHNIKA d.o.o. DRAČEVAC, OIB 79550566805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 - TEHNIKA d.o.o. DRAČEVAC</izvorni_sadrzaj>
    <derivirana_varijabla naziv="DomainObject.Predmet.ProtustrankaIDrugi_1">A - TEHNIKA d.o.o. DRAČEVAC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 - TEHNIKA d.o.o. DRAČEVAC, OIB 79550566805, Dračevac 30 B, 52440 Dračevac</izvorni_sadrzaj>
    <derivirana_varijabla naziv="DomainObject.Predmet.ProtustrankaIDrugiAdressOIB_1">A - TEHNIKA d.o.o. DRAČEVAC, OIB 79550566805, Dračevac 30 B, 52440 Dračevac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 - TEHNIKA d.o.o. DRAČEVAC</item>
    </izvorni_sadrzaj>
    <derivirana_varijabla naziv="DomainObject.Predmet.SudioniciListNaziv_1">
      <item>FINANCIJSKA AGENCIJA, RC RIJEKA, PODRUŽNICA PULA, PULA</item>
      <item>A - TEHNIKA d.o.o. DRAČEVAC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 - TEHNIKA d.o.o. DRAČEVAC, OIB 79550566805, Dračevac 30 B,52440 Dračevac</item>
    </izvorni_sadrzaj>
    <derivirana_varijabla naziv="DomainObject.Predmet.SudioniciListAdressOIB_1">
      <item>FINANCIJSKA AGENCIJA, RC RIJEKA, PODRUŽNICA PULA, PULA, OIB 85821130368, Ulica grada Vukovara 70,10000 Zagreb</item>
      <item>A - TEHNIKA d.o.o. DRAČEVAC, OIB 79550566805, Dračevac 30 B,52440 Dračevac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79550566805</item>
    </izvorni_sadrzaj>
    <derivirana_varijabla naziv="DomainObject.Predmet.SudioniciListNazivOIB_1">
      <item>, OIB 85821130368</item>
      <item>, OIB 79550566805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1583</properties:Characters>
  <properties:Lines>48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2016-04-13T13:13:00Z</dcterms:created>
  <dc:creator>Jasmina Matika</dc:creator>
  <cp:lastModifiedBy>Jasmina Matika</cp:lastModifiedBy>
  <dcterms:modified xmlns:xsi="http://www.w3.org/2001/XMLSchema-instance" xsi:type="dcterms:W3CDTF">2016-04-13T13:19:00Z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