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2601" w14:paraId="f6b2601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</w:t>
      </w:r>
      <w:r w:rsidR="00D70DC4">
        <w:t xml:space="preserve">dužnikom </w:t>
      </w:r>
      <w:r w:rsidR="00C54318">
        <w:t>SAETA j.</w:t>
      </w:r>
      <w:r w:rsidR="000C7E20">
        <w:t xml:space="preserve">d.o.o. </w:t>
      </w:r>
      <w:r w:rsidR="00C54318">
        <w:t>Rovinj</w:t>
      </w:r>
      <w:r w:rsidR="000C7E20">
        <w:t xml:space="preserve">, </w:t>
      </w:r>
      <w:r w:rsidR="00C54318">
        <w:t>Trg na križu 11</w:t>
      </w:r>
      <w:r w:rsidR="000C7E20">
        <w:t xml:space="preserve">, OIB: </w:t>
      </w:r>
      <w:r w:rsidR="00C54318" w:rsidRPr="00C54318">
        <w:t>53561138724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C54318">
        <w:t xml:space="preserve">SAETA j.d.o.o. Rovinj, Trg na križu 11, OIB: </w:t>
      </w:r>
      <w:r w:rsidR="00C54318" w:rsidRPr="00C54318">
        <w:t>53561138724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9775D0">
        <w:rPr>
          <w:b/>
          <w:lang w:val="pl-PL"/>
        </w:rPr>
        <w:t>14</w:t>
      </w:r>
      <w:r w:rsidR="00D4371F">
        <w:rPr>
          <w:b/>
          <w:lang w:val="pl-PL"/>
        </w:rPr>
        <w:t>:45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C54318">
        <w:t xml:space="preserve">SAETA j.d.o.o. Rovinj, Trg na križu 11, OIB: </w:t>
      </w:r>
      <w:r w:rsidR="00C54318" w:rsidRPr="00C54318">
        <w:t>53561138724</w:t>
      </w:r>
      <w:r w:rsidR="003E11B7">
        <w:t xml:space="preserve">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D4371F">
        <w:rPr>
          <w:lang w:val="sv-SE"/>
        </w:rPr>
        <w:t>Nataša Matošević, Rovinj, Centener 38.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D4371F">
        <w:rPr>
          <w:lang w:val="sv-SE"/>
        </w:rPr>
        <w:t>Nataša Matošević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D4371F">
        <w:rPr>
          <w:lang w:val="sv-SE"/>
        </w:rPr>
        <w:t>Nataši Matošević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FE5533">
        <w:rPr>
          <w:lang w:val="sv-SE"/>
        </w:rPr>
        <w:t>CROATIA, Rovinj,</w:t>
      </w:r>
      <w:r w:rsidR="00B54DFC">
        <w:rPr>
          <w:lang w:val="sv-SE"/>
        </w:rPr>
        <w:t xml:space="preserve">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</w:t>
      </w:r>
      <w:r w:rsidR="007633A7">
        <w:t>7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6D0A70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C54318">
        <w:t xml:space="preserve">SAETA j.d.o.o. Rovinj, Trg na križu 11, OIB: </w:t>
      </w:r>
      <w:r w:rsidR="00C54318" w:rsidRPr="00C54318">
        <w:t>53561138724</w:t>
      </w:r>
      <w:r w:rsidR="003E11B7">
        <w:t xml:space="preserve">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FE5533">
        <w:rPr>
          <w:lang w:val="sv-SE"/>
        </w:rPr>
        <w:t>Nataša Matošević, Rovinj, Centener 38</w:t>
      </w:r>
      <w:r w:rsidR="00865086">
        <w:rPr>
          <w:lang w:val="sv-SE"/>
        </w:rPr>
        <w:t>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FE5533">
        <w:rPr>
          <w:lang w:val="sv-SE"/>
        </w:rPr>
        <w:t>STP CROATIA, Pulska cesta 1</w:t>
      </w:r>
      <w:r w:rsidR="00BF047E">
        <w:rPr>
          <w:lang w:val="sv-SE"/>
        </w:rPr>
        <w:t>,</w:t>
      </w:r>
      <w:r w:rsidR="00FE5533">
        <w:rPr>
          <w:lang w:val="sv-SE"/>
        </w:rPr>
        <w:t xml:space="preserve"> Rovinj,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E21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C1F82">
      <w:t>Posl. broj: 4 St-</w:t>
    </w:r>
    <w:r w:rsidR="00C54318">
      <w:t>339</w:t>
    </w:r>
    <w:r w:rsidR="009C1F82">
      <w:t>/2018-4</w:t>
    </w:r>
  </w:p>
  <w:p w:rsidRDefault="00897E21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C54318">
      <w:t>339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370C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10E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D0A70"/>
    <w:rsid w:val="006E5CD3"/>
    <w:rsid w:val="006F740D"/>
    <w:rsid w:val="0074458E"/>
    <w:rsid w:val="007633A7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97E21"/>
    <w:rsid w:val="008D76FF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775D0"/>
    <w:rsid w:val="00985388"/>
    <w:rsid w:val="00996153"/>
    <w:rsid w:val="009A76DB"/>
    <w:rsid w:val="009B30AF"/>
    <w:rsid w:val="009C1F82"/>
    <w:rsid w:val="00A0153D"/>
    <w:rsid w:val="00A37D46"/>
    <w:rsid w:val="00A560B4"/>
    <w:rsid w:val="00A64E1E"/>
    <w:rsid w:val="00A71931"/>
    <w:rsid w:val="00A744D8"/>
    <w:rsid w:val="00A84870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35E9A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54318"/>
    <w:rsid w:val="00C63CA9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4371F"/>
    <w:rsid w:val="00D66056"/>
    <w:rsid w:val="00D70DC4"/>
    <w:rsid w:val="00DA26D3"/>
    <w:rsid w:val="00DA4FE7"/>
    <w:rsid w:val="00DC2F45"/>
    <w:rsid w:val="00DD6702"/>
    <w:rsid w:val="00DE2B38"/>
    <w:rsid w:val="00DE74BF"/>
    <w:rsid w:val="00DF28E8"/>
    <w:rsid w:val="00DF64CD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  <w:rsid w:val="00FE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E21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E21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E21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E21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7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E21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E21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E21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E21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SAETA j.d.o.o. ROVINJ zastupanog po punomoćniku Nataša Matošević</izvorni_sadrzaj>
    <derivirana_varijabla naziv="DomainObject.Predmet.ProtustrankaFormated_1">  SAETA j.d.o.o. ROVINJ zastupanog po punomoćniku Nataša Matošević</derivirana_varijabla>
  </DomainObject.Predmet.ProtustrankaFormated>
  <DomainObject.Predmet.ProtustrankaFormatedOIB>
    <izvorni_sadrzaj>  SAETA j.d.o.o. ROVINJ, OIB 53561138724 zastupanog po punomoćniku Nataša Matošević</izvorni_sadrzaj>
    <derivirana_varijabla naziv="DomainObject.Predmet.ProtustrankaFormatedOIB_1">  SAETA j.d.o.o. ROVINJ, OIB 53561138724 zastupanog po punomoćniku Nataša Matošević</derivirana_varijabla>
  </DomainObject.Predmet.ProtustrankaFormatedOIB>
  <DomainObject.Predmet.ProtustrankaFormatedWithAdress>
    <izvorni_sadrzaj> SAETA j.d.o.o. ROVINJ, Trg na križu 11, 52210 Rovinj zastupanog po punomoćniku Nataša Matošević</izvorni_sadrzaj>
    <derivirana_varijabla naziv="DomainObject.Predmet.ProtustrankaFormatedWithAdress_1"> SAETA j.d.o.o. ROVINJ, Trg na križu 11, 52210 Rovinj zastupanog po punomoćniku Nataša Matošević</derivirana_varijabla>
  </DomainObject.Predmet.ProtustrankaFormatedWithAdress>
  <DomainObject.Predmet.ProtustrankaFormatedWithAdressOIB>
    <izvorni_sadrzaj> SAETA j.d.o.o. ROVINJ, OIB 53561138724, Trg na križu 11, 52210 Rovinj zastupanog po punomoćniku Nataša Matošević</izvorni_sadrzaj>
    <derivirana_varijabla naziv="DomainObject.Predmet.ProtustrankaFormatedWithAdressOIB_1"> SAETA j.d.o.o. ROVINJ, OIB 53561138724, Trg na križu 11, 52210 Rovinj zastupanog po punomoćniku Nataša Matošević</derivirana_varijabla>
  </DomainObject.Predmet.ProtustrankaFormatedWithAdressOIB>
  <DomainObject.Predmet.ProtustrankaWithAdress>
    <izvorni_sadrzaj>SAETA j.d.o.o. ROVINJ Trg na križu 11, 52210 Rovinj</izvorni_sadrzaj>
    <derivirana_varijabla naziv="DomainObject.Predmet.ProtustrankaWithAdress_1">SAETA j.d.o.o. ROVINJ Trg na križu 11, 52210 Rovinj</derivirana_varijabla>
  </DomainObject.Predmet.ProtustrankaWithAdress>
  <DomainObject.Predmet.ProtustrankaWithAdressOIB>
    <izvorni_sadrzaj>SAETA j.d.o.o. ROVINJ, OIB 53561138724, Trg na križu 11, 52210 Rovinj</izvorni_sadrzaj>
    <derivirana_varijabla naziv="DomainObject.Predmet.ProtustrankaWithAdressOIB_1">SAETA j.d.o.o. ROVINJ, OIB 53561138724, Trg na križu 11, 52210 Rovinj</derivirana_varijabla>
  </DomainObject.Predmet.ProtustrankaWithAdressOIB>
  <DomainObject.Predmet.ProtustrankaNazivFormated>
    <izvorni_sadrzaj>SAETA j.d.o.o. ROVINJ</izvorni_sadrzaj>
    <derivirana_varijabla naziv="DomainObject.Predmet.ProtustrankaNazivFormated_1">SAETA j.d.o.o. ROVINJ</derivirana_varijabla>
  </DomainObject.Predmet.ProtustrankaNazivFormated>
  <DomainObject.Predmet.ProtustrankaNazivFormatedOIB>
    <izvorni_sadrzaj>SAETA j.d.o.o. ROVINJ, OIB 53561138724</izvorni_sadrzaj>
    <derivirana_varijabla naziv="DomainObject.Predmet.ProtustrankaNazivFormatedOIB_1">SAETA j.d.o.o. ROVINJ, OIB 53561138724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7420.72</izvorni_sadrzaj>
    <derivirana_varijabla naziv="DomainObject.Predmet.TrenutnaVrijednost_1">7420.72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SAETA j.d.o.o. ROVINJ zastupanog po punomoćniku Nataša Matošević</item>
    </izvorni_sadrzaj>
    <derivirana_varijabla naziv="DomainObject.Predmet.ProtuStrankaListFormated_1">
      <item>SAETA j.d.o.o. ROVINJ zastupanog po punomoćniku Nataša Matošević</item>
    </derivirana_varijabla>
  </DomainObject.Predmet.ProtuStrankaListFormated>
  <DomainObject.Predmet.ProtuStrankaListFormatedOIB>
    <izvorni_sadrzaj>
      <item>SAETA j.d.o.o. ROVINJ, OIB 53561138724 zastupanog po punomoćniku Nataša Matošević</item>
    </izvorni_sadrzaj>
    <derivirana_varijabla naziv="DomainObject.Predmet.ProtuStrankaListFormatedOIB_1">
      <item>SAETA j.d.o.o. ROVINJ, OIB 53561138724 zastupanog po punomoćniku Nataša Matošević</item>
    </derivirana_varijabla>
  </DomainObject.Predmet.ProtuStrankaListFormatedOIB>
  <DomainObject.Predmet.ProtuStrankaListFormatedWithAdress>
    <izvorni_sadrzaj>
      <item>SAETA j.d.o.o. ROVINJ, Trg na križu 11, 52210 Rovinj zastupanog po punomoćniku Nataša Matošević</item>
    </izvorni_sadrzaj>
    <derivirana_varijabla naziv="DomainObject.Predmet.ProtuStrankaListFormatedWithAdress_1">
      <item>SAETA j.d.o.o. ROVINJ, Trg na križu 11, 52210 Rovinj zastupanog po punomoćniku Nataša Matošević</item>
    </derivirana_varijabla>
  </DomainObject.Predmet.ProtuStrankaListFormatedWithAdress>
  <DomainObject.Predmet.ProtuStrankaListFormatedWithAdressOIB>
    <izvorni_sadrzaj>
      <item>SAETA j.d.o.o. ROVINJ, OIB 53561138724, Trg na križu 11, 52210 Rovinj zastupanog po punomoćniku Nataša Matošević</item>
    </izvorni_sadrzaj>
    <derivirana_varijabla naziv="DomainObject.Predmet.ProtuStrankaListFormatedWithAdressOIB_1">
      <item>SAETA j.d.o.o. ROVINJ, OIB 53561138724, Trg na križu 11, 52210 Rovinj zastupanog po punomoćniku Nataša Matošević</item>
    </derivirana_varijabla>
  </DomainObject.Predmet.ProtuStrankaListFormatedWithAdressOIB>
  <DomainObject.Predmet.ProtuStrankaListNazivFormated>
    <izvorni_sadrzaj>
      <item>SAETA j.d.o.o. ROVINJ</item>
    </izvorni_sadrzaj>
    <derivirana_varijabla naziv="DomainObject.Predmet.ProtuStrankaListNazivFormated_1">
      <item>SAETA j.d.o.o. ROVINJ</item>
    </derivirana_varijabla>
  </DomainObject.Predmet.ProtuStrankaListNazivFormated>
  <DomainObject.Predmet.ProtuStrankaListNazivFormatedOIB>
    <izvorni_sadrzaj>
      <item>SAETA j.d.o.o. ROVINJ, OIB 53561138724</item>
    </izvorni_sadrzaj>
    <derivirana_varijabla naziv="DomainObject.Predmet.ProtuStrankaListNazivFormatedOIB_1">
      <item>SAETA j.d.o.o. ROVINJ, OIB 53561138724</item>
    </derivirana_varijabla>
  </DomainObject.Predmet.ProtuStrankaListNazivFormatedOIB>
  <DomainObject.Predmet.OstaliListFormated>
    <izvorni_sadrzaj>
      <item>Nataša Matošević punomoćnica sudionika u postupku SAETA j.d.o.o. ROVINJ</item>
    </izvorni_sadrzaj>
    <derivirana_varijabla naziv="DomainObject.Predmet.OstaliListFormated_1">
      <item>Nataša Matošević punomoćnica sudionika u postupku SAETA j.d.o.o. ROVINJ</item>
    </derivirana_varijabla>
  </DomainObject.Predmet.OstaliListFormated>
  <DomainObject.Predmet.OstaliListFormatedOIB>
    <izvorni_sadrzaj>
      <item>Nataša Matošević, OIB 90596938675 punomoćnica sudionika u postupku SAETA j.d.o.o. ROVINJ</item>
    </izvorni_sadrzaj>
    <derivirana_varijabla naziv="DomainObject.Predmet.OstaliListFormatedOIB_1">
      <item>Nataša Matošević, OIB 90596938675 punomoćnica sudionika u postupku SAETA j.d.o.o. ROVINJ</item>
    </derivirana_varijabla>
  </DomainObject.Predmet.OstaliListFormatedOIB>
  <DomainObject.Predmet.OstaliListFormatedWithAdress>
    <izvorni_sadrzaj>
      <item>Nataša Matošević, Ulica Centener 38, 52210 Rovinj punomoćnica sudionika u postupku SAETA j.d.o.o. ROVINJ</item>
    </izvorni_sadrzaj>
    <derivirana_varijabla naziv="DomainObject.Predmet.OstaliListFormatedWithAdress_1">
      <item>Nataša Matošević, Ulica Centener 38, 52210 Rovinj punomoćnica sudionika u postupku SAETA j.d.o.o. ROVINJ</item>
    </derivirana_varijabla>
  </DomainObject.Predmet.OstaliListFormatedWithAdress>
  <DomainObject.Predmet.OstaliListFormatedWithAdressOIB>
    <izvorni_sadrzaj>
      <item>Nataša Matošević, OIB 90596938675, Ulica Centener 38, 52210 Rovinj punomoćnica sudionika u postupku SAETA j.d.o.o. ROVINJ</item>
    </izvorni_sadrzaj>
    <derivirana_varijabla naziv="DomainObject.Predmet.OstaliListFormatedWithAdressOIB_1">
      <item>Nataša Matošević, OIB 90596938675, Ulica Centener 38, 52210 Rovinj punomoćnica sudionika u postupku SAETA j.d.o.o. ROVINJ</item>
    </derivirana_varijabla>
  </DomainObject.Predmet.OstaliListFormatedWithAdressOIB>
  <DomainObject.Predmet.OstaliListNazivFormated>
    <izvorni_sadrzaj>
      <item>Nataša Matošević</item>
    </izvorni_sadrzaj>
    <derivirana_varijabla naziv="DomainObject.Predmet.OstaliListNazivFormated_1">
      <item>Nataša Matošević</item>
    </derivirana_varijabla>
  </DomainObject.Predmet.OstaliListNazivFormated>
  <DomainObject.Predmet.OstaliListNazivFormatedOIB>
    <izvorni_sadrzaj>
      <item>Nataša Matošević, OIB 90596938675</item>
    </izvorni_sadrzaj>
    <derivirana_varijabla naziv="DomainObject.Predmet.OstaliListNazivFormatedOIB_1">
      <item>Nataša Matošević, OIB 90596938675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SAETA j.d.o.o. ROVINJ</izvorni_sadrzaj>
    <derivirana_varijabla naziv="DomainObject.Predmet.ProtustrankaIDrugi_1">SAETA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SAETA j.d.o.o. ROVINJ, OIB 53561138724, Trg na križu 11, 52210 Rovinj</izvorni_sadrzaj>
    <derivirana_varijabla naziv="DomainObject.Predmet.ProtustrankaIDrugiAdressOIB_1">SAETA j.d.o.o. ROVINJ, OIB 53561138724, Trg na križu 11,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SAETA j.d.o.o. ROVINJ</item>
      <item>Nataša Matošević</item>
    </izvorni_sadrzaj>
    <derivirana_varijabla naziv="DomainObject.Predmet.SudioniciListNaziv_1">
      <item>FINANCIJSKA AGENCIJA, RC RIJEKA, PODRUŽNICA PULA, PULA</item>
      <item>SAETA j.d.o.o. ROVINJ</item>
      <item>Nataša Matošević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izvorni_sadrzaj>
    <derivirana_varijabla naziv="DomainObject.Predmet.SudioniciListAdressOIB_1">
      <item>FINANCIJSKA AGENCIJA, RC RIJEKA, PODRUŽNICA PULA, PULA, OIB 85821130368, Giardini 5,52100 Pula</item>
      <item>SAETA j.d.o.o. ROVINJ, OIB 53561138724, Trg na križu 11,52210 Rovinj</item>
      <item>Nataša Matošević, OIB 90596938675, Ulica Centener 38,52210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53561138724</item>
      <item>, OIB 90596938675</item>
    </izvorni_sadrzaj>
    <derivirana_varijabla naziv="DomainObject.Predmet.SudioniciListNazivOIB_1">
      <item>, OIB 85821130368</item>
      <item>, OIB 53561138724</item>
      <item>, OIB 90596938675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78E898-0904-41D6-952C-A12108AB8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2832</properties:Characters>
  <properties:Lines>82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2018-09-17T08:29:00Z</dcterms:created>
  <dc:creator>Jasmina Matika</dc:creator>
  <cp:lastModifiedBy>Sanja Prodan</cp:lastModifiedBy>
  <cp:lastPrinted>2018-09-17T08:33:00Z</cp:lastPrinted>
  <dcterms:modified xmlns:xsi="http://www.w3.org/2001/XMLSchema-instance" xsi:type="dcterms:W3CDTF">2018-09-17T08:34:00Z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(St-339-2018-4-prethodni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