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a2f8" w14:paraId="3e3a2f8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466691">
        <w:t>4</w:t>
      </w:r>
      <w:r w:rsidR="00E450BA">
        <w:t>9</w:t>
      </w:r>
      <w:r w:rsidR="001A2481" w:rsidRPr="000351DA">
        <w:t>/1</w:t>
      </w:r>
      <w:r w:rsidR="0068218C">
        <w:t>6</w:t>
      </w:r>
      <w:r w:rsidR="0024291D">
        <w:t>-</w:t>
      </w:r>
      <w:r w:rsidR="00994FD7">
        <w:t>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E450BA">
        <w:t xml:space="preserve">TALIR d.o.o., Zadar, Ulica Silvija </w:t>
      </w:r>
      <w:proofErr w:type="spellStart"/>
      <w:r w:rsidR="00E450BA">
        <w:t>Strahimira</w:t>
      </w:r>
      <w:proofErr w:type="spellEnd"/>
      <w:r w:rsidR="00E450BA">
        <w:t xml:space="preserve"> Kranjčevića 5, Zadar, OIB: 14501468779</w:t>
      </w:r>
    </w:p>
    <w:p w:rsidRDefault="00DA1786" w:rsidP="00AC26FF" w:rsidR="00DA1786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E450BA">
        <w:t xml:space="preserve">TALIR d.o.o., Zadar, Ulica Silvija </w:t>
      </w:r>
      <w:proofErr w:type="spellStart"/>
      <w:r w:rsidR="00E450BA">
        <w:t>Strahimira</w:t>
      </w:r>
      <w:proofErr w:type="spellEnd"/>
      <w:r w:rsidR="00E450BA">
        <w:t xml:space="preserve"> Kranjčevića 5, Zadar, OIB: 14501468779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E04FE4">
        <w:t xml:space="preserve">16. ožujka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E04FE4" w:rsidP="00F818D8" w:rsidR="00B21176">
      <w:pPr>
        <w:jc w:val="right"/>
      </w:pPr>
      <w:r>
        <w:t>Sutkinja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05ED8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13D2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E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ED8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ED8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ED8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E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ED8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ED8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ED8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St-49/2016</izvorni_sadrzaj>
    <derivirana_varijabla naziv="DomainObject.Predmet.OznakaBroj_1">St-49/2016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TALIR d.o.o. za trgovinu, proizvodnju i uslužnu djelatnost</izvorni_sadrzaj>
    <derivirana_varijabla naziv="DomainObject.Predmet.ProtustrankaFormated_1">  TALIR d.o.o. za trgovinu, proizvodnju i uslužnu djelatnost</derivirana_varijabla>
  </DomainObject.Predmet.ProtustrankaFormated>
  <DomainObject.Predmet.ProtustrankaFormatedOIB>
    <izvorni_sadrzaj>  TALIR d.o.o. za trgovinu, proizvodnju i uslužnu djelatnost, OIB 14501468779</izvorni_sadrzaj>
    <derivirana_varijabla naziv="DomainObject.Predmet.ProtustrankaFormatedOIB_1">  TALIR d.o.o. za trgovinu, proizvodnju i uslužnu djelatnost, OIB 14501468779</derivirana_varijabla>
  </DomainObject.Predmet.ProtustrankaFormatedOIB>
  <DomainObject.Predmet.ProtustrankaFormatedWithAdress>
    <izvorni_sadrzaj> TALIR d.o.o. za trgovinu, proizvodnju i uslužnu djelatnost, Ulica Silvija Strahimira Kranjčevića 5, 23000 Zadar</izvorni_sadrzaj>
    <derivirana_varijabla naziv="DomainObject.Predmet.ProtustrankaFormatedWithAdress_1"> TALIR d.o.o. za trgovinu, proizvodnju i uslužnu djelatnost, Ulica Silvija Strahimira Kranjčevića 5, 23000 Zadar</derivirana_varijabla>
  </DomainObject.Predmet.ProtustrankaFormatedWithAdress>
  <DomainObject.Predmet.ProtustrankaFormatedWithAdressOIB>
    <izvorni_sadrzaj> TALIR d.o.o. za trgovinu, proizvodnju i uslužnu djelatnost, OIB 14501468779, Ulica Silvija Strahimira Kranjčevića 5, 23000 Zadar</izvorni_sadrzaj>
    <derivirana_varijabla naziv="DomainObject.Predmet.ProtustrankaFormatedWithAdressOIB_1"> TALIR d.o.o. za trgovinu, proizvodnju i uslužnu djelatnost, OIB 14501468779, Ulica Silvija Strahimira Kranjčevića 5, 23000 Zadar</derivirana_varijabla>
  </DomainObject.Predmet.ProtustrankaFormatedWithAdressOIB>
  <DomainObject.Predmet.ProtustrankaWithAdress>
    <izvorni_sadrzaj>TALIR d.o.o. za trgovinu, proizvodnju i uslužnu djelatnost Ulica Silvija Strahimira Kranjčevića 5, 23000 Zadar</izvorni_sadrzaj>
    <derivirana_varijabla naziv="DomainObject.Predmet.ProtustrankaWithAdress_1">TALIR d.o.o. za trgovinu, proizvodnju i uslužnu djelatnost Ulica Silvija Strahimira Kranjčevića 5, 23000 Zadar</derivirana_varijabla>
  </DomainObject.Predmet.ProtustrankaWithAdress>
  <DomainObject.Predmet.ProtustrankaWithAdressOIB>
    <izvorni_sadrzaj>TALIR d.o.o. za trgovinu, proizvodnju i uslužnu djelatnost, OIB 14501468779, Ulica Silvija Strahimira Kranjčevića 5, 23000 Zadar</izvorni_sadrzaj>
    <derivirana_varijabla naziv="DomainObject.Predmet.ProtustrankaWithAdressOIB_1">TALIR d.o.o. za trgovinu, proizvodnju i uslužnu djelatnost, OIB 14501468779, Ulica Silvija Strahimira Kranjčevića 5, 23000 Zadar</derivirana_varijabla>
  </DomainObject.Predmet.ProtustrankaWithAdressOIB>
  <DomainObject.Predmet.ProtustrankaNazivFormated>
    <izvorni_sadrzaj>TALIR d.o.o. za trgovinu, proizvodnju i uslužnu djelatnost</izvorni_sadrzaj>
    <derivirana_varijabla naziv="DomainObject.Predmet.ProtustrankaNazivFormated_1">TALIR d.o.o. za trgovinu, proizvodnju i uslužnu djelatnost</derivirana_varijabla>
  </DomainObject.Predmet.ProtustrankaNazivFormated>
  <DomainObject.Predmet.ProtustrankaNazivFormatedOIB>
    <izvorni_sadrzaj>TALIR d.o.o. za trgovinu, proizvodnju i uslužnu djelatnost, OIB 14501468779</izvorni_sadrzaj>
    <derivirana_varijabla naziv="DomainObject.Predmet.ProtustrankaNazivFormatedOIB_1">TALIR d.o.o. za trgovinu, proizvodnju i uslužnu djelatnost, OIB 14501468779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204422.75</izvorni_sadrzaj>
    <derivirana_varijabla naziv="DomainObject.Predmet.TrenutnaVrijednost_1">204422.75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TALIR d.o.o. za trgovinu, proizvodnju i uslužnu djelatnost</item>
    </izvorni_sadrzaj>
    <derivirana_varijabla naziv="DomainObject.Predmet.ProtuStrankaListFormated_1">
      <item>TALIR d.o.o. za trgovinu, proizvodnju i uslužnu djelatnost</item>
    </derivirana_varijabla>
  </DomainObject.Predmet.ProtuStrankaListFormated>
  <DomainObject.Predmet.ProtuStrankaListFormatedOIB>
    <izvorni_sadrzaj>
      <item>TALIR d.o.o. za trgovinu, proizvodnju i uslužnu djelatnost, OIB 14501468779</item>
    </izvorni_sadrzaj>
    <derivirana_varijabla naziv="DomainObject.Predmet.ProtuStrankaListFormatedOIB_1">
      <item>TALIR d.o.o. za trgovinu, proizvodnju i uslužnu djelatnost, OIB 14501468779</item>
    </derivirana_varijabla>
  </DomainObject.Predmet.ProtuStrankaListFormatedOIB>
  <DomainObject.Predmet.ProtuStrankaListFormatedWithAdress>
    <izvorni_sadrzaj>
      <item>TALIR d.o.o. za trgovinu, proizvodnju i uslužnu djelatnost, Ulica Silvija Strahimira Kranjčevića 5, 23000 Zadar</item>
    </izvorni_sadrzaj>
    <derivirana_varijabla naziv="DomainObject.Predmet.ProtuStrankaListFormatedWithAdress_1">
      <item>TALIR d.o.o. za trgovinu, proizvodnju i uslužnu djelatnost, Ulica Silvija Strahimira Kranjčevića 5, 23000 Zadar</item>
    </derivirana_varijabla>
  </DomainObject.Predmet.ProtuStrankaListFormatedWithAdress>
  <DomainObject.Predmet.ProtuStrankaListFormatedWithAdressOIB>
    <izvorni_sadrzaj>
      <item>TALIR d.o.o. za trgovinu, proizvodnju i uslužnu djelatnost, OIB 14501468779, Ulica Silvija Strahimira Kranjčevića 5, 23000 Zadar</item>
    </izvorni_sadrzaj>
    <derivirana_varijabla naziv="DomainObject.Predmet.ProtuStrankaListFormatedWithAdressOIB_1">
      <item>TALIR d.o.o. za trgovinu, proizvodnju i uslužnu djelatnost, OIB 14501468779, Ulica Silvija Strahimira Kranjčevića 5, 23000 Zadar</item>
    </derivirana_varijabla>
  </DomainObject.Predmet.ProtuStrankaListFormatedWithAdressOIB>
  <DomainObject.Predmet.ProtuStrankaListNazivFormated>
    <izvorni_sadrzaj>
      <item>TALIR d.o.o. za trgovinu, proizvodnju i uslužnu djelatnost</item>
    </izvorni_sadrzaj>
    <derivirana_varijabla naziv="DomainObject.Predmet.ProtuStrankaListNazivFormated_1">
      <item>TALIR d.o.o. za trgovinu, proizvodnju i uslužnu djelatnost</item>
    </derivirana_varijabla>
  </DomainObject.Predmet.ProtuStrankaListNazivFormated>
  <DomainObject.Predmet.ProtuStrankaListNazivFormatedOIB>
    <izvorni_sadrzaj>
      <item>TALIR d.o.o. za trgovinu, proizvodnju i uslužnu djelatnost, OIB 14501468779</item>
    </izvorni_sadrzaj>
    <derivirana_varijabla naziv="DomainObject.Predmet.ProtuStrankaListNazivFormatedOIB_1">
      <item>TALIR d.o.o. za trgovinu, proizvodnju i uslužnu djelatnost, OIB 14501468779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TALIR d.o.o. za trgovinu, proizvodnju i uslužnu djelatnost</izvorni_sadrzaj>
    <derivirana_varijabla naziv="DomainObject.Predmet.ProtustrankaIDrugi_1">TALIR d.o.o. za trgovinu, proizvodnju i uslužnu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TALIR d.o.o. za trgovinu, proizvodnju i uslužnu djelatnost, OIB 14501468779, Ulica Silvija Strahimira Kranjčevića 5, 23000 Zadar</izvorni_sadrzaj>
    <derivirana_varijabla naziv="DomainObject.Predmet.ProtustrankaIDrugiAdressOIB_1">TALIR d.o.o. za trgovinu, proizvodnju i uslužnu djelatnost, OIB 14501468779, Ulica Silvija Strahimira Kranjčevića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TALIR d.o.o. za trgovinu, proizvodnju i uslužnu djelatnost</item>
    </izvorni_sadrzaj>
    <derivirana_varijabla naziv="DomainObject.Predmet.SudioniciListNaziv_1">
      <item>FINA</item>
      <item>TALIR d.o.o. za trgovinu, proizvodnju i uslužnu djelatnost</item>
    </derivirana_varijabla>
  </DomainObject.Predmet.SudioniciListNaziv>
  <DomainObject.Predmet.SudioniciListAdressOIB>
    <izvorni_sadrzaj>
      <item>FINA, OIB 85821130368</item>
      <item>TALIR d.o.o. za trgovinu, proizvodnju i uslužnu djelatnost, OIB 14501468779, Ulica Silvija Strahimira Kranjčevića 5,23000 Zadar</item>
    </izvorni_sadrzaj>
    <derivirana_varijabla naziv="DomainObject.Predmet.SudioniciListAdressOIB_1">
      <item>FINA, OIB 85821130368</item>
      <item>TALIR d.o.o. za trgovinu, proizvodnju i uslužnu djelatnost, OIB 14501468779, Ulica Silvija Strahimira Kranjčevića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14501468779</item>
    </izvorni_sadrzaj>
    <derivirana_varijabla naziv="DomainObject.Predmet.SudioniciListNazivOIB_1">
      <item>, OIB 85821130368</item>
      <item>, OIB 14501468779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497</properties:Characters>
  <properties:Lines>36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2016-12-13T08:27:00Z</dcterms:created>
  <dc:creator>Administrator</dc:creator>
  <cp:lastModifiedBy>Martina Kalmeta</cp:lastModifiedBy>
  <cp:lastPrinted>2016-12-12T09:51:00Z</cp:lastPrinted>
  <dcterms:modified xmlns:xsi="http://www.w3.org/2001/XMLSchema-instance" xsi:type="dcterms:W3CDTF">2017-03-16T09:15:00Z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