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ee69" w14:paraId="963ee69" w:rsidRDefault="004C28CF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D902CD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</w:t>
            </w:r>
            <w:r w:rsidR="008620D6"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7565B6">
        <w:rPr>
          <w:bCs/>
          <w:sz w:val="24"/>
          <w:szCs w:val="24"/>
        </w:rPr>
        <w:t>4894</w:t>
      </w:r>
      <w:r w:rsidR="00DF48C3" w:rsidRPr="00192C2B">
        <w:rPr>
          <w:bCs/>
          <w:sz w:val="24"/>
          <w:szCs w:val="24"/>
        </w:rPr>
        <w:t>/</w:t>
      </w:r>
      <w:r w:rsidR="00E46C36">
        <w:rPr>
          <w:bCs/>
          <w:sz w:val="24"/>
          <w:szCs w:val="24"/>
        </w:rPr>
        <w:t>201</w:t>
      </w:r>
      <w:r w:rsidR="007565B6">
        <w:rPr>
          <w:bCs/>
          <w:sz w:val="24"/>
          <w:szCs w:val="24"/>
        </w:rPr>
        <w:t>6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 w:rsidRPr="002362FF">
      <w:pPr>
        <w:jc w:val="center"/>
        <w:rPr>
          <w:b/>
          <w:sz w:val="24"/>
          <w:szCs w:val="24"/>
        </w:rPr>
      </w:pPr>
    </w:p>
    <w:p w:rsidRDefault="002362FF" w:rsidP="002362FF" w:rsidR="002362FF" w:rsidRPr="002362FF">
      <w:pPr>
        <w:ind w:firstLine="708"/>
        <w:jc w:val="both"/>
        <w:rPr>
          <w:sz w:val="24"/>
          <w:szCs w:val="24"/>
        </w:rPr>
      </w:pPr>
      <w:r w:rsidRPr="002362FF">
        <w:rPr>
          <w:sz w:val="24"/>
          <w:szCs w:val="24"/>
        </w:rPr>
        <w:t>Trgovački sud u Zagrebu po sucu tog suda Anti Galiću, kao sucu pojedincu, postupajući po prijedlogu Financijska agencija, radi pokretanja stečajnog postupka nad dužnikom FRIGO MAX INTERNACIONALNI TRANSPORT d.o.o., Zagreb, Južna 1., odvojak 5/2, dana  22.siječnja 2019.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 xml:space="preserve">I. </w:t>
      </w:r>
      <w:r w:rsidR="003573DB"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</w:t>
      </w:r>
      <w:r w:rsidR="007565B6">
        <w:t xml:space="preserve">Ana Maria Međimurec, Zagreb, Ilica 104., OIB 86890331310 </w:t>
      </w:r>
      <w:r w:rsidR="008620D6" w:rsidRPr="00DF3D0A">
        <w:rPr>
          <w:sz w:val="24"/>
          <w:szCs w:val="24"/>
        </w:rPr>
        <w:t xml:space="preserve">određuje se nagrada u </w:t>
      </w:r>
      <w:r w:rsidR="00DD7A46" w:rsidRPr="00DF3D0A">
        <w:rPr>
          <w:sz w:val="24"/>
          <w:szCs w:val="24"/>
        </w:rPr>
        <w:t xml:space="preserve">brutto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kn.</w:t>
      </w:r>
      <w:r w:rsidRPr="00DF3D0A">
        <w:rPr>
          <w:sz w:val="24"/>
          <w:szCs w:val="24"/>
        </w:rPr>
        <w:t xml:space="preserve"> </w:t>
      </w:r>
    </w:p>
    <w:p w:rsidRDefault="009E22FE" w:rsidP="005E2EFC" w:rsidR="000B7A1A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>II  Nalaže se računovodstvu suda po pravomoćnosti ovog rješenja netto  iznos nagrade iz točke I ovog rješenja</w:t>
      </w:r>
      <w:r w:rsidR="00447C58" w:rsidRPr="00DF3D0A">
        <w:rPr>
          <w:sz w:val="24"/>
          <w:szCs w:val="24"/>
        </w:rPr>
        <w:t xml:space="preserve"> na teret </w:t>
      </w:r>
      <w:r w:rsidR="00085617" w:rsidRPr="00DF3D0A">
        <w:rPr>
          <w:sz w:val="24"/>
          <w:szCs w:val="24"/>
        </w:rPr>
        <w:t xml:space="preserve">Fonda iz članka </w:t>
      </w:r>
      <w:r w:rsidR="001A39C7" w:rsidRPr="00DF3D0A">
        <w:rPr>
          <w:sz w:val="24"/>
          <w:szCs w:val="24"/>
        </w:rPr>
        <w:t>111. SZ-a</w:t>
      </w:r>
      <w:r w:rsidR="00447C58" w:rsidRPr="00DF3D0A">
        <w:rPr>
          <w:sz w:val="24"/>
          <w:szCs w:val="24"/>
        </w:rPr>
        <w:t xml:space="preserve"> uplatiti za korist </w:t>
      </w:r>
      <w:r w:rsidRPr="00DF3D0A">
        <w:rPr>
          <w:sz w:val="24"/>
          <w:szCs w:val="24"/>
        </w:rPr>
        <w:t xml:space="preserve">žiro račun: </w:t>
      </w:r>
      <w:r w:rsidR="007565B6">
        <w:t xml:space="preserve">Ana Maria Međimurec, Zagreb, Ilica 104., OIB 86890331310 </w:t>
      </w:r>
      <w:r w:rsidRPr="00DF3D0A">
        <w:rPr>
          <w:sz w:val="24"/>
          <w:szCs w:val="24"/>
        </w:rPr>
        <w:t>IBAN HR</w:t>
      </w:r>
      <w:r w:rsidR="00447C58" w:rsidRPr="00DF3D0A">
        <w:rPr>
          <w:sz w:val="24"/>
          <w:szCs w:val="24"/>
        </w:rPr>
        <w:t xml:space="preserve"> </w:t>
      </w:r>
      <w:r w:rsidR="0054178D">
        <w:rPr>
          <w:sz w:val="24"/>
          <w:szCs w:val="24"/>
        </w:rPr>
        <w:t>7424020063103492</w:t>
      </w:r>
      <w:r w:rsidR="000629A0">
        <w:rPr>
          <w:sz w:val="24"/>
          <w:szCs w:val="24"/>
        </w:rPr>
        <w:t xml:space="preserve"> kod ERST&amp;STEIRMARKISCHE bank d.d.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0629A0">
        <w:rPr>
          <w:sz w:val="24"/>
        </w:rPr>
        <w:t>22.studenog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</w:t>
      </w:r>
      <w:r w:rsidR="00B46245">
        <w:rPr>
          <w:sz w:val="24"/>
        </w:rPr>
        <w:t>13.lipnja</w:t>
      </w:r>
      <w:r w:rsidR="00DE1246">
        <w:rPr>
          <w:sz w:val="24"/>
        </w:rPr>
        <w:t xml:space="preserve"> </w:t>
      </w:r>
      <w:r>
        <w:rPr>
          <w:sz w:val="24"/>
        </w:rPr>
        <w:t>201</w:t>
      </w:r>
      <w:r w:rsidR="00B46245">
        <w:rPr>
          <w:sz w:val="24"/>
        </w:rPr>
        <w:t>6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0367BE">
        <w:rPr>
          <w:sz w:val="24"/>
        </w:rPr>
        <w:t>1</w:t>
      </w:r>
      <w:r w:rsidR="00B46245">
        <w:rPr>
          <w:sz w:val="24"/>
        </w:rPr>
        <w:t>9.ožujka</w:t>
      </w:r>
      <w:r w:rsidR="00477010">
        <w:rPr>
          <w:sz w:val="24"/>
        </w:rPr>
        <w:t xml:space="preserve"> </w:t>
      </w:r>
      <w:r w:rsidR="00C4595F">
        <w:rPr>
          <w:sz w:val="24"/>
        </w:rPr>
        <w:t>201</w:t>
      </w:r>
      <w:r w:rsidR="000367BE">
        <w:rPr>
          <w:sz w:val="24"/>
        </w:rPr>
        <w:t>8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 w:rsidRPr="00B46245">
        <w:rPr>
          <w:sz w:val="24"/>
          <w:szCs w:val="24"/>
        </w:rPr>
        <w:t xml:space="preserve">-rješenjem ovog suda od </w:t>
      </w:r>
      <w:r w:rsidR="00B46245" w:rsidRPr="00B46245">
        <w:rPr>
          <w:sz w:val="24"/>
          <w:szCs w:val="24"/>
        </w:rPr>
        <w:t>1</w:t>
      </w:r>
      <w:r w:rsidR="000367BE" w:rsidRPr="00B46245">
        <w:rPr>
          <w:sz w:val="24"/>
          <w:szCs w:val="24"/>
        </w:rPr>
        <w:t>6.</w:t>
      </w:r>
      <w:r w:rsidR="00B46245" w:rsidRPr="00B46245">
        <w:rPr>
          <w:sz w:val="24"/>
          <w:szCs w:val="24"/>
        </w:rPr>
        <w:t xml:space="preserve">svibnja </w:t>
      </w:r>
      <w:r w:rsidRPr="00B46245">
        <w:rPr>
          <w:sz w:val="24"/>
          <w:szCs w:val="24"/>
        </w:rPr>
        <w:t>201</w:t>
      </w:r>
      <w:r w:rsidR="00B13E95" w:rsidRPr="00B46245">
        <w:rPr>
          <w:sz w:val="24"/>
          <w:szCs w:val="24"/>
        </w:rPr>
        <w:t>8</w:t>
      </w:r>
      <w:r w:rsidRPr="00B46245">
        <w:rPr>
          <w:sz w:val="24"/>
          <w:szCs w:val="24"/>
        </w:rPr>
        <w:t xml:space="preserve">. </w:t>
      </w:r>
      <w:r w:rsidR="00B46245" w:rsidRPr="00B46245">
        <w:rPr>
          <w:sz w:val="24"/>
          <w:szCs w:val="24"/>
        </w:rPr>
        <w:t xml:space="preserve">Ana Maria Međimurec, Zagreb </w:t>
      </w:r>
      <w:r w:rsidRPr="00B46245">
        <w:rPr>
          <w:sz w:val="24"/>
          <w:szCs w:val="24"/>
        </w:rPr>
        <w:t>postavljen</w:t>
      </w:r>
      <w:r w:rsidR="00B46245">
        <w:rPr>
          <w:sz w:val="24"/>
          <w:szCs w:val="24"/>
        </w:rPr>
        <w:t>a</w:t>
      </w:r>
      <w:r w:rsidRPr="00B46245">
        <w:rPr>
          <w:sz w:val="24"/>
          <w:szCs w:val="24"/>
        </w:rPr>
        <w:t xml:space="preserve"> </w:t>
      </w:r>
      <w:r w:rsidR="000367BE" w:rsidRPr="00B46245">
        <w:rPr>
          <w:sz w:val="24"/>
          <w:szCs w:val="24"/>
        </w:rPr>
        <w:t xml:space="preserve">je </w:t>
      </w:r>
      <w:r w:rsidRPr="00B46245">
        <w:rPr>
          <w:sz w:val="24"/>
          <w:szCs w:val="24"/>
        </w:rPr>
        <w:t>za privremenog stečajnog upravitel</w:t>
      </w:r>
      <w:r w:rsidR="00C4595F" w:rsidRPr="00B46245">
        <w:rPr>
          <w:sz w:val="24"/>
          <w:szCs w:val="24"/>
        </w:rPr>
        <w:t>j</w:t>
      </w:r>
      <w:r w:rsidRPr="00B46245">
        <w:rPr>
          <w:sz w:val="24"/>
          <w:szCs w:val="24"/>
        </w:rPr>
        <w:t xml:space="preserve">a sa zadaćom utvrditi imovinu </w:t>
      </w:r>
      <w:r w:rsidRPr="00963321">
        <w:rPr>
          <w:sz w:val="24"/>
        </w:rPr>
        <w:t xml:space="preserve">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B46245">
        <w:rPr>
          <w:sz w:val="24"/>
        </w:rPr>
        <w:t>1</w:t>
      </w:r>
      <w:r w:rsidR="000367BE">
        <w:rPr>
          <w:sz w:val="24"/>
        </w:rPr>
        <w:t>6.</w:t>
      </w:r>
      <w:r w:rsidR="00B46245">
        <w:rPr>
          <w:sz w:val="24"/>
        </w:rPr>
        <w:t>svibnja</w:t>
      </w:r>
      <w:r w:rsidR="00201F1C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40037E">
        <w:rPr>
          <w:sz w:val="24"/>
        </w:rPr>
        <w:t>2</w:t>
      </w:r>
      <w:r w:rsidR="007F59F1">
        <w:rPr>
          <w:sz w:val="24"/>
        </w:rPr>
        <w:t>9.</w:t>
      </w:r>
      <w:r w:rsidR="0040037E">
        <w:rPr>
          <w:sz w:val="24"/>
        </w:rPr>
        <w:t>lipnja</w:t>
      </w:r>
      <w:r w:rsidR="00201F1C">
        <w:rPr>
          <w:sz w:val="24"/>
        </w:rPr>
        <w:t xml:space="preserve"> </w:t>
      </w:r>
      <w:r>
        <w:rPr>
          <w:sz w:val="24"/>
        </w:rPr>
        <w:t xml:space="preserve"> 201</w:t>
      </w:r>
      <w:r w:rsidR="007F59F1">
        <w:rPr>
          <w:sz w:val="24"/>
        </w:rPr>
        <w:t>8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7F59F1">
        <w:rPr>
          <w:sz w:val="24"/>
        </w:rPr>
        <w:t xml:space="preserve">13.studenog </w:t>
      </w:r>
      <w:r>
        <w:rPr>
          <w:sz w:val="24"/>
        </w:rPr>
        <w:t>201</w:t>
      </w:r>
      <w:r w:rsidR="005840D0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</w:t>
      </w:r>
      <w:r>
        <w:rPr>
          <w:sz w:val="24"/>
        </w:rPr>
        <w:lastRenderedPageBreak/>
        <w:t xml:space="preserve">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3E4FE6" w:rsidP="00515BF0" w:rsidR="003E4FE6" w:rsidRPr="00E31300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40037E">
        <w:rPr>
          <w:sz w:val="24"/>
          <w:szCs w:val="24"/>
        </w:rPr>
        <w:t>22.siječnja</w:t>
      </w:r>
      <w:r w:rsidR="007F59F1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8B76D4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8B76D4" w:rsidP="008B76D4" w:rsidR="008B76D4">
      <w:pPr>
        <w:ind w:firstLine="720" w:left="2880"/>
        <w:jc w:val="both"/>
      </w:pPr>
      <w:r>
        <w:t>Za točnost otpravka, ovlašteni službenik:</w:t>
      </w:r>
    </w:p>
    <w:p w:rsidRDefault="008B76D4" w:rsidP="00422EE0" w:rsidR="008B76D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7C51" w:rsidP="008B76D4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289" w:rsidR="00574289">
      <w:r>
        <w:separator/>
      </w:r>
    </w:p>
  </w:endnote>
  <w:endnote w:id="0" w:type="continuationSeparator">
    <w:p w:rsidRDefault="00574289" w:rsidR="00574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289" w:rsidR="00574289">
      <w:r>
        <w:separator/>
      </w:r>
    </w:p>
  </w:footnote>
  <w:footnote w:id="0" w:type="continuationSeparator">
    <w:p w:rsidRDefault="00574289" w:rsidR="00574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6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B0618"/>
    <w:rsid w:val="001C0E04"/>
    <w:rsid w:val="001C3DCF"/>
    <w:rsid w:val="001E58A7"/>
    <w:rsid w:val="001F14A5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8403B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FCE"/>
    <w:rsid w:val="00474F9B"/>
    <w:rsid w:val="004750C8"/>
    <w:rsid w:val="004762EC"/>
    <w:rsid w:val="00477010"/>
    <w:rsid w:val="00487288"/>
    <w:rsid w:val="004915AF"/>
    <w:rsid w:val="00493A73"/>
    <w:rsid w:val="004A0A61"/>
    <w:rsid w:val="004B0F6A"/>
    <w:rsid w:val="004B2F6A"/>
    <w:rsid w:val="004C28CF"/>
    <w:rsid w:val="004C6903"/>
    <w:rsid w:val="004D527D"/>
    <w:rsid w:val="004D556D"/>
    <w:rsid w:val="00505A6F"/>
    <w:rsid w:val="005115F6"/>
    <w:rsid w:val="00515BF0"/>
    <w:rsid w:val="00524CB0"/>
    <w:rsid w:val="00525E3C"/>
    <w:rsid w:val="0054178D"/>
    <w:rsid w:val="005643F9"/>
    <w:rsid w:val="005659E1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960C5"/>
    <w:rsid w:val="007D50A9"/>
    <w:rsid w:val="007F291C"/>
    <w:rsid w:val="007F59F1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62E7"/>
    <w:rsid w:val="008B76D4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929DA"/>
    <w:rsid w:val="009A5FFE"/>
    <w:rsid w:val="009E22FE"/>
    <w:rsid w:val="00A2384B"/>
    <w:rsid w:val="00A300E7"/>
    <w:rsid w:val="00A32E6E"/>
    <w:rsid w:val="00A55D63"/>
    <w:rsid w:val="00A8147C"/>
    <w:rsid w:val="00A90306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902CD"/>
    <w:rsid w:val="00DC0819"/>
    <w:rsid w:val="00DC4FC1"/>
    <w:rsid w:val="00DD7A46"/>
    <w:rsid w:val="00DE1246"/>
    <w:rsid w:val="00DE6D82"/>
    <w:rsid w:val="00DF3D0A"/>
    <w:rsid w:val="00DF48C3"/>
    <w:rsid w:val="00DF5AE9"/>
    <w:rsid w:val="00E23073"/>
    <w:rsid w:val="00E31300"/>
    <w:rsid w:val="00E33139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53969"/>
    <w:rsid w:val="00F56107"/>
    <w:rsid w:val="00F622C0"/>
    <w:rsid w:val="00F7611C"/>
    <w:rsid w:val="00F8451F"/>
    <w:rsid w:val="00F869EF"/>
    <w:rsid w:val="00FA7381"/>
    <w:rsid w:val="00FB48C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6D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6D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St-4894/2016</izvorni_sadrzaj>
    <derivirana_varijabla naziv="DomainObject.Predmet.OznakaBroj_1">St-4894/2016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MAX INTERNACIONALNI TRANSPORT d.o.o.</izvorni_sadrzaj>
    <derivirana_varijabla naziv="DomainObject.Predmet.ProtustrankaFormated_1">  FRIGO MAX INTERNACIONALNI TRANSPORT d.o.o.</derivirana_varijabla>
  </DomainObject.Predmet.ProtustrankaFormated>
  <DomainObject.Predmet.ProtustrankaFormatedOIB>
    <izvorni_sadrzaj>  FRIGO MAX INTERNACIONALNI TRANSPORT d.o.o., OIB 74894811380</izvorni_sadrzaj>
    <derivirana_varijabla naziv="DomainObject.Predmet.ProtustrankaFormatedOIB_1">  FRIGO MAX INTERNACIONALNI TRANSPORT d.o.o., OIB 74894811380</derivirana_varijabla>
  </DomainObject.Predmet.ProtustrankaFormatedOIB>
  <DomainObject.Predmet.ProtustrankaFormatedWithAdress>
    <izvorni_sadrzaj> FRIGO MAX INTERNACIONALNI TRANSPORT d.o.o., Južna 1. odvojak 5/2, 10000 Zagreb</izvorni_sadrzaj>
    <derivirana_varijabla naziv="DomainObject.Predmet.ProtustrankaFormatedWithAdress_1"> FRIGO MAX INTERNACIONALNI TRANSPORT d.o.o., Južna 1. odvojak 5/2, 10000 Zagreb</derivirana_varijabla>
  </DomainObject.Predmet.ProtustrankaFormatedWithAdress>
  <DomainObject.Predmet.ProtustrankaFormatedWithAdressOIB>
    <izvorni_sadrzaj> FRIGO MAX INTERNACIONALNI TRANSPORT d.o.o., OIB 74894811380, Južna 1. odvojak 5/2, 10000 Zagreb</izvorni_sadrzaj>
    <derivirana_varijabla naziv="DomainObject.Predmet.ProtustrankaFormatedWithAdressOIB_1"> FRIGO MAX INTERNACIONALNI TRANSPORT d.o.o., OIB 74894811380, Južna 1. odvojak 5/2, 10000 Zagreb</derivirana_varijabla>
  </DomainObject.Predmet.ProtustrankaFormatedWithAdressOIB>
  <DomainObject.Predmet.ProtustrankaWithAdress>
    <izvorni_sadrzaj>FRIGO MAX INTERNACIONALNI TRANSPORT d.o.o. Južna 1. odvojak 5/2, 10000 Zagreb</izvorni_sadrzaj>
    <derivirana_varijabla naziv="DomainObject.Predmet.ProtustrankaWithAdress_1">FRIGO MAX INTERNACIONALNI TRANSPORT d.o.o. Južna 1. odvojak 5/2, 10000 Zagreb</derivirana_varijabla>
  </DomainObject.Predmet.ProtustrankaWithAdress>
  <DomainObject.Predmet.ProtustrankaWithAdressOIB>
    <izvorni_sadrzaj>FRIGO MAX INTERNACIONALNI TRANSPORT d.o.o., OIB 74894811380, Južna 1. odvojak 5/2, 10000 Zagreb</izvorni_sadrzaj>
    <derivirana_varijabla naziv="DomainObject.Predmet.ProtustrankaWithAdressOIB_1">FRIGO MAX INTERNACIONALNI TRANSPORT d.o.o., OIB 74894811380, Južna 1. odvojak 5/2, 10000 Zagreb</derivirana_varijabla>
  </DomainObject.Predmet.ProtustrankaWithAdressOIB>
  <DomainObject.Predmet.ProtustrankaNazivFormated>
    <izvorni_sadrzaj>FRIGO MAX INTERNACIONALNI TRANSPORT d.o.o.</izvorni_sadrzaj>
    <derivirana_varijabla naziv="DomainObject.Predmet.ProtustrankaNazivFormated_1">FRIGO MAX INTERNACIONALNI TRANSPORT d.o.o.</derivirana_varijabla>
  </DomainObject.Predmet.ProtustrankaNazivFormated>
  <DomainObject.Predmet.ProtustrankaNazivFormatedOIB>
    <izvorni_sadrzaj>FRIGO MAX INTERNACIONALNI TRANSPORT d.o.o., OIB 74894811380</izvorni_sadrzaj>
    <derivirana_varijabla naziv="DomainObject.Predmet.ProtustrankaNazivFormatedOIB_1">FRIGO MAX INTERNACIONALNI TRANSPORT d.o.o., OIB 74894811380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MAX INTERNACIONALNI TRANSPORT d.o.o.</item>
    </izvorni_sadrzaj>
    <derivirana_varijabla naziv="DomainObject.Predmet.ProtuStrankaListFormated_1">
      <item>FRIGO MAX INTERNACIONALNI TRANSPORT d.o.o.</item>
    </derivirana_varijabla>
  </DomainObject.Predmet.ProtuStrankaListFormated>
  <DomainObject.Predmet.ProtuStrankaListFormatedOIB>
    <izvorni_sadrzaj>
      <item>FRIGO MAX INTERNACIONALNI TRANSPORT d.o.o., OIB 74894811380</item>
    </izvorni_sadrzaj>
    <derivirana_varijabla naziv="DomainObject.Predmet.ProtuStrankaListFormatedOIB_1">
      <item>FRIGO MAX INTERNACIONALNI TRANSPORT d.o.o., OIB 74894811380</item>
    </derivirana_varijabla>
  </DomainObject.Predmet.ProtuStrankaListFormatedOIB>
  <DomainObject.Predmet.ProtuStrankaListFormatedWithAdress>
    <izvorni_sadrzaj>
      <item>FRIGO MAX INTERNACIONALNI TRANSPORT d.o.o., Južna 1. odvojak 5/2, 10000 Zagreb</item>
    </izvorni_sadrzaj>
    <derivirana_varijabla naziv="DomainObject.Predmet.ProtuStrankaListFormatedWithAdress_1">
      <item>FRIGO MAX INTERNACIONALNI TRANSPORT d.o.o., Južna 1. odvojak 5/2, 10000 Zagreb</item>
    </derivirana_varijabla>
  </DomainObject.Predmet.ProtuStrankaListFormatedWithAdress>
  <DomainObject.Predmet.ProtuStrankaListFormatedWithAdressOIB>
    <izvorni_sadrzaj>
      <item>FRIGO MAX INTERNACIONALNI TRANSPORT d.o.o., OIB 74894811380, Južna 1. odvojak 5/2, 10000 Zagreb</item>
    </izvorni_sadrzaj>
    <derivirana_varijabla naziv="DomainObject.Predmet.ProtuStrankaListFormatedWithAdressOIB_1">
      <item>FRIGO MAX INTERNACIONALNI TRANSPORT d.o.o., OIB 74894811380, Južna 1. odvojak 5/2, 10000 Zagreb</item>
    </derivirana_varijabla>
  </DomainObject.Predmet.ProtuStrankaListFormatedWithAdressOIB>
  <DomainObject.Predmet.ProtuStrankaListNazivFormated>
    <izvorni_sadrzaj>
      <item>FRIGO MAX INTERNACIONALNI TRANSPORT d.o.o.</item>
    </izvorni_sadrzaj>
    <derivirana_varijabla naziv="DomainObject.Predmet.ProtuStrankaListNazivFormated_1">
      <item>FRIGO MAX INTERNACIONALNI TRANSPORT d.o.o.</item>
    </derivirana_varijabla>
  </DomainObject.Predmet.ProtuStrankaListNazivFormated>
  <DomainObject.Predmet.ProtuStrankaListNazivFormatedOIB>
    <izvorni_sadrzaj>
      <item>FRIGO MAX INTERNACIONALNI TRANSPORT d.o.o., OIB 74894811380</item>
    </izvorni_sadrzaj>
    <derivirana_varijabla naziv="DomainObject.Predmet.ProtuStrankaListNazivFormatedOIB_1">
      <item>FRIGO MAX INTERNACIONALNI TRANSPORT d.o.o., OIB 74894811380</item>
    </derivirana_varijabla>
  </DomainObject.Predmet.ProtuStrankaListNazivFormatedOIB>
  <DomainObject.Predmet.OstaliListFormated>
    <izvorni_sadrzaj>
      <item>Igor Mihaljević</item>
    </izvorni_sadrzaj>
    <derivirana_varijabla naziv="DomainObject.Predmet.OstaliListFormated_1">
      <item>Igor Mihaljević</item>
    </derivirana_varijabla>
  </DomainObject.Predmet.OstaliListFormated>
  <DomainObject.Predmet.OstaliListFormatedOIB>
    <izvorni_sadrzaj>
      <item>Igor Mihaljević, OIB 42378337016</item>
    </izvorni_sadrzaj>
    <derivirana_varijabla naziv="DomainObject.Predmet.OstaliListFormatedOIB_1">
      <item>Igor Mihaljević, OIB 42378337016</item>
    </derivirana_varijabla>
  </DomainObject.Predmet.OstaliListFormatedOIB>
  <DomainObject.Predmet.OstaliListFormatedWithAdress>
    <izvorni_sadrzaj>
      <item>Igor Mihaljević, Južna 5/2, 10000 Zagreb</item>
    </izvorni_sadrzaj>
    <derivirana_varijabla naziv="DomainObject.Predmet.OstaliListFormatedWithAdress_1">
      <item>Igor Mihaljević, Južna 5/2, 10000 Zagreb</item>
    </derivirana_varijabla>
  </DomainObject.Predmet.OstaliListFormatedWithAdress>
  <DomainObject.Predmet.OstaliListFormatedWithAdressOIB>
    <izvorni_sadrzaj>
      <item>Igor Mihaljević, OIB 42378337016, Južna 5/2, 10000 Zagreb</item>
    </izvorni_sadrzaj>
    <derivirana_varijabla naziv="DomainObject.Predmet.OstaliListFormatedWithAdressOIB_1">
      <item>Igor Mihaljević, OIB 42378337016, Južna 5/2, 10000 Zagreb</item>
    </derivirana_varijabla>
  </DomainObject.Predmet.OstaliListFormatedWithAdressOIB>
  <DomainObject.Predmet.OstaliListNazivFormated>
    <izvorni_sadrzaj>
      <item>Igor Mihaljević</item>
    </izvorni_sadrzaj>
    <derivirana_varijabla naziv="DomainObject.Predmet.OstaliListNazivFormated_1">
      <item>Igor Mihaljević</item>
    </derivirana_varijabla>
  </DomainObject.Predmet.OstaliListNazivFormated>
  <DomainObject.Predmet.OstaliListNazivFormatedOIB>
    <izvorni_sadrzaj>
      <item>Igor Mihaljević, OIB 42378337016</item>
    </izvorni_sadrzaj>
    <derivirana_varijabla naziv="DomainObject.Predmet.OstaliListNazivFormatedOIB_1">
      <item>Igor Mihaljević, OIB 42378337016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MAX INTERNACIONALNI TRANSPORT d.o.o.</izvorni_sadrzaj>
    <derivirana_varijabla naziv="DomainObject.Predmet.ProtustrankaIDrugi_1">FRIGO MAX INTERNACIONALNI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MAX INTERNACIONALNI TRANSPORT d.o.o., OIB 74894811380, Južna 1. odvojak 5/2, 10000 Zagreb</izvorni_sadrzaj>
    <derivirana_varijabla naziv="DomainObject.Predmet.ProtustrankaIDrugiAdressOIB_1">FRIGO MAX INTERNACIONALNI TRANSPORT d.o.o., OIB 74894811380, Južna 1. odvojak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MAX INTERNACIONALNI TRANSPORT d.o.o.</item>
      <item>Igor Mihaljević</item>
    </izvorni_sadrzaj>
    <derivirana_varijabla naziv="DomainObject.Predmet.SudioniciListNaziv_1">
      <item>FINA Regionalni centar Zagreb</item>
      <item>FRIGO MAX INTERNACIONALNI TRANSPORT d.o.o.</item>
      <item>Igor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izvorni_sadrzaj>
    <derivirana_varijabla naziv="DomainObject.Predmet.SudioniciListAdressOIB_1"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74894811380</item>
      <item>, OIB 42378337016</item>
    </izvorni_sadrzaj>
    <derivirana_varijabla naziv="DomainObject.Predmet.SudioniciListNazivOIB_1">
      <item>, OIB 85821130368</item>
      <item>, OIB 74894811380</item>
      <item>, OIB 42378337016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St-4894/2016-13</izvorni_sadrzaj>
    <derivirana_varijabla naziv="DomainObject.PredzadnjaOdlukaIzPredmeta.Oznaka_1">St-4894/2016-13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8903C-328D-47A0-A40B-A4ED8128B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477</properties:Words>
  <properties:Characters>2740</properties:Characters>
  <properties:Lines>74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2019-01-22T13:29:00Z</dcterms:created>
  <dc:creator>Ante</dc:creator>
  <cp:lastModifiedBy>Valentina Delač</cp:lastModifiedBy>
  <cp:lastPrinted>2019-01-22T13:28:00Z</cp:lastPrinted>
  <dcterms:modified xmlns:xsi="http://www.w3.org/2001/XMLSchema-instance" xsi:type="dcterms:W3CDTF">2019-01-22T13:30:00Z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(Frigo max  Nagrada nova  uredba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