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bf83" w14:paraId="c7abf8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278A8">
        <w:t>25</w:t>
      </w:r>
      <w:r w:rsidR="008D3EAF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1278A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DF75D0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5E14CF">
        <w:t>OKUSI SLAVONIJE d.o.o. za proizvodnju i usluge, Nuštar, Bana Jelačića 6</w:t>
      </w:r>
      <w:r w:rsidR="00DF75D0" w:rsidRPr="00CE0AA2">
        <w:t>, MBS 0300</w:t>
      </w:r>
      <w:r w:rsidR="005E14CF">
        <w:t>97502</w:t>
      </w:r>
      <w:r w:rsidR="00DF75D0" w:rsidRPr="00CE0AA2">
        <w:t xml:space="preserve">, OIB: </w:t>
      </w:r>
      <w:r w:rsidR="005E14CF">
        <w:t>33908408169</w:t>
      </w:r>
      <w:r w:rsidR="00DF75D0" w:rsidRPr="0041082E">
        <w:t xml:space="preserve">, dana </w:t>
      </w:r>
      <w:r w:rsidR="005E14CF">
        <w:t>26</w:t>
      </w:r>
      <w:r w:rsidR="00DF75D0" w:rsidRPr="0041082E">
        <w:t xml:space="preserve">. </w:t>
      </w:r>
      <w:r w:rsidR="005E14CF">
        <w:t>ožujka</w:t>
      </w:r>
      <w:r w:rsidR="00DF75D0" w:rsidRPr="0041082E">
        <w:t xml:space="preserve"> 201</w:t>
      </w:r>
      <w:r w:rsidR="00DF75D0">
        <w:t>8</w:t>
      </w:r>
      <w:r w:rsidR="00DF75D0" w:rsidRPr="0041082E"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5E14CF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E14CF" w:rsidRPr="005E14CF">
        <w:t>OKUSI SLAVONIJE d.o.o. za proizvodnju i usluge, Nuštar, Bana Jelačića 6, MBS 030097502, OIB: 33908408169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E319C6">
        <w:t>Kata Rašić, Vinkovci, S. S. Kranjčevića 31</w:t>
      </w:r>
      <w:r w:rsidRPr="008A153E">
        <w:t xml:space="preserve">, OIB </w:t>
      </w:r>
      <w:r w:rsidR="00E319C6">
        <w:t>84450283675</w:t>
      </w:r>
      <w:r>
        <w:t>, izabran</w:t>
      </w:r>
      <w:r w:rsidR="00E319C6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CD40A6">
        <w:t>23</w:t>
      </w:r>
      <w:r>
        <w:t>.0</w:t>
      </w:r>
      <w:r w:rsidR="00CD40A6">
        <w:t>4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5E14CF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E14CF" w:rsidRPr="005E14CF">
        <w:t>OKUSI SLAVONIJE d.o.o. za proizvodnju i usluge, Nuštar, Bana Jelačića 6, MBS 030097502, OIB: 33908408169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CD40A6" w:rsidP="00DF75D0" w:rsidR="00DF75D0">
      <w:pPr>
        <w:ind w:firstLine="720" w:left="2160"/>
      </w:pPr>
      <w:r>
        <w:t>26</w:t>
      </w:r>
      <w:r w:rsidR="00DF75D0">
        <w:t xml:space="preserve">. </w:t>
      </w:r>
      <w:r>
        <w:t>travnj</w:t>
      </w:r>
      <w:r w:rsidR="00DF75D0">
        <w:t>a 2018. u 9,00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>Dana 2</w:t>
      </w:r>
      <w:r w:rsidR="00CD40A6">
        <w:t>3</w:t>
      </w:r>
      <w:r>
        <w:t>.</w:t>
      </w:r>
      <w:r w:rsidR="00CD40A6">
        <w:t>03</w:t>
      </w:r>
      <w:r>
        <w:t>.201</w:t>
      </w:r>
      <w:r w:rsidR="00CD40A6">
        <w:t>8</w:t>
      </w:r>
      <w:r>
        <w:t>. zaprimljen je na ovome sudu zahtjev FINE Regionalni centar Osijek, Podružnica Osijek, klasa: 110-07/1</w:t>
      </w:r>
      <w:r w:rsidR="00C952F9">
        <w:t>8</w:t>
      </w:r>
      <w:r>
        <w:t>-01/04 Ur. broj 04-06-1</w:t>
      </w:r>
      <w:r w:rsidR="00C952F9">
        <w:t>8</w:t>
      </w:r>
      <w:r>
        <w:t>-</w:t>
      </w:r>
      <w:r w:rsidR="00C952F9">
        <w:t>13</w:t>
      </w:r>
      <w:r>
        <w:t>4</w:t>
      </w:r>
      <w:r w:rsidR="00C952F9">
        <w:t>9</w:t>
      </w:r>
      <w:r>
        <w:t xml:space="preserve"> od 2</w:t>
      </w:r>
      <w:r w:rsidR="00C952F9">
        <w:t>2</w:t>
      </w:r>
      <w:r>
        <w:t>.</w:t>
      </w:r>
      <w:r w:rsidR="00C952F9">
        <w:t>03</w:t>
      </w:r>
      <w:r>
        <w:t>.201</w:t>
      </w:r>
      <w:r w:rsidR="00C952F9">
        <w:t>8</w:t>
      </w:r>
      <w:r>
        <w:t xml:space="preserve">. godine, za otvaranje stečajnog postupka nad dužnikom </w:t>
      </w:r>
      <w:r w:rsidR="00E319C6" w:rsidRPr="00E319C6">
        <w:t>OKUSI SLAVONIJE d.o.o. za proizvodnju i usluge, Nuštar, Bana Jelačića 6, MBS 030097502, OIB: 33908408169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>U prijedlogu je navela da na dan 2</w:t>
      </w:r>
      <w:r w:rsidR="00C952F9">
        <w:t>1</w:t>
      </w:r>
      <w:r>
        <w:t>.</w:t>
      </w:r>
      <w:r w:rsidR="00C952F9">
        <w:t>03</w:t>
      </w:r>
      <w:r>
        <w:t>.201</w:t>
      </w:r>
      <w:r w:rsidR="00C952F9">
        <w:t>8</w:t>
      </w:r>
      <w:r>
        <w:t>. dužnik u Očevidniku redoslijeda osnova za plaćanje ima evidentirane neizvršene osnove za plaćanje u neprekinutom razdoblju od 12</w:t>
      </w:r>
      <w:r w:rsidR="00C952F9">
        <w:t>2</w:t>
      </w:r>
      <w:r>
        <w:t xml:space="preserve"> dana, u ukupnom iznosu od </w:t>
      </w:r>
      <w:r w:rsidR="00C952F9">
        <w:t>101.305,01</w:t>
      </w:r>
      <w:r>
        <w:t xml:space="preserve"> kn, u koji iznos je uračunata kamata i naknada FINE za provedbe ovrhe na novčanim sredstvima dužnika. Navodi da dužnik ima </w:t>
      </w:r>
      <w:r w:rsidR="002F1C40">
        <w:t>pet</w:t>
      </w:r>
      <w:r>
        <w:t xml:space="preserve"> zaposlena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2F1C40" w:rsidRPr="002F1C40">
        <w:t>21.03.2018</w:t>
      </w:r>
      <w:r>
        <w:t xml:space="preserve">., te navodi da na temelju čl. 112. st. 5. SZ dužnik na ime predujma za namirenje troškova stečajnog postupka </w:t>
      </w:r>
      <w:r w:rsidR="002F1C40">
        <w:t>i</w:t>
      </w:r>
      <w:r>
        <w:t>ma zaplijenjena novčana sredstva</w:t>
      </w:r>
      <w:r w:rsidR="002F1C40">
        <w:t xml:space="preserve"> u iznosu od 5.000,00 kn</w:t>
      </w:r>
      <w:r>
        <w:t xml:space="preserve"> na dan </w:t>
      </w:r>
      <w:r w:rsidR="002F1C40" w:rsidRPr="002F1C40">
        <w:t>21.03.2018</w:t>
      </w:r>
      <w:r>
        <w:t xml:space="preserve">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5E14CF" w:rsidRPr="005E14CF">
        <w:t xml:space="preserve">26. ožujka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F90141" w:rsidP="0094444D" w:rsidR="007158FC">
      <w:pPr>
        <w:numPr>
          <w:ilvl w:val="0"/>
          <w:numId w:val="7"/>
        </w:numPr>
        <w:jc w:val="both"/>
      </w:pPr>
      <w:r>
        <w:t>Djon Beriša, Nuštar, Bana Jelačića 6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4444D">
        <w:t>a</w:t>
      </w:r>
      <w:r>
        <w:t xml:space="preserve"> stečajn</w:t>
      </w:r>
      <w:r w:rsidR="0094444D">
        <w:t>a</w:t>
      </w:r>
      <w:r>
        <w:t xml:space="preserve"> upravitelj</w:t>
      </w:r>
      <w:r w:rsidR="0094444D">
        <w:t>ica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00E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1278A8" w:rsidRPr="001278A8">
      <w:t>255/18-3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00E9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52F9"/>
    <w:rsid w:val="00C96257"/>
    <w:rsid w:val="00CA05DB"/>
    <w:rsid w:val="00CA3AC2"/>
    <w:rsid w:val="00CA40D5"/>
    <w:rsid w:val="00CB294A"/>
    <w:rsid w:val="00CD216C"/>
    <w:rsid w:val="00CD40A6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DF75D0"/>
    <w:rsid w:val="00E05F2C"/>
    <w:rsid w:val="00E14899"/>
    <w:rsid w:val="00E27673"/>
    <w:rsid w:val="00E319C6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SLAVONIJE d.o.o. za proizvodnju i usluge</izvorni_sadrzaj>
    <derivirana_varijabla naziv="DomainObject.Predmet.ProtustrankaFormated_1">  OKUSI SLAVONIJE d.o.o. za proizvodnju i usluge</derivirana_varijabla>
  </DomainObject.Predmet.ProtustrankaFormated>
  <DomainObject.Predmet.ProtustrankaFormatedOIB>
    <izvorni_sadrzaj>  OKUSI SLAVONIJE d.o.o. za proizvodnju i usluge, OIB 33908408169</izvorni_sadrzaj>
    <derivirana_varijabla naziv="DomainObject.Predmet.ProtustrankaFormatedOIB_1">  OKUSI SLAVONIJE d.o.o. za proizvodnju i usluge, OIB 33908408169</derivirana_varijabla>
  </DomainObject.Predmet.ProtustrankaFormatedOIB>
  <DomainObject.Predmet.ProtustrankaFormatedWithAdress>
    <izvorni_sadrzaj> OKUSI SLAVONIJE d.o.o. za proizvodnju i usluge, Bana Jelačića 6, 32221 Nuštar</izvorni_sadrzaj>
    <derivirana_varijabla naziv="DomainObject.Predmet.ProtustrankaFormatedWithAdress_1"> OKUSI SLAVONIJE d.o.o. za proizvodnju i usluge, Bana Jelačića 6, 32221 Nuštar</derivirana_varijabla>
  </DomainObject.Predmet.ProtustrankaFormatedWithAdress>
  <DomainObject.Predmet.ProtustrankaFormatedWithAdressOIB>
    <izvorni_sadrzaj> OKUSI SLAVONIJE d.o.o. za proizvodnju i usluge, OIB 33908408169, Bana Jelačića 6, 32221 Nuštar</izvorni_sadrzaj>
    <derivirana_varijabla naziv="DomainObject.Predmet.ProtustrankaFormatedWithAdressOIB_1"> OKUSI SLAVONIJE d.o.o. za proizvodnju i usluge, OIB 33908408169, Bana Jelačića 6, 32221 Nuštar</derivirana_varijabla>
  </DomainObject.Predmet.ProtustrankaFormatedWithAdressOIB>
  <DomainObject.Predmet.ProtustrankaWithAdress>
    <izvorni_sadrzaj>OKUSI SLAVONIJE d.o.o. za proizvodnju i usluge Bana Jelačića 6, 32221 Nuštar</izvorni_sadrzaj>
    <derivirana_varijabla naziv="DomainObject.Predmet.ProtustrankaWithAdress_1">OKUSI SLAVONIJE d.o.o. za proizvodnju i usluge Bana Jelačića 6, 32221 Nuštar</derivirana_varijabla>
  </DomainObject.Predmet.ProtustrankaWithAdress>
  <DomainObject.Predmet.ProtustrankaWithAdressOIB>
    <izvorni_sadrzaj>OKUSI SLAVONIJE d.o.o. za proizvodnju i usluge, OIB 33908408169, Bana Jelačića 6, 32221 Nuštar</izvorni_sadrzaj>
    <derivirana_varijabla naziv="DomainObject.Predmet.ProtustrankaWithAdressOIB_1">OKUSI SLAVONIJE d.o.o. za proizvodnju i usluge, OIB 33908408169, Bana Jelačića 6, 32221 Nuštar</derivirana_varijabla>
  </DomainObject.Predmet.ProtustrankaWithAdressOIB>
  <DomainObject.Predmet.ProtustrankaNazivFormated>
    <izvorni_sadrzaj>OKUSI SLAVONIJE d.o.o. za proizvodnju i usluge</izvorni_sadrzaj>
    <derivirana_varijabla naziv="DomainObject.Predmet.ProtustrankaNazivFormated_1">OKUSI SLAVONIJE d.o.o. za proizvodnju i usluge</derivirana_varijabla>
  </DomainObject.Predmet.ProtustrankaNazivFormated>
  <DomainObject.Predmet.ProtustrankaNazivFormatedOIB>
    <izvorni_sadrzaj>OKUSI SLAVONIJE d.o.o. za proizvodnju i usluge, OIB 33908408169</izvorni_sadrzaj>
    <derivirana_varijabla naziv="DomainObject.Predmet.ProtustrankaNazivFormatedOIB_1">OKUSI SLAVONIJE d.o.o. za proizvodnju i usluge, OIB 33908408169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OKUSI SLAVONIJE d.o.o. za proizvodnju i usluge</item>
    </izvorni_sadrzaj>
    <derivirana_varijabla naziv="DomainObject.Predmet.ProtuStrankaListFormated_1">
      <item>OKUSI SLAVONIJE d.o.o. za proizvodnju i usluge</item>
    </derivirana_varijabla>
  </DomainObject.Predmet.ProtuStrankaListFormated>
  <DomainObject.Predmet.ProtuStrankaListFormatedOIB>
    <izvorni_sadrzaj>
      <item>OKUSI SLAVONIJE d.o.o. za proizvodnju i usluge, OIB 33908408169</item>
    </izvorni_sadrzaj>
    <derivirana_varijabla naziv="DomainObject.Predmet.ProtuStrankaListFormatedOIB_1">
      <item>OKUSI SLAVONIJE d.o.o. za proizvodnju i usluge, OIB 33908408169</item>
    </derivirana_varijabla>
  </DomainObject.Predmet.ProtuStrankaListFormatedOIB>
  <DomainObject.Predmet.ProtuStrankaListFormatedWithAdress>
    <izvorni_sadrzaj>
      <item>OKUSI SLAVONIJE d.o.o. za proizvodnju i usluge, Bana Jelačića 6, 32221 Nuštar</item>
    </izvorni_sadrzaj>
    <derivirana_varijabla naziv="DomainObject.Predmet.ProtuStrankaListFormatedWithAdress_1">
      <item>OKUSI SLAVONIJE d.o.o. za proizvodnju i usluge, Bana Jelačića 6, 32221 Nuštar</item>
    </derivirana_varijabla>
  </DomainObject.Predmet.ProtuStrankaListFormatedWithAdress>
  <DomainObject.Predmet.ProtuStrankaListFormatedWithAdressOIB>
    <izvorni_sadrzaj>
      <item>OKUSI SLAVONIJE d.o.o. za proizvodnju i usluge, OIB 33908408169, Bana Jelačića 6, 32221 Nuštar</item>
    </izvorni_sadrzaj>
    <derivirana_varijabla naziv="DomainObject.Predmet.ProtuStrankaListFormatedWithAdressOIB_1">
      <item>OKUSI SLAVONIJE d.o.o. za proizvodnju i usluge, OIB 33908408169, Bana Jelačića 6, 32221 Nuštar</item>
    </derivirana_varijabla>
  </DomainObject.Predmet.ProtuStrankaListFormatedWithAdressOIB>
  <DomainObject.Predmet.ProtuStrankaListNazivFormated>
    <izvorni_sadrzaj>
      <item>OKUSI SLAVONIJE d.o.o. za proizvodnju i usluge</item>
    </izvorni_sadrzaj>
    <derivirana_varijabla naziv="DomainObject.Predmet.ProtuStrankaListNazivFormated_1">
      <item>OKUSI SLAVONIJE d.o.o. za proizvodnju i usluge</item>
    </derivirana_varijabla>
  </DomainObject.Predmet.ProtuStrankaListNazivFormated>
  <DomainObject.Predmet.ProtuStrankaListNazivFormatedOIB>
    <izvorni_sadrzaj>
      <item>OKUSI SLAVONIJE d.o.o. za proizvodnju i usluge, OIB 33908408169</item>
    </izvorni_sadrzaj>
    <derivirana_varijabla naziv="DomainObject.Predmet.ProtuStrankaListNazivFormatedOIB_1">
      <item>OKUSI SLAVONIJE d.o.o. za proizvodnju i usluge, OIB 33908408169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OKUSI SLAVONIJE d.o.o. za proizvodnju i usluge</izvorni_sadrzaj>
    <derivirana_varijabla naziv="DomainObject.Predmet.ProtustrankaIDrugi_1">OKUSI SLAVONIJE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OKUSI SLAVONIJE d.o.o. za proizvodnju i usluge, OIB 33908408169, Bana Jelačića 6, 32221 Nuštar</izvorni_sadrzaj>
    <derivirana_varijabla naziv="DomainObject.Predmet.ProtustrankaIDrugiAdressOIB_1">OKUSI SLAVONIJE d.o.o. za proizvodnju i usluge, OIB 33908408169, Bana Jelačića 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OKUSI SLAVONIJE d.o.o. za proizvodnju i usluge</item>
    </izvorni_sadrzaj>
    <derivirana_varijabla naziv="DomainObject.Predmet.SudioniciListNaziv_1">
      <item>FINA RC OSIJEK</item>
      <item>OKUSI SLAVONIJE d.o.o. za proizvodnju i usluge</item>
    </derivirana_varijabla>
  </DomainObject.Predmet.SudioniciListNaziv>
  <DomainObject.Predmet.SudioniciListAdressOIB>
    <izvorni_sadrzaj>
      <item>FINA RC OSIJEK, OIB 85821130368</item>
      <item>OKUSI SLAVONIJE d.o.o. za proizvodnju i usluge, OIB 33908408169, Bana Jelačića 6,32221 Nuštar</item>
    </izvorni_sadrzaj>
    <derivirana_varijabla naziv="DomainObject.Predmet.SudioniciListAdressOIB_1">
      <item>FINA RC OSIJEK, OIB 85821130368</item>
      <item>OKUSI SLAVONIJE d.o.o. za proizvodnju i usluge, OIB 33908408169, Bana Jelačića 6,32221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33908408169</item>
    </izvorni_sadrzaj>
    <derivirana_varijabla naziv="DomainObject.Predmet.SudioniciListNazivOIB_1">
      <item>, OIB 85821130368</item>
      <item>, OIB 33908408169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59529-F620-4C6C-A605-8186697B2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702</properties:Words>
  <properties:Characters>3955</properties:Characters>
  <properties:Lines>115</properties:Lines>
  <properties:Paragraphs>36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2018-03-26T11:27:00Z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