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e8fd3" w14:paraId="5ee8fd3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108CB" w:rsidRPr="00C61EDF">
        <w:trPr>
          <w:trHeight w:val="2231"/>
        </w:trPr>
        <w:tc>
          <w:tcPr>
            <w:tcW w:type="dxa" w:w="3369"/>
            <w:vAlign w:val="center"/>
          </w:tcPr>
          <w:p w:rsidRDefault="007108CB" w:rsidP="00A66C00" w:rsidR="007108CB" w:rsidRPr="00C61EDF">
            <w:pPr>
              <w:spacing w:before="100"/>
              <w:jc w:val="center"/>
            </w:pPr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108CB" w:rsidP="00A66C00" w:rsidR="007108CB" w:rsidRPr="00F24FD8">
            <w:pPr>
              <w:spacing w:before="100"/>
            </w:pPr>
            <w:r w:rsidRPr="00F24FD8">
              <w:t>REPUBLIKA HRVATSKA</w:t>
            </w:r>
          </w:p>
          <w:p w:rsidRDefault="007108CB" w:rsidP="00A66C00" w:rsidR="007108CB" w:rsidRPr="00F24FD8">
            <w:r w:rsidRPr="00F24FD8">
              <w:t>TRGOVAČKI SUD U SPLITU</w:t>
            </w:r>
          </w:p>
          <w:p w:rsidRDefault="007108CB" w:rsidP="00DA5B9D" w:rsidR="007108C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5803CC" w:rsidR="007108C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5803CC">
              <w:rPr>
                <w:noProof/>
              </w:rPr>
              <w:t>709</w:t>
            </w:r>
            <w:r w:rsidR="00D55C94">
              <w:rPr>
                <w:noProof/>
              </w:rPr>
              <w:t>/2018</w:t>
            </w:r>
          </w:p>
        </w:tc>
      </w:tr>
    </w:tbl>
    <w:p w:rsidRDefault="007108CB" w:rsidP="00135B11" w:rsidR="007108CB" w:rsidRPr="00F10594">
      <w:pPr>
        <w:jc w:val="both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533CE1">
        <w:t>ENERGIJA TRAPOŠNIK d.o.o., OIB: 9478938913, Split, Domovinskog rata 10</w:t>
      </w:r>
      <w:r w:rsidR="00CB22D8">
        <w:t>,</w:t>
      </w:r>
      <w:r w:rsidR="00E25E3D">
        <w:t xml:space="preserve"> </w:t>
      </w:r>
      <w:r w:rsidR="00CB22D8">
        <w:t>19. listopada</w:t>
      </w:r>
      <w:r w:rsidR="007108CB">
        <w:t xml:space="preserve"> 2018.</w:t>
      </w:r>
      <w:r w:rsidR="00135B11">
        <w:t>, temeljem čl</w:t>
      </w:r>
      <w:r w:rsidR="00CB22D8">
        <w:t>anka</w:t>
      </w:r>
      <w:r w:rsidR="00135B11">
        <w:t xml:space="preserve">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</w:t>
      </w:r>
      <w:r w:rsidR="00CB22D8">
        <w:t xml:space="preserve"> i 104/17</w:t>
      </w:r>
      <w:r w:rsidR="00135B11">
        <w:t>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533CE1" w:rsidRPr="00533CE1">
        <w:t>ENERGIJA TRAPOŠNIK d.o.o., OIB: 9478938913, Split, Domovinskog rata 10</w:t>
      </w:r>
      <w:r w:rsidR="00F4530C">
        <w:t xml:space="preserve">, </w:t>
      </w:r>
      <w:r>
        <w:t xml:space="preserve">na </w:t>
      </w:r>
      <w:r w:rsidR="00C37AB9">
        <w:t xml:space="preserve">dan </w:t>
      </w:r>
      <w:r w:rsidR="00DD0336">
        <w:t>3. rujna</w:t>
      </w:r>
      <w:r w:rsidR="00D36C47">
        <w:t xml:space="preserve"> 2018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AD3D26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533CE1">
        <w:t>6.744,12</w:t>
      </w:r>
      <w:r w:rsidR="00956461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 </w:t>
      </w:r>
      <w:r w:rsidR="00CB22D8">
        <w:t>19. listopada</w:t>
      </w:r>
      <w:r w:rsidR="007108CB">
        <w:t xml:space="preserve"> 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E35D2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20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12CA"/>
    <w:rsid w:val="00032A1C"/>
    <w:rsid w:val="00034638"/>
    <w:rsid w:val="000431ED"/>
    <w:rsid w:val="00046F27"/>
    <w:rsid w:val="00054C72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0E7087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A730A"/>
    <w:rsid w:val="001B620D"/>
    <w:rsid w:val="001C1127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340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E7564"/>
    <w:rsid w:val="002F1273"/>
    <w:rsid w:val="003016B9"/>
    <w:rsid w:val="00304600"/>
    <w:rsid w:val="0030572B"/>
    <w:rsid w:val="00307587"/>
    <w:rsid w:val="00313DA8"/>
    <w:rsid w:val="003202E0"/>
    <w:rsid w:val="00321F24"/>
    <w:rsid w:val="0033379F"/>
    <w:rsid w:val="003520C2"/>
    <w:rsid w:val="003647D7"/>
    <w:rsid w:val="0038601C"/>
    <w:rsid w:val="003A2635"/>
    <w:rsid w:val="003C5AB1"/>
    <w:rsid w:val="003C7143"/>
    <w:rsid w:val="003D02B9"/>
    <w:rsid w:val="003D2BC5"/>
    <w:rsid w:val="003D46DE"/>
    <w:rsid w:val="003D63E6"/>
    <w:rsid w:val="003D6E2A"/>
    <w:rsid w:val="003F5BD7"/>
    <w:rsid w:val="003F6F2E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67F86"/>
    <w:rsid w:val="004708DF"/>
    <w:rsid w:val="00470A0A"/>
    <w:rsid w:val="00471956"/>
    <w:rsid w:val="0047387C"/>
    <w:rsid w:val="00473984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0DFB"/>
    <w:rsid w:val="00532BA2"/>
    <w:rsid w:val="00533CE1"/>
    <w:rsid w:val="00535795"/>
    <w:rsid w:val="00551E28"/>
    <w:rsid w:val="00552537"/>
    <w:rsid w:val="005663A9"/>
    <w:rsid w:val="00567542"/>
    <w:rsid w:val="005742B3"/>
    <w:rsid w:val="00576996"/>
    <w:rsid w:val="005803CC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11EF1"/>
    <w:rsid w:val="00621B59"/>
    <w:rsid w:val="006352C7"/>
    <w:rsid w:val="00637921"/>
    <w:rsid w:val="00640C26"/>
    <w:rsid w:val="00645598"/>
    <w:rsid w:val="006503C6"/>
    <w:rsid w:val="0065129A"/>
    <w:rsid w:val="00651D63"/>
    <w:rsid w:val="0065656B"/>
    <w:rsid w:val="0066492D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08CB"/>
    <w:rsid w:val="00712C93"/>
    <w:rsid w:val="00713A10"/>
    <w:rsid w:val="00721E63"/>
    <w:rsid w:val="007353A0"/>
    <w:rsid w:val="0073742C"/>
    <w:rsid w:val="00740E49"/>
    <w:rsid w:val="00745377"/>
    <w:rsid w:val="007454A5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17F85"/>
    <w:rsid w:val="008363DF"/>
    <w:rsid w:val="00837BAF"/>
    <w:rsid w:val="008414F9"/>
    <w:rsid w:val="00851B35"/>
    <w:rsid w:val="00855A39"/>
    <w:rsid w:val="00856303"/>
    <w:rsid w:val="00865868"/>
    <w:rsid w:val="00880CFE"/>
    <w:rsid w:val="00882FD1"/>
    <w:rsid w:val="008852C7"/>
    <w:rsid w:val="00890290"/>
    <w:rsid w:val="00895FE5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02D74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C1E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3D26"/>
    <w:rsid w:val="00AD608A"/>
    <w:rsid w:val="00AE11C2"/>
    <w:rsid w:val="00AE35D2"/>
    <w:rsid w:val="00AE7A63"/>
    <w:rsid w:val="00AF19D9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82ADA"/>
    <w:rsid w:val="00B9269D"/>
    <w:rsid w:val="00B953C6"/>
    <w:rsid w:val="00B97668"/>
    <w:rsid w:val="00BB5EDE"/>
    <w:rsid w:val="00BC12A1"/>
    <w:rsid w:val="00BC1BB8"/>
    <w:rsid w:val="00BC1EB9"/>
    <w:rsid w:val="00BC4D51"/>
    <w:rsid w:val="00BD116D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4628F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963FA"/>
    <w:rsid w:val="00CA1916"/>
    <w:rsid w:val="00CA5C34"/>
    <w:rsid w:val="00CA61F9"/>
    <w:rsid w:val="00CB0C37"/>
    <w:rsid w:val="00CB1D8A"/>
    <w:rsid w:val="00CB225A"/>
    <w:rsid w:val="00CB22D8"/>
    <w:rsid w:val="00CB63C1"/>
    <w:rsid w:val="00CB6613"/>
    <w:rsid w:val="00CC718E"/>
    <w:rsid w:val="00CE27EC"/>
    <w:rsid w:val="00CE70B0"/>
    <w:rsid w:val="00CF3410"/>
    <w:rsid w:val="00CF5DD5"/>
    <w:rsid w:val="00D0158B"/>
    <w:rsid w:val="00D035AC"/>
    <w:rsid w:val="00D07DFA"/>
    <w:rsid w:val="00D1277A"/>
    <w:rsid w:val="00D158CE"/>
    <w:rsid w:val="00D20319"/>
    <w:rsid w:val="00D359EC"/>
    <w:rsid w:val="00D36C47"/>
    <w:rsid w:val="00D438B6"/>
    <w:rsid w:val="00D47D0D"/>
    <w:rsid w:val="00D53FF9"/>
    <w:rsid w:val="00D55C94"/>
    <w:rsid w:val="00D57795"/>
    <w:rsid w:val="00D6364C"/>
    <w:rsid w:val="00D65D17"/>
    <w:rsid w:val="00D939B3"/>
    <w:rsid w:val="00D959D4"/>
    <w:rsid w:val="00DA1B30"/>
    <w:rsid w:val="00DA2F7B"/>
    <w:rsid w:val="00DA755E"/>
    <w:rsid w:val="00DB5821"/>
    <w:rsid w:val="00DB7B76"/>
    <w:rsid w:val="00DC0A39"/>
    <w:rsid w:val="00DD0336"/>
    <w:rsid w:val="00DD59A0"/>
    <w:rsid w:val="00DD6F65"/>
    <w:rsid w:val="00DE2B55"/>
    <w:rsid w:val="00DF2458"/>
    <w:rsid w:val="00DF748F"/>
    <w:rsid w:val="00E03193"/>
    <w:rsid w:val="00E03D7B"/>
    <w:rsid w:val="00E03E0D"/>
    <w:rsid w:val="00E131FD"/>
    <w:rsid w:val="00E23552"/>
    <w:rsid w:val="00E25E3D"/>
    <w:rsid w:val="00E45782"/>
    <w:rsid w:val="00E53574"/>
    <w:rsid w:val="00E538E7"/>
    <w:rsid w:val="00E557F6"/>
    <w:rsid w:val="00E55DFF"/>
    <w:rsid w:val="00E56836"/>
    <w:rsid w:val="00EB184F"/>
    <w:rsid w:val="00EB6CC8"/>
    <w:rsid w:val="00EE7E46"/>
    <w:rsid w:val="00EF09BF"/>
    <w:rsid w:val="00EF227F"/>
    <w:rsid w:val="00F00754"/>
    <w:rsid w:val="00F10594"/>
    <w:rsid w:val="00F24E5C"/>
    <w:rsid w:val="00F2762C"/>
    <w:rsid w:val="00F412F4"/>
    <w:rsid w:val="00F430F5"/>
    <w:rsid w:val="00F4530C"/>
    <w:rsid w:val="00F57C86"/>
    <w:rsid w:val="00F643FB"/>
    <w:rsid w:val="00F725C8"/>
    <w:rsid w:val="00F73DB9"/>
    <w:rsid w:val="00F7693D"/>
    <w:rsid w:val="00F82ABA"/>
    <w:rsid w:val="00F86800"/>
    <w:rsid w:val="00F929E3"/>
    <w:rsid w:val="00F93418"/>
    <w:rsid w:val="00FA413B"/>
    <w:rsid w:val="00FA63E1"/>
    <w:rsid w:val="00FA6680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St-709/2018</izvorni_sadrzaj>
    <derivirana_varijabla naziv="DomainObject.Predmet.OznakaBroj_1">St-709/2018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ENERGIJA TRAPOŠNIK d.o.o. za proizvodnju i trgovinu</izvorni_sadrzaj>
    <derivirana_varijabla naziv="DomainObject.Predmet.ProtustrankaFormated_1">  ENERGIJA TRAPOŠNIK d.o.o. za proizvodnju i trgovinu</derivirana_varijabla>
  </DomainObject.Predmet.ProtustrankaFormated>
  <DomainObject.Predmet.ProtustrankaFormatedOIB>
    <izvorni_sadrzaj>  ENERGIJA TRAPOŠNIK d.o.o. za proizvodnju i trgovinu, OIB 19478938913</izvorni_sadrzaj>
    <derivirana_varijabla naziv="DomainObject.Predmet.ProtustrankaFormatedOIB_1">  ENERGIJA TRAPOŠNIK d.o.o. za proizvodnju i trgovinu, OIB 19478938913</derivirana_varijabla>
  </DomainObject.Predmet.ProtustrankaFormatedOIB>
  <DomainObject.Predmet.ProtustrankaFormatedWithAdress>
    <izvorni_sadrzaj> ENERGIJA TRAPOŠNIK d.o.o. za proizvodnju i trgovinu, Domovinskog rata 10, 21000 Split</izvorni_sadrzaj>
    <derivirana_varijabla naziv="DomainObject.Predmet.ProtustrankaFormatedWithAdress_1"> ENERGIJA TRAPOŠNIK d.o.o. za proizvodnju i trgovinu, Domovinskog rata 10, 21000 Split</derivirana_varijabla>
  </DomainObject.Predmet.ProtustrankaFormatedWithAdress>
  <DomainObject.Predmet.ProtustrankaFormatedWithAdressOIB>
    <izvorni_sadrzaj> ENERGIJA TRAPOŠNIK d.o.o. za proizvodnju i trgovinu, OIB 19478938913, Domovinskog rata 10, 21000 Split</izvorni_sadrzaj>
    <derivirana_varijabla naziv="DomainObject.Predmet.ProtustrankaFormatedWithAdressOIB_1"> ENERGIJA TRAPOŠNIK d.o.o. za proizvodnju i trgovinu, OIB 19478938913, Domovinskog rata 10, 21000 Split</derivirana_varijabla>
  </DomainObject.Predmet.ProtustrankaFormatedWithAdressOIB>
  <DomainObject.Predmet.ProtustrankaWithAdress>
    <izvorni_sadrzaj>ENERGIJA TRAPOŠNIK d.o.o. za proizvodnju i trgovinu Domovinskog rata 10, 21000 Split</izvorni_sadrzaj>
    <derivirana_varijabla naziv="DomainObject.Predmet.ProtustrankaWithAdress_1">ENERGIJA TRAPOŠNIK d.o.o. za proizvodnju i trgovinu Domovinskog rata 10, 21000 Split</derivirana_varijabla>
  </DomainObject.Predmet.ProtustrankaWithAdress>
  <DomainObject.Predmet.ProtustrankaWithAdressOIB>
    <izvorni_sadrzaj>ENERGIJA TRAPOŠNIK d.o.o. za proizvodnju i trgovinu, OIB 19478938913, Domovinskog rata 10, 21000 Split</izvorni_sadrzaj>
    <derivirana_varijabla naziv="DomainObject.Predmet.ProtustrankaWithAdressOIB_1">ENERGIJA TRAPOŠNIK d.o.o. za proizvodnju i trgovinu, OIB 19478938913, Domovinskog rata 10, 21000 Split</derivirana_varijabla>
  </DomainObject.Predmet.ProtustrankaWithAdressOIB>
  <DomainObject.Predmet.ProtustrankaNazivFormated>
    <izvorni_sadrzaj>ENERGIJA TRAPOŠNIK d.o.o. za proizvodnju i trgovinu</izvorni_sadrzaj>
    <derivirana_varijabla naziv="DomainObject.Predmet.ProtustrankaNazivFormated_1">ENERGIJA TRAPOŠNIK d.o.o. za proizvodnju i trgovinu</derivirana_varijabla>
  </DomainObject.Predmet.ProtustrankaNazivFormated>
  <DomainObject.Predmet.ProtustrankaNazivFormatedOIB>
    <izvorni_sadrzaj>ENERGIJA TRAPOŠNIK d.o.o. za proizvodnju i trgovinu, OIB 19478938913</izvorni_sadrzaj>
    <derivirana_varijabla naziv="DomainObject.Predmet.ProtustrankaNazivFormatedOIB_1">ENERGIJA TRAPOŠNIK d.o.o. za proizvodnju i trgovinu, OIB 19478938913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6744.12</izvorni_sadrzaj>
    <derivirana_varijabla naziv="DomainObject.Predmet.TrenutnaVrijednost_1">6744.12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ENERGIJA TRAPOŠNIK d.o.o. za proizvodnju i trgovinu</item>
    </izvorni_sadrzaj>
    <derivirana_varijabla naziv="DomainObject.Predmet.ProtuStrankaListFormated_1">
      <item>ENERGIJA TRAPOŠNIK d.o.o. za proizvodnju i trgovinu</item>
    </derivirana_varijabla>
  </DomainObject.Predmet.ProtuStrankaListFormated>
  <DomainObject.Predmet.ProtuStrankaListFormatedOIB>
    <izvorni_sadrzaj>
      <item>ENERGIJA TRAPOŠNIK d.o.o. za proizvodnju i trgovinu, OIB 19478938913</item>
    </izvorni_sadrzaj>
    <derivirana_varijabla naziv="DomainObject.Predmet.ProtuStrankaListFormatedOIB_1">
      <item>ENERGIJA TRAPOŠNIK d.o.o. za proizvodnju i trgovinu, OIB 19478938913</item>
    </derivirana_varijabla>
  </DomainObject.Predmet.ProtuStrankaListFormatedOIB>
  <DomainObject.Predmet.ProtuStrankaListFormatedWithAdress>
    <izvorni_sadrzaj>
      <item>ENERGIJA TRAPOŠNIK d.o.o. za proizvodnju i trgovinu, Domovinskog rata 10, 21000 Split</item>
    </izvorni_sadrzaj>
    <derivirana_varijabla naziv="DomainObject.Predmet.ProtuStrankaListFormatedWithAdress_1">
      <item>ENERGIJA TRAPOŠNIK d.o.o. za proizvodnju i trgovinu, Domovinskog rata 10, 21000 Split</item>
    </derivirana_varijabla>
  </DomainObject.Predmet.ProtuStrankaListFormatedWithAdress>
  <DomainObject.Predmet.ProtuStrankaListFormatedWithAdressOIB>
    <izvorni_sadrzaj>
      <item>ENERGIJA TRAPOŠNIK d.o.o. za proizvodnju i trgovinu, OIB 19478938913, Domovinskog rata 10, 21000 Split</item>
    </izvorni_sadrzaj>
    <derivirana_varijabla naziv="DomainObject.Predmet.ProtuStrankaListFormatedWithAdressOIB_1">
      <item>ENERGIJA TRAPOŠNIK d.o.o. za proizvodnju i trgovinu, OIB 19478938913, Domovinskog rata 10, 21000 Split</item>
    </derivirana_varijabla>
  </DomainObject.Predmet.ProtuStrankaListFormatedWithAdressOIB>
  <DomainObject.Predmet.ProtuStrankaListNazivFormated>
    <izvorni_sadrzaj>
      <item>ENERGIJA TRAPOŠNIK d.o.o. za proizvodnju i trgovinu</item>
    </izvorni_sadrzaj>
    <derivirana_varijabla naziv="DomainObject.Predmet.ProtuStrankaListNazivFormated_1">
      <item>ENERGIJA TRAPOŠNIK d.o.o. za proizvodnju i trgovinu</item>
    </derivirana_varijabla>
  </DomainObject.Predmet.ProtuStrankaListNazivFormated>
  <DomainObject.Predmet.ProtuStrankaListNazivFormatedOIB>
    <izvorni_sadrzaj>
      <item>ENERGIJA TRAPOŠNIK d.o.o. za proizvodnju i trgovinu, OIB 19478938913</item>
    </izvorni_sadrzaj>
    <derivirana_varijabla naziv="DomainObject.Predmet.ProtuStrankaListNazivFormatedOIB_1">
      <item>ENERGIJA TRAPOŠNIK d.o.o. za proizvodnju i trgovinu, OIB 19478938913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ENERGIJA TRAPOŠNIK d.o.o. za proizvodnju i trgovinu</izvorni_sadrzaj>
    <derivirana_varijabla naziv="DomainObject.Predmet.ProtustrankaIDrugi_1">ENERGIJA TRAPOŠNIK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ENERGIJA TRAPOŠNIK d.o.o. za proizvodnju i trgovinu, OIB 19478938913, Domovinskog rata 10, 21000 Split</izvorni_sadrzaj>
    <derivirana_varijabla naziv="DomainObject.Predmet.ProtustrankaIDrugiAdressOIB_1">ENERGIJA TRAPOŠNIK d.o.o. za proizvodnju i trgovinu, OIB 19478938913, Domovinskog rata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ENERGIJA TRAPOŠNIK d.o.o. za proizvodnju i trgovinu</item>
      <item>FINANCIJSKA AGENCIJA, RC SPLIT</item>
    </izvorni_sadrzaj>
    <derivirana_varijabla naziv="DomainObject.Predmet.SudioniciListNaziv_1">
      <item>ENERGIJA TRAPOŠNIK d.o.o. za proizvodnju i trgovinu</item>
      <item>FINANCIJSKA AGENCIJA, RC SPLIT</item>
    </derivirana_varijabla>
  </DomainObject.Predmet.SudioniciListNaziv>
  <DomainObject.Predmet.SudioniciListAdressOIB>
    <izvorni_sadrzaj>
      <item>ENERGIJA TRAPOŠNIK d.o.o. za proizvodnju i trgovinu, OIB 19478938913, Domovinskog rata 10,21000 Split</item>
      <item>FINANCIJSKA AGENCIJA, RC SPLIT, OIB 85821130368, Mažuranićevo šetalište 24 b,21000 Split</item>
    </izvorni_sadrzaj>
    <derivirana_varijabla naziv="DomainObject.Predmet.SudioniciListAdressOIB_1">
      <item>ENERGIJA TRAPOŠNIK d.o.o. za proizvodnju i trgovinu, OIB 19478938913, Domovinskog rata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19478938913</item>
      <item>, OIB 85821130368</item>
    </izvorni_sadrzaj>
    <derivirana_varijabla naziv="DomainObject.Predmet.SudioniciListNazivOIB_1">
      <item>, OIB 19478938913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7F7754-CEA0-48CB-9405-D26D037567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325</properties:Words>
  <properties:Characters>1845</properties:Characters>
  <properties:Lines>48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2018-10-19T11:08:00Z</dcterms:created>
  <dc:creator>nmarkovic</dc:creator>
  <cp:lastModifiedBy>Željana Buzov</cp:lastModifiedBy>
  <cp:lastPrinted>2018-05-07T11:05:00Z</cp:lastPrinted>
  <dcterms:modified xmlns:xsi="http://www.w3.org/2001/XMLSchema-instance" xsi:type="dcterms:W3CDTF">2018-10-19T12:00:00Z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(709-18.docx)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