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0bee" w14:paraId="0290bee" w:rsidRDefault="00FE69D3" w:rsidP="00FE69D3" w:rsidR="00FE69D3" w:rsidRPr="00504954">
      <w:pPr>
        <w:ind w:firstLine="1134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04954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   REPUBLIKA HRVATSKA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TRGOVAČKI SUD U SPLITU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>STALNA SLUŽBA U DUBROVNIKU</w:t>
      </w:r>
    </w:p>
    <w:p w:rsidRDefault="00FE69D3" w:rsidP="00FE69D3" w:rsidR="00FE69D3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Dubrovnik, Dr. A. Starčevića 23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right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Posl. br. 6-St.</w:t>
      </w:r>
      <w:r>
        <w:rPr>
          <w:b/>
          <w:sz w:val="22"/>
          <w:szCs w:val="22"/>
          <w:lang w:val="hr-HR"/>
        </w:rPr>
        <w:t>606/2017-9</w:t>
      </w: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E P U B L I K A   H R V A T S K A</w:t>
      </w:r>
    </w:p>
    <w:p w:rsidRDefault="00FE69D3" w:rsidP="00FE69D3" w:rsidR="00FE69D3" w:rsidRPr="00875007">
      <w:pPr>
        <w:pStyle w:val="Naslov1"/>
        <w:rPr>
          <w:sz w:val="22"/>
          <w:szCs w:val="22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J E Š E N J E</w:t>
      </w: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  <w:t xml:space="preserve">Trgovački sud u Splitu,  po sucu tog suda Srđanu Gavraniću, kao stečajnom sucu, povodom prijedloga za otvaranje stečajnog postupka nad </w:t>
      </w:r>
      <w:r w:rsidRPr="00F8090D">
        <w:rPr>
          <w:sz w:val="22"/>
          <w:szCs w:val="22"/>
        </w:rPr>
        <w:t xml:space="preserve">dužnikom </w:t>
      </w:r>
      <w:r w:rsidRPr="005C7CB1">
        <w:rPr>
          <w:sz w:val="22"/>
          <w:szCs w:val="22"/>
          <w:lang w:val="en-AU"/>
        </w:rPr>
        <w:t>MEGAPOLIS d.o.o, Split, Fra Bonina 8, MBS: 060204607, OIB: 38560801148</w:t>
      </w:r>
      <w:r w:rsidRPr="00875007">
        <w:rPr>
          <w:sz w:val="22"/>
          <w:szCs w:val="22"/>
        </w:rPr>
        <w:t xml:space="preserve">, dana </w:t>
      </w:r>
      <w:r>
        <w:rPr>
          <w:sz w:val="22"/>
          <w:szCs w:val="22"/>
        </w:rPr>
        <w:t>2. svibnja</w:t>
      </w:r>
      <w:r w:rsidRPr="0087500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875007">
        <w:rPr>
          <w:sz w:val="22"/>
          <w:szCs w:val="22"/>
        </w:rPr>
        <w:t>. godine</w:t>
      </w: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    j e</w:t>
      </w: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</w:p>
    <w:p w:rsidRDefault="00FE69D3" w:rsidP="00FE69D3" w:rsidR="00FE69D3" w:rsidRPr="007B4D46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 xml:space="preserve">Poziva se </w:t>
      </w:r>
      <w:r w:rsidRPr="007B4D46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IKOLA ČIZMIĆ</w:t>
      </w:r>
      <w:r w:rsidRPr="007B4D46">
        <w:rPr>
          <w:sz w:val="22"/>
          <w:szCs w:val="22"/>
          <w:lang w:val="hr-HR"/>
        </w:rPr>
        <w:t>, OIB: 13319201084, Split,</w:t>
      </w:r>
      <w:r>
        <w:rPr>
          <w:sz w:val="22"/>
          <w:szCs w:val="22"/>
          <w:lang w:val="hr-HR"/>
        </w:rPr>
        <w:t xml:space="preserve"> Mažuranićevo šetalište 12A,</w:t>
      </w:r>
      <w:r w:rsidRPr="007B4D46">
        <w:rPr>
          <w:sz w:val="22"/>
          <w:szCs w:val="22"/>
          <w:lang w:val="hr-HR"/>
        </w:rPr>
        <w:t xml:space="preserve"> u roku od 8 dana platiti iznos predujma za namirenje troškova stečajnog postupka od 1.000,00 kuna na žiro račun ovog suda kod Hrvatske poštanske banke broj: HR1623900011300000664 poziv na broj 10-606-17, te u istom roku u spis dostaviti dokaz o uplati.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Pr="00FA140A">
        <w:rPr>
          <w:sz w:val="22"/>
          <w:szCs w:val="22"/>
          <w:lang w:val="hr-HR"/>
        </w:rPr>
        <w:t xml:space="preserve">Ovršnog zakona (NN 112/12, 25/13, 93/14, 55/16, 73/17, </w:t>
      </w:r>
      <w:r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HR1623900011300000664 poziv na broj 10-</w:t>
      </w:r>
      <w:r>
        <w:rPr>
          <w:sz w:val="22"/>
          <w:szCs w:val="22"/>
          <w:lang w:val="hr-HR"/>
        </w:rPr>
        <w:t>606-2017</w:t>
      </w:r>
      <w:r w:rsidRPr="00875007">
        <w:rPr>
          <w:sz w:val="22"/>
          <w:szCs w:val="22"/>
          <w:lang w:val="hr-HR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FE69D3" w:rsidP="00FE69D3" w:rsidR="00FE69D3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FE69D3" w:rsidP="00FE69D3" w:rsidR="00FE69D3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>
        <w:rPr>
          <w:sz w:val="22"/>
          <w:szCs w:val="22"/>
          <w:lang w:val="hr-HR"/>
        </w:rPr>
        <w:t xml:space="preserve">stečajnog postupka nad dužnikom </w:t>
      </w:r>
      <w:r>
        <w:rPr>
          <w:sz w:val="22"/>
          <w:szCs w:val="22"/>
        </w:rPr>
        <w:t>MEGALOPOLIS d.o.o., Split.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 xml:space="preserve">dalje u tekstu: SZ) pozvao osobe upisane u sudskom registru kao osobe ovlaštene za zastupanje dužnika koje nisu sukladno čl. 110. SZ u roku od 21 dan od nastanka stečajnog razloga podnijele prijedlog za otvaranje stečajnog postupka solidarno 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>
        <w:rPr>
          <w:b/>
          <w:sz w:val="22"/>
          <w:szCs w:val="22"/>
          <w:lang w:val="hr-HR"/>
        </w:rPr>
        <w:t xml:space="preserve">2. svibnja </w:t>
      </w:r>
      <w:r w:rsidRPr="00875007">
        <w:rPr>
          <w:b/>
          <w:sz w:val="22"/>
          <w:szCs w:val="22"/>
          <w:lang w:val="hr-HR"/>
        </w:rPr>
        <w:t>201</w:t>
      </w:r>
      <w:r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E69D3" w:rsidP="00FE69D3" w:rsidR="00FE69D3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>02.05</w:t>
      </w:r>
      <w:r w:rsidRPr="00875007">
        <w:rPr>
          <w:sz w:val="22"/>
          <w:szCs w:val="22"/>
          <w:lang w:val="hr-HR"/>
        </w:rPr>
        <w:t>.201</w:t>
      </w:r>
      <w:r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Pr="008020E5">
        <w:rPr>
          <w:sz w:val="22"/>
          <w:szCs w:val="22"/>
          <w:lang w:val="hr-HR"/>
        </w:rPr>
        <w:t>NIKOLA ČIZMIĆ, OIB: 13319201084, Split, Mažuranićevo šetalište 12A</w:t>
      </w:r>
      <w:r w:rsidRPr="00FA140A">
        <w:rPr>
          <w:sz w:val="22"/>
          <w:szCs w:val="22"/>
          <w:lang w:val="hr-HR"/>
        </w:rPr>
        <w:t>,</w:t>
      </w:r>
    </w:p>
    <w:p w:rsidRDefault="00FE69D3" w:rsidP="00FE69D3" w:rsidR="00337DED" w:rsidRPr="00FE69D3"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FE69D3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3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1949EC">
      <w:rPr>
        <w:b/>
        <w:sz w:val="22"/>
        <w:szCs w:val="22"/>
        <w:lang w:val="hr-HR"/>
      </w:rPr>
      <w:t>606</w:t>
    </w:r>
    <w:r w:rsidR="00695B99">
      <w:rPr>
        <w:b/>
        <w:sz w:val="22"/>
        <w:szCs w:val="22"/>
        <w:lang w:val="hr-HR"/>
      </w:rPr>
      <w:t>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949EC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D23A5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D2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3A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3A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3A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3A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D2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3A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3A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3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3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64DC8-3C87-41F2-A822-B143F897B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2884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2018-05-02T07:33:00Z</dcterms:created>
  <dc:creator>Ante Kačić</dc:creator>
  <cp:lastModifiedBy>Srđan Gavranić</cp:lastModifiedBy>
  <cp:lastPrinted>2017-11-14T08:58:00Z</cp:lastPrinted>
  <dcterms:modified xmlns:xsi="http://www.w3.org/2001/XMLSchema-instance" xsi:type="dcterms:W3CDTF">2018-05-02T07:35:00Z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