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5c872" w14:paraId="465c872"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w:t>
      </w:r>
      <w:r w:rsidR="00E205D4">
        <w:t>326</w:t>
      </w:r>
      <w:r w:rsidR="00147FC2" w:rsidRPr="00784514">
        <w:t>/</w:t>
      </w:r>
      <w:r w:rsidR="00147FC2">
        <w:t>20</w:t>
      </w:r>
      <w:r w:rsidR="00147FC2" w:rsidRPr="00784514">
        <w:t>16</w:t>
      </w:r>
      <w:r w:rsidR="00147FC2">
        <w:t>-</w:t>
      </w:r>
      <w:r w:rsidR="009A629C">
        <w:t>2</w:t>
      </w:r>
      <w:r w:rsidR="00E205D4">
        <w:t>5</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E205D4" w:rsidRPr="005E7507">
        <w:t>LUKAS PROMET d.o.o., Zagreb, Ožujska 4, OIB 20142886017</w:t>
      </w:r>
      <w:r>
        <w:t xml:space="preserve">, dana </w:t>
      </w:r>
      <w:r w:rsidR="005355CA">
        <w:t>17.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E205D4" w:rsidRPr="005E7507">
        <w:t>LUKAS PROMET d.o.o., Zagreb, Ožujska 4, OIB 20142886017</w:t>
      </w:r>
      <w:r>
        <w:t xml:space="preserve">. Stečajni postupak je otvoren dana </w:t>
      </w:r>
      <w:r w:rsidR="005355CA">
        <w:t>17. svibnja</w:t>
      </w:r>
      <w:r w:rsidR="00147FC2">
        <w:t xml:space="preserve"> 2019.</w:t>
      </w:r>
      <w:r>
        <w:t xml:space="preserve"> u </w:t>
      </w:r>
      <w:r w:rsidR="0066731D">
        <w:t>1</w:t>
      </w:r>
      <w:r w:rsidR="00E205D4">
        <w:t>3</w:t>
      </w:r>
      <w:r w:rsidR="0066731D">
        <w:t>,</w:t>
      </w:r>
      <w:r w:rsidR="005355CA">
        <w:t>0</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E205D4">
        <w:t>Ana Maria Međimurec</w:t>
      </w:r>
      <w:r w:rsidR="00E205D4" w:rsidRPr="005E7507">
        <w:t xml:space="preserve">, Zagreb, </w:t>
      </w:r>
      <w:r w:rsidR="00E205D4">
        <w:t>Ilica 104</w:t>
      </w:r>
      <w:r w:rsidR="00E205D4" w:rsidRPr="005E7507">
        <w:t xml:space="preserve">, OIB </w:t>
      </w:r>
      <w:r w:rsidR="00E205D4">
        <w:t>86890331310</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E205D4" w:rsidRPr="005E7507">
        <w:t>LUKAS PROMET d.o.o., Zagreb, Ožujska 4, OIB 20142886017</w:t>
      </w:r>
      <w:r>
        <w:t xml:space="preserve">, s danom </w:t>
      </w:r>
      <w:r w:rsidR="005355CA">
        <w:t>17.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E205D4" w:rsidRPr="005E7507">
        <w:t>LUKAS PROMET d.o.o., Zagreb, Ožujska 4, OIB 20142886017</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705758" w:rsidP="00705758" w:rsidR="00705758">
      <w:pPr>
        <w:ind w:firstLine="708"/>
        <w:jc w:val="both"/>
      </w:pPr>
      <w:r>
        <w:t xml:space="preserve">FINA-a Regionalni centar Zagreb, podnijela je ovom sudu dana 13. svibnja 2016. prijedlog za otvaranje stečajnog postupka nad dužnikom LUKAS PROMET d.o.o., Zagreb, Ožujska 4, OIB 20142886017. </w:t>
      </w:r>
    </w:p>
    <w:p w:rsidRDefault="00705758" w:rsidP="00705758" w:rsidR="00705758">
      <w:pPr>
        <w:ind w:firstLine="708"/>
        <w:jc w:val="both"/>
      </w:pPr>
      <w:r>
        <w:t xml:space="preserve"> </w:t>
      </w:r>
    </w:p>
    <w:p w:rsidRDefault="00705758" w:rsidP="00705758" w:rsidR="00705758">
      <w:pPr>
        <w:ind w:firstLine="708"/>
        <w:jc w:val="both"/>
      </w:pPr>
      <w:r>
        <w:t xml:space="preserve">Prijedlog je podnesen temeljem odredbe članka 444. stavak 2. Stečajnog zakona (Narodne novine broj 71/15, 104/17, dalje u tekstu: SZ-a). U prijedlogu predlagatelj navodi da na dan 1. rujna 2015. godine dužnik u Očevidniku redoslijeda osnova za plaćanje ima u neprekinutom razdoblju od 705 dana evidentirane neizvršene osnove za plaćanje u ukupnom iznosu od 1.225.297,24 kn, te da dužnik ima dva zaposlena. </w:t>
      </w:r>
    </w:p>
    <w:p w:rsidRDefault="00705758" w:rsidP="00705758" w:rsidR="00705758">
      <w:pPr>
        <w:ind w:firstLine="708"/>
        <w:jc w:val="both"/>
      </w:pPr>
    </w:p>
    <w:p w:rsidRDefault="00705758" w:rsidP="00705758" w:rsidR="00705758" w:rsidRPr="005F7ED3">
      <w:pPr>
        <w:ind w:firstLine="708"/>
        <w:jc w:val="both"/>
      </w:pPr>
      <w:r>
        <w:t xml:space="preserve">Rješenjem ovog suda posl.br. 4 St-4326/2016 od 27. studenog 2018. pokrenut je prethodni postupak radi utvrđivanja pretpostavki za otvaranje stečajnog postupka nad dužnikom, te je ujedno određeno ročište radi očitovanja o prijedlogu za otvaranje stečajnoga postupka za dan 18. siječnja 2019.  </w:t>
      </w:r>
    </w:p>
    <w:p w:rsidRDefault="00705758" w:rsidP="00705758" w:rsidR="00705758" w:rsidRPr="005F7ED3">
      <w:pPr>
        <w:jc w:val="both"/>
      </w:pPr>
    </w:p>
    <w:p w:rsidRDefault="00705758" w:rsidP="00705758" w:rsidR="0070575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xml:space="preserve">, koji nije postupio po zaključku suda od 27. studenog 2018. te nije dostavio u spis popis imovine i obveza dužnika sukladno čl. 17. st. 1. SZ-a, pa je sud rješenjem od 18. siječnja 2019. imenovao privremenu stečajnu upraviteljicu Anu Mariju Međimurec,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705758" w:rsidP="00705758" w:rsidR="00705758">
      <w:pPr>
        <w:ind w:firstLine="708"/>
        <w:jc w:val="both"/>
      </w:pPr>
    </w:p>
    <w:p w:rsidRDefault="00705758" w:rsidP="00705758" w:rsidR="00705758">
      <w:pPr>
        <w:ind w:firstLine="708"/>
        <w:jc w:val="both"/>
      </w:pPr>
      <w:r>
        <w:t xml:space="preserve">Na ročištu radi rasprave o pretpostavkama za otvaranje stečajnog postupka od 21. ožujka 2019., na koje ročište nije pristupio uredno pozvani dužnik, privremena stečajna upraviteljica iznijela je kao u pisanom izvješću javno objavljenom na mrežnoj stranici e-Oglasna ploča suda dana 1. ožujka 2019. Dakle, privremena stečajna upraviteljica navodi </w:t>
      </w:r>
      <w:r w:rsidRPr="004A5BF1">
        <w:t xml:space="preserve">da </w:t>
      </w:r>
      <w:r>
        <w:t xml:space="preserve">nije uspjela stupiti u kontakt sa zakonskim zastupnikom dužnika Milanom Borčićem, obzirom da joj isti nije odgovarao na telefonske pozive, pa da je prikupila podatke od javnih tijela koja vode evidenciju o pojedinim oblicima imovine. Navodi da je od Gradskog ureda za katastar i geodetske poslove Grada Zagreba pribavila uvjerenje da dužnik nije upisan u katastarski operat za područje nadležnosti tog ureda. Nadalje iz potvrde Stanice za tehnički pregled vozila proizlazi da dužnik nije evidentiran niti kao vlasnik vozila. Navodi da je iz potvrde FINA-e od razvidno da je dužnik u neprekidnoj blokadi 1973 dana, a nepodmirene obveze na dan izdavanja potvrde iznose 1.633.730,14 kn. Navodi da je dužnik zadnje financijsko izvješće predao za 2015. godinu, te da u bilanci nije evidentirana dugotrajna imovina. Ističe da je neprijeporno da kod dužnika postoji stečajni razlog nesposobnosti za plaćanje, a da iz dostupnih podataka proizlazi da dužnik nema imovine, pa predlaže da sud postupi prema odredbi čl. 132. Stečajnog zakona, odnosno pozove zainteresirane osobe na uplatu predujma za pokriće troškova prethodnoga i otvorenog stečajnog postupka, a ukoliko predujam ne bude uplaćen da sud donese rješenje o otvaranju i istovremenom zaključenju stečajnog postupka. </w:t>
      </w:r>
    </w:p>
    <w:p w:rsidRDefault="00705758" w:rsidP="00705758" w:rsidR="00705758" w:rsidRPr="005D625F">
      <w:pPr>
        <w:ind w:firstLine="708"/>
        <w:jc w:val="both"/>
      </w:pPr>
      <w:r>
        <w:t xml:space="preserve"> </w:t>
      </w:r>
    </w:p>
    <w:p w:rsidRDefault="00705758" w:rsidP="00705758" w:rsidR="00705758" w:rsidRPr="005D625F">
      <w:pPr>
        <w:ind w:firstLine="708"/>
        <w:jc w:val="both"/>
      </w:pPr>
      <w:r>
        <w:t>Sud je službenim putem izvršio uvid u informacijski sustav zemljišnih knjiga te utvrdio da dužnik nije u zemljišnim knjigama evidentiran kao vlasnik nekretnina (list 37 spisa).</w:t>
      </w:r>
    </w:p>
    <w:p w:rsidRDefault="001942A3" w:rsidP="002B1578" w:rsidR="001942A3">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705758" w:rsidP="002B1578" w:rsidR="002B1578">
      <w:pPr>
        <w:ind w:firstLine="708"/>
        <w:jc w:val="both"/>
      </w:pPr>
      <w:r>
        <w:lastRenderedPageBreak/>
        <w:t>Dakle, i</w:t>
      </w:r>
      <w:r w:rsidRPr="005F7ED3">
        <w:t xml:space="preserve">z </w:t>
      </w:r>
      <w:r>
        <w:t>potvrde FINA-e od 21. veljače 2019. (list 32 spisa) i izvješća privremene stečajne upraviteljice nedvojbeno proizlazi da je kod dužnika ostvaren stečajni razlog nesposobnosti za plaćanje sukladno odredbi čl. 6. st. 1., 2. i 4. SZ-a.</w:t>
      </w:r>
    </w:p>
    <w:p w:rsidRDefault="00705758" w:rsidP="002B1578" w:rsidR="00705758">
      <w:pPr>
        <w:ind w:firstLine="708"/>
        <w:jc w:val="both"/>
      </w:pPr>
    </w:p>
    <w:p w:rsidRDefault="002B1578" w:rsidP="002B1578" w:rsidR="002B1578">
      <w:pPr>
        <w:ind w:firstLine="708"/>
        <w:jc w:val="both"/>
      </w:pPr>
      <w:r>
        <w:t>Rješenjem ovog suda poslovni broj 4 St-</w:t>
      </w:r>
      <w:r w:rsidR="006B4B80">
        <w:t>4</w:t>
      </w:r>
      <w:r w:rsidR="00705758">
        <w:t>326</w:t>
      </w:r>
      <w:r>
        <w:t>/</w:t>
      </w:r>
      <w:r w:rsidR="00147FC2">
        <w:t>20</w:t>
      </w:r>
      <w:r>
        <w:t>16</w:t>
      </w:r>
      <w:r w:rsidR="00147FC2">
        <w:t>-</w:t>
      </w:r>
      <w:r w:rsidR="001942A3">
        <w:t>2</w:t>
      </w:r>
      <w:r w:rsidR="00705758">
        <w:t>4</w:t>
      </w:r>
      <w:r>
        <w:t xml:space="preserve"> od </w:t>
      </w:r>
      <w:r w:rsidR="00705758">
        <w:t>2</w:t>
      </w:r>
      <w:r w:rsidR="001942A3">
        <w:t>7</w:t>
      </w:r>
      <w:r w:rsidR="00147FC2">
        <w:t>.</w:t>
      </w:r>
      <w:r w:rsidR="006B4B80">
        <w:t xml:space="preserve"> ožujka</w:t>
      </w:r>
      <w:r w:rsidR="00147FC2">
        <w:t xml:space="preserve"> 2019</w:t>
      </w:r>
      <w:r>
        <w:t xml:space="preserve">. pozvane su osobe koje imaju pravni interes za provedbom stečajnog postupka nad dužnikom, unatoč utvrđenoj nedostatnosti stečajne mase, da u roku od 15 dana od objave tog rješenja na mrežnoj stranici e-Oglasna ploča suda solidarno predujme iznos od </w:t>
      </w:r>
      <w:r w:rsidR="00705758">
        <w:t>21.700,00</w:t>
      </w:r>
      <w:r w:rsidR="004A48F0" w:rsidRPr="005D625F">
        <w:t xml:space="preserve"> </w:t>
      </w:r>
      <w:r>
        <w:t>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705758" w:rsidP="00705758" w:rsidR="00705758">
      <w:pPr>
        <w:ind w:firstLine="708"/>
        <w:jc w:val="both"/>
      </w:pPr>
      <w:r>
        <w:t xml:space="preserve">Putem izvješća privremene stečajne upraviteljice sud je utvrdio da dužnik nema u vlasništvu nikakvu imovinu koja bi činila stečajnu masu i bila dostatna za pokriće troškova prethodnoga i otvorenoga stečajnog postupka. Predvidivi troškovi postupka za razdoblje od šest mjeseci iznose 21.700,00 kn, a odnose se na </w:t>
      </w:r>
      <w:r w:rsidRPr="00FC58EA">
        <w:t xml:space="preserve">trošak nagrade stečajnom upravitelju u bruto iznosu od </w:t>
      </w:r>
      <w:r>
        <w:t>10</w:t>
      </w:r>
      <w:r w:rsidRPr="00FC58EA">
        <w:t xml:space="preserve">.000,00 kn, trošak </w:t>
      </w:r>
      <w:r>
        <w:t>knjigovodstva</w:t>
      </w:r>
      <w:r w:rsidRPr="00FC58EA">
        <w:t xml:space="preserv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4A48F0" w:rsidP="002B1578" w:rsidR="004A48F0">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B4B80">
        <w:t>17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705758">
        <w:t>2</w:t>
      </w:r>
      <w:r w:rsidR="001942A3">
        <w:t>7</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5340CD" w:rsidR="005340CD">
      <w:pPr>
        <w:ind w:firstLine="708"/>
        <w:jc w:val="both"/>
      </w:pPr>
      <w:r>
        <w:lastRenderedPageBreak/>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705758">
        <w:t>2</w:t>
      </w:r>
      <w:r w:rsidR="001942A3">
        <w:t>7</w:t>
      </w:r>
      <w:r w:rsidR="00147FC2">
        <w:t>.</w:t>
      </w:r>
      <w:r w:rsidR="006B4B80">
        <w:t xml:space="preserve"> ožujka</w:t>
      </w:r>
      <w:r w:rsidR="00147FC2">
        <w:t xml:space="preserve"> 2019</w:t>
      </w:r>
      <w:r>
        <w:t xml:space="preserve">., to je valjalo primjenom odredbe čl. 132. st. 1. i 2. SZ-a nad dužnikom otvoriti i istodobno zaključiti stečajni postupak, te imenovati stečajnog upravitelja s ovlastima i obvezama propisanim odredbom čl. 133. SZ-a. </w:t>
      </w:r>
      <w:r w:rsidR="005340CD">
        <w:t xml:space="preserve">Za stečajnu upraviteljicu imenovana je </w:t>
      </w:r>
      <w:r w:rsidR="00705758">
        <w:t>Ana Maria Međimurec</w:t>
      </w:r>
      <w:r w:rsidR="005340CD">
        <w:t xml:space="preserve"> sukladno odredbi čl. 85. st. 2. SZ-a, dakle, budući je tijekom prethodnog postupka rješenjem suda broj 4 St-4</w:t>
      </w:r>
      <w:r w:rsidR="00705758">
        <w:t>326</w:t>
      </w:r>
      <w:r w:rsidR="005340CD">
        <w:t xml:space="preserve">/2016-11 od </w:t>
      </w:r>
      <w:r w:rsidR="00705758">
        <w:t>18</w:t>
      </w:r>
      <w:r w:rsidR="005340CD">
        <w:t xml:space="preserve">. siječnja 2019. godine ista bila imenovana za privremenu stečajnu upraviteljicu, sud je </w:t>
      </w:r>
      <w:r w:rsidR="00705758">
        <w:t>Ana Mariju Međimurec</w:t>
      </w:r>
      <w:r w:rsidR="005340CD">
        <w:t xml:space="preserve"> imenovao stečajnom upraviteljicom.</w:t>
      </w:r>
    </w:p>
    <w:p w:rsidRDefault="002B1578" w:rsidP="002B1578" w:rsidR="002B1578">
      <w:pPr>
        <w:ind w:firstLine="708"/>
        <w:jc w:val="both"/>
      </w:pPr>
    </w:p>
    <w:p w:rsidRDefault="002B1578" w:rsidP="002B1578" w:rsidR="002B1578">
      <w:pPr>
        <w:jc w:val="center"/>
      </w:pPr>
      <w:r>
        <w:t xml:space="preserve">U Karlovcu, </w:t>
      </w:r>
      <w:r w:rsidR="006B4B80">
        <w:t>17. svibnja</w:t>
      </w:r>
      <w:r w:rsidR="00147FC2">
        <w:t xml:space="preserve">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C335E2" w:rsidP="002B1578" w:rsidR="00C335E2">
      <w:pPr>
        <w:jc w:val="right"/>
      </w:pPr>
    </w:p>
    <w:p w:rsidRDefault="00C335E2" w:rsidP="002B1578" w:rsidR="00C335E2">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F15EEC">
        <w:t>objave</w:t>
      </w:r>
      <w:r>
        <w:t xml:space="preserve"> rješenja na </w:t>
      </w:r>
      <w:r w:rsidR="00F15EEC">
        <w:t>mrežnoj stranici</w:t>
      </w:r>
      <w:r>
        <w:t xml:space="preserve"> e-Oglasna ploča suda. </w:t>
      </w:r>
    </w:p>
    <w:p w:rsidRDefault="00A81E93" w:rsidP="00A81E93" w:rsidR="00147FC2">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C335E2" w:rsidP="00A81E93" w:rsidR="00C335E2">
      <w:pPr>
        <w:tabs>
          <w:tab w:pos="9000" w:val="left"/>
        </w:tabs>
        <w:jc w:val="both"/>
      </w:pPr>
    </w:p>
    <w:p w:rsidRDefault="00C335E2" w:rsidP="00A81E93" w:rsidR="00C335E2">
      <w:pPr>
        <w:tabs>
          <w:tab w:pos="9000" w:val="left"/>
        </w:tabs>
        <w:jc w:val="both"/>
      </w:pPr>
    </w:p>
    <w:p w:rsidRDefault="00147FC2" w:rsidP="00147FC2" w:rsidR="00147FC2" w:rsidRPr="00AB70AD">
      <w:r w:rsidRPr="00AB70AD">
        <w:t>Dna:</w:t>
      </w:r>
    </w:p>
    <w:p w:rsidRDefault="00147FC2" w:rsidP="00147FC2" w:rsidR="00147FC2">
      <w:r w:rsidRPr="00AB70AD">
        <w:t xml:space="preserve">1. </w:t>
      </w:r>
      <w:r w:rsidR="001942A3">
        <w:t>Predlagatelju  FINA, Zagreb, Ulica grada Vukovara 70</w:t>
      </w:r>
    </w:p>
    <w:p w:rsidRDefault="00147FC2" w:rsidP="00147FC2" w:rsidR="00705758">
      <w:r w:rsidRPr="00AB70AD">
        <w:t xml:space="preserve">2. </w:t>
      </w:r>
      <w:r w:rsidR="00705758" w:rsidRPr="005E7507">
        <w:t>LUKAS PROMET d.o.o., Zagreb, Ožujska 4</w:t>
      </w:r>
    </w:p>
    <w:p w:rsidRDefault="00147FC2" w:rsidP="00147FC2" w:rsidR="00147FC2">
      <w:r>
        <w:t>3. Raniji zakonski zastupnik dužnika</w:t>
      </w:r>
      <w:r w:rsidRPr="00AB70AD">
        <w:t xml:space="preserve"> </w:t>
      </w:r>
      <w:r w:rsidR="00705758">
        <w:t>Milan Borčić, Zagreb, Tina Ujevića 5</w:t>
      </w:r>
    </w:p>
    <w:p w:rsidRDefault="00147FC2" w:rsidP="00147FC2" w:rsidR="00147FC2" w:rsidRPr="00AB70AD">
      <w:r>
        <w:t>4</w:t>
      </w:r>
      <w:r w:rsidRPr="00AB70AD">
        <w:t xml:space="preserve">. </w:t>
      </w:r>
      <w:r w:rsidR="00705758">
        <w:t>Ana Maria Međimurec</w:t>
      </w:r>
      <w:r w:rsidR="00705758" w:rsidRPr="005E7507">
        <w:t xml:space="preserve">, Zagreb, </w:t>
      </w:r>
      <w:r w:rsidR="00705758">
        <w:t>Ilica 104</w:t>
      </w:r>
    </w:p>
    <w:p w:rsidRDefault="00147FC2" w:rsidP="00147FC2" w:rsidR="00147FC2">
      <w:r>
        <w:t>5</w:t>
      </w:r>
      <w:r w:rsidRPr="00AB70AD">
        <w:t xml:space="preserve">. </w:t>
      </w:r>
      <w:r>
        <w:t>Ministarstvo pravosuđa RH</w:t>
      </w:r>
      <w:r w:rsidR="001942A3">
        <w:t>, Zagreb, Ulica grada Vukovara 49</w:t>
      </w:r>
      <w:r>
        <w:t xml:space="preserve"> </w:t>
      </w:r>
    </w:p>
    <w:p w:rsidRDefault="00147FC2" w:rsidP="00147FC2" w:rsidR="00147FC2">
      <w:r>
        <w:t xml:space="preserve">6. ŽDO u </w:t>
      </w:r>
      <w:r w:rsidR="00705758">
        <w:t>Karlovcu, Karlovac, Trg hrvatskih branitelj a1</w:t>
      </w:r>
    </w:p>
    <w:p w:rsidRDefault="00147FC2" w:rsidP="00147FC2" w:rsidR="00147FC2">
      <w:r>
        <w:t>7</w:t>
      </w:r>
      <w:r w:rsidRPr="00AB70AD">
        <w:t>. Porezna uprava</w:t>
      </w:r>
      <w:r>
        <w:t xml:space="preserve">, </w:t>
      </w:r>
      <w:r w:rsidR="00C335E2">
        <w:t>Područni ured Zagreb, Zagreb, Avenija Dubrovnik 32</w:t>
      </w:r>
    </w:p>
    <w:p w:rsidRDefault="00147FC2" w:rsidP="00147FC2" w:rsidR="00147FC2" w:rsidRPr="00AB70AD">
      <w:r>
        <w:t>8</w:t>
      </w:r>
      <w:r w:rsidRPr="00AB70AD">
        <w:t>.</w:t>
      </w:r>
      <w:r w:rsidR="001942A3">
        <w:t xml:space="preserve"> Mrežna stranica</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705758" w:rsidR="00147FC2" w:rsidRPr="002B1578">
      <w:headerReference w:type="even" r:id="rId10"/>
      <w:headerReference w:type="default" r:id="rId11"/>
      <w:pgSz w:h="16838" w:w="11906"/>
      <w:pgMar w:gutter="0" w:footer="708" w:header="708" w:left="1417" w:bottom="241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3A78">
      <w:rPr>
        <w:rStyle w:val="Brojstranice"/>
        <w:noProof/>
      </w:rPr>
      <w:t>4</w:t>
    </w:r>
    <w:r>
      <w:rPr>
        <w:rStyle w:val="Brojstranice"/>
      </w:rPr>
      <w:fldChar w:fldCharType="end"/>
    </w:r>
  </w:p>
  <w:p w:rsidRDefault="00667114" w:rsidR="00667114">
    <w:pPr>
      <w:pStyle w:val="Zaglavlje"/>
    </w:pPr>
    <w:r>
      <w:t xml:space="preserve">                                                                                                                         </w:t>
    </w:r>
    <w:r w:rsidR="009A629C" w:rsidRPr="00784514">
      <w:t>4 St</w:t>
    </w:r>
    <w:r w:rsidR="009A629C">
      <w:t>-4</w:t>
    </w:r>
    <w:r w:rsidR="00E205D4">
      <w:t>326</w:t>
    </w:r>
    <w:r w:rsidR="009A629C" w:rsidRPr="00784514">
      <w:t>/</w:t>
    </w:r>
    <w:r w:rsidR="009A629C">
      <w:t>20</w:t>
    </w:r>
    <w:r w:rsidR="009A629C" w:rsidRPr="00784514">
      <w:t>16</w:t>
    </w:r>
    <w:r w:rsidR="009A629C">
      <w:t>-2</w:t>
    </w:r>
    <w:r w:rsidR="00E205D4">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53A78"/>
    <w:rsid w:val="00174993"/>
    <w:rsid w:val="001942A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A48F0"/>
    <w:rsid w:val="004E0F67"/>
    <w:rsid w:val="004E1E86"/>
    <w:rsid w:val="004E3B1A"/>
    <w:rsid w:val="004F47B9"/>
    <w:rsid w:val="00502549"/>
    <w:rsid w:val="00505D61"/>
    <w:rsid w:val="00514EDC"/>
    <w:rsid w:val="00523E58"/>
    <w:rsid w:val="005300F7"/>
    <w:rsid w:val="005340CD"/>
    <w:rsid w:val="005355CA"/>
    <w:rsid w:val="00541781"/>
    <w:rsid w:val="00546A7D"/>
    <w:rsid w:val="00551293"/>
    <w:rsid w:val="00554276"/>
    <w:rsid w:val="00554546"/>
    <w:rsid w:val="005555FF"/>
    <w:rsid w:val="005A4CE6"/>
    <w:rsid w:val="005A56DF"/>
    <w:rsid w:val="005B0B8B"/>
    <w:rsid w:val="005C0B29"/>
    <w:rsid w:val="005C0BF6"/>
    <w:rsid w:val="005D0EB4"/>
    <w:rsid w:val="005D1623"/>
    <w:rsid w:val="005D451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5758"/>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A629C"/>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335E2"/>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05D4"/>
    <w:rsid w:val="00E26DAE"/>
    <w:rsid w:val="00E42D91"/>
    <w:rsid w:val="00E57778"/>
    <w:rsid w:val="00E6366C"/>
    <w:rsid w:val="00E71F9A"/>
    <w:rsid w:val="00E87389"/>
    <w:rsid w:val="00EA75D2"/>
    <w:rsid w:val="00EB2B00"/>
    <w:rsid w:val="00ED1AA8"/>
    <w:rsid w:val="00ED2662"/>
    <w:rsid w:val="00ED6D80"/>
    <w:rsid w:val="00EE61A0"/>
    <w:rsid w:val="00F10CB7"/>
    <w:rsid w:val="00F15EEC"/>
    <w:rsid w:val="00F17436"/>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53A78"/>
    <w:rPr>
      <w:color w:val="808080"/>
      <w:bdr w:space="0" w:sz="0" w:color="auto" w:val="none"/>
      <w:shd w:fill="auto" w:color="auto" w:val="clear"/>
    </w:rPr>
  </w:style>
  <w:style w:customStyle="true" w:styleId="eSPISCCParagraphDefaultFont" w:type="character">
    <w:name w:val="eSPIS_CC_Paragraph Default Font"/>
    <w:basedOn w:val="Zadanifontodlomka"/>
    <w:rsid w:val="00153A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3A78"/>
    <w:rPr>
      <w:bdr w:space="0" w:sz="0" w:color="auto" w:val="none"/>
      <w:shd w:fill="FFFFCC" w:color="auto" w:val="clear"/>
      <w:lang w:val="hr-HR"/>
    </w:rPr>
  </w:style>
  <w:style w:customStyle="true" w:styleId="PozadinaSvijetloCrvena" w:type="character">
    <w:name w:val="Pozadina_SvijetloCrvena"/>
    <w:basedOn w:val="eSPISCCParagraphDefaultFont"/>
    <w:rsid w:val="00153A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3A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153A78"/>
    <w:rPr>
      <w:color w:val="808080"/>
      <w:bdr w:color="auto" w:space="0" w:sz="0" w:val="none"/>
      <w:shd w:color="auto" w:fill="auto" w:val="clear"/>
    </w:rPr>
  </w:style>
  <w:style w:customStyle="1" w:styleId="eSPISCCParagraphDefaultFont" w:type="character">
    <w:name w:val="eSPIS_CC_Paragraph Default Font"/>
    <w:basedOn w:val="Zadanifontodlomka"/>
    <w:rsid w:val="00153A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3A78"/>
    <w:rPr>
      <w:bdr w:color="auto" w:space="0" w:sz="0" w:val="none"/>
      <w:shd w:color="auto" w:fill="FFFFCC" w:val="clear"/>
      <w:lang w:val="hr-HR"/>
    </w:rPr>
  </w:style>
  <w:style w:customStyle="1" w:styleId="PozadinaSvijetloCrvena" w:type="character">
    <w:name w:val="Pozadina_SvijetloCrvena"/>
    <w:basedOn w:val="eSPISCCParagraphDefaultFont"/>
    <w:rsid w:val="00153A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3A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St-4326/2016</izvorni_sadrzaj>
    <derivirana_varijabla naziv="DomainObject.Predmet.OznakaBroj_1">St-4326/2016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PROMET d.o.o. zastupanog po punomoćniku Milan Borčić</izvorni_sadrzaj>
    <derivirana_varijabla naziv="DomainObject.Predmet.ProtustrankaFormated_1">  LUKAS PROMET d.o.o. zastupanog po punomoćniku Milan Borčić</derivirana_varijabla>
  </DomainObject.Predmet.ProtustrankaFormated>
  <DomainObject.Predmet.ProtustrankaFormatedOIB>
    <izvorni_sadrzaj>  LUKAS PROMET d.o.o., OIB 20142886017 zastupanog po punomoćniku Milan Borčić</izvorni_sadrzaj>
    <derivirana_varijabla naziv="DomainObject.Predmet.ProtustrankaFormatedOIB_1">  LUKAS PROMET d.o.o., OIB 20142886017 zastupanog po punomoćniku Milan Borčić</derivirana_varijabla>
  </DomainObject.Predmet.ProtustrankaFormatedOIB>
  <DomainObject.Predmet.ProtustrankaFormatedWithAdress>
    <izvorni_sadrzaj> LUKAS PROMET d.o.o., Ožujska 4, 10000 Zagreb zastupanog po punomoćniku Milan Borčić</izvorni_sadrzaj>
    <derivirana_varijabla naziv="DomainObject.Predmet.ProtustrankaFormatedWithAdress_1"> LUKAS PROMET d.o.o., Ožujska 4, 10000 Zagreb zastupanog po punomoćniku Milan Borčić</derivirana_varijabla>
  </DomainObject.Predmet.ProtustrankaFormatedWithAdress>
  <DomainObject.Predmet.ProtustrankaFormatedWithAdressOIB>
    <izvorni_sadrzaj> LUKAS PROMET d.o.o., OIB 20142886017, Ožujska 4, 10000 Zagreb zastupanog po punomoćniku Milan Borčić</izvorni_sadrzaj>
    <derivirana_varijabla naziv="DomainObject.Predmet.ProtustrankaFormatedWithAdressOIB_1"> LUKAS PROMET d.o.o., OIB 20142886017, Ožujska 4, 10000 Zagreb zastupanog po punomoćniku Milan Borčić</derivirana_varijabla>
  </DomainObject.Predmet.ProtustrankaFormatedWithAdressOIB>
  <DomainObject.Predmet.ProtustrankaWithAdress>
    <izvorni_sadrzaj>LUKAS PROMET d.o.o. Ožujska 4, 10000 Zagreb</izvorni_sadrzaj>
    <derivirana_varijabla naziv="DomainObject.Predmet.ProtustrankaWithAdress_1">LUKAS PROMET d.o.o. Ožujska 4, 10000 Zagreb</derivirana_varijabla>
  </DomainObject.Predmet.ProtustrankaWithAdress>
  <DomainObject.Predmet.ProtustrankaWithAdressOIB>
    <izvorni_sadrzaj>LUKAS PROMET d.o.o., OIB 20142886017, Ožujska 4, 10000 Zagreb</izvorni_sadrzaj>
    <derivirana_varijabla naziv="DomainObject.Predmet.ProtustrankaWithAdressOIB_1">LUKAS PROMET d.o.o., OIB 20142886017, Ožujska 4, 10000 Zagreb</derivirana_varijabla>
  </DomainObject.Predmet.ProtustrankaWithAdressOIB>
  <DomainObject.Predmet.ProtustrankaNazivFormated>
    <izvorni_sadrzaj>LUKAS PROMET d.o.o.</izvorni_sadrzaj>
    <derivirana_varijabla naziv="DomainObject.Predmet.ProtustrankaNazivFormated_1">LUKAS PROMET d.o.o.</derivirana_varijabla>
  </DomainObject.Predmet.ProtustrankaNazivFormated>
  <DomainObject.Predmet.ProtustrankaNazivFormatedOIB>
    <izvorni_sadrzaj>LUKAS PROMET d.o.o., OIB 20142886017</izvorni_sadrzaj>
    <derivirana_varijabla naziv="DomainObject.Predmet.ProtustrankaNazivFormatedOIB_1">LUKAS PROMET d.o.o., OIB 20142886017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 PROMET d.o.o. zastupanog po punomoćniku Milan Borčić</item>
    </izvorni_sadrzaj>
    <derivirana_varijabla naziv="DomainObject.Predmet.ProtuStrankaListFormated_1">
      <item>LUKAS PROMET d.o.o. zastupanog po punomoćniku Milan Borčić</item>
    </derivirana_varijabla>
  </DomainObject.Predmet.ProtuStrankaListFormated>
  <DomainObject.Predmet.ProtuStrankaListFormatedOIB>
    <izvorni_sadrzaj>
      <item>LUKAS PROMET d.o.o., OIB 20142886017 zastupanog po punomoćniku Milan Borčić</item>
    </izvorni_sadrzaj>
    <derivirana_varijabla naziv="DomainObject.Predmet.ProtuStrankaListFormatedOIB_1">
      <item>LUKAS PROMET d.o.o., OIB 20142886017 zastupanog po punomoćniku Milan Borčić</item>
    </derivirana_varijabla>
  </DomainObject.Predmet.ProtuStrankaListFormatedOIB>
  <DomainObject.Predmet.ProtuStrankaListFormatedWithAdress>
    <izvorni_sadrzaj>
      <item>LUKAS PROMET d.o.o., Ožujska 4, 10000 Zagreb zastupanog po punomoćniku Milan Borčić</item>
    </izvorni_sadrzaj>
    <derivirana_varijabla naziv="DomainObject.Predmet.ProtuStrankaListFormatedWithAdress_1">
      <item>LUKAS PROMET d.o.o., Ožujska 4, 10000 Zagreb zastupanog po punomoćniku Milan Borčić</item>
    </derivirana_varijabla>
  </DomainObject.Predmet.ProtuStrankaListFormatedWithAdress>
  <DomainObject.Predmet.ProtuStrankaListFormatedWithAdressOIB>
    <izvorni_sadrzaj>
      <item>LUKAS PROMET d.o.o., OIB 20142886017, Ožujska 4, 10000 Zagreb zastupanog po punomoćniku Milan Borčić</item>
    </izvorni_sadrzaj>
    <derivirana_varijabla naziv="DomainObject.Predmet.ProtuStrankaListFormatedWithAdressOIB_1">
      <item>LUKAS PROMET d.o.o., OIB 20142886017, Ožujska 4, 10000 Zagreb zastupanog po punomoćniku Milan Borčić</item>
    </derivirana_varijabla>
  </DomainObject.Predmet.ProtuStrankaListFormatedWithAdressOIB>
  <DomainObject.Predmet.ProtuStrankaListNazivFormated>
    <izvorni_sadrzaj>
      <item>LUKAS PROMET d.o.o.</item>
    </izvorni_sadrzaj>
    <derivirana_varijabla naziv="DomainObject.Predmet.ProtuStrankaListNazivFormated_1">
      <item>LUKAS PROMET d.o.o.</item>
    </derivirana_varijabla>
  </DomainObject.Predmet.ProtuStrankaListNazivFormated>
  <DomainObject.Predmet.ProtuStrankaListNazivFormatedOIB>
    <izvorni_sadrzaj>
      <item>LUKAS PROMET d.o.o., OIB 20142886017</item>
    </izvorni_sadrzaj>
    <derivirana_varijabla naziv="DomainObject.Predmet.ProtuStrankaListNazivFormatedOIB_1">
      <item>LUKAS PROMET d.o.o., OIB 20142886017</item>
    </derivirana_varijabla>
  </DomainObject.Predmet.ProtuStrankaListNazivFormatedOIB>
  <DomainObject.Predmet.OstaliListFormated>
    <izvorni_sadrzaj>
      <item>Milan Borčić punomoćnik sudionika u postupku LUKAS PROMET d.o.o.</item>
    </izvorni_sadrzaj>
    <derivirana_varijabla naziv="DomainObject.Predmet.OstaliListFormated_1">
      <item>Milan Borčić punomoćnik sudionika u postupku LUKAS PROMET d.o.o.</item>
    </derivirana_varijabla>
  </DomainObject.Predmet.OstaliListFormated>
  <DomainObject.Predmet.OstaliListFormatedOIB>
    <izvorni_sadrzaj>
      <item>Milan Borčić, OIB 61173729723 punomoćnik sudionika u postupku LUKAS PROMET d.o.o.</item>
    </izvorni_sadrzaj>
    <derivirana_varijabla naziv="DomainObject.Predmet.OstaliListFormatedOIB_1">
      <item>Milan Borčić, OIB 61173729723 punomoćnik sudionika u postupku LUKAS PROMET d.o.o.</item>
    </derivirana_varijabla>
  </DomainObject.Predmet.OstaliListFormatedOIB>
  <DomainObject.Predmet.OstaliListFormatedWithAdress>
    <izvorni_sadrzaj>
      <item>Milan Borčić, Tina Ujevića 5, 10000 Zagreb punomoćnik sudionika u postupku LUKAS PROMET d.o.o.</item>
    </izvorni_sadrzaj>
    <derivirana_varijabla naziv="DomainObject.Predmet.OstaliListFormatedWithAdress_1">
      <item>Milan Borčić, Tina Ujevića 5, 10000 Zagreb punomoćnik sudionika u postupku LUKAS PROMET d.o.o.</item>
    </derivirana_varijabla>
  </DomainObject.Predmet.OstaliListFormatedWithAdress>
  <DomainObject.Predmet.OstaliListFormatedWithAdressOIB>
    <izvorni_sadrzaj>
      <item>Milan Borčić, OIB 61173729723, Tina Ujevića 5, 10000 Zagreb punomoćnik sudionika u postupku LUKAS PROMET d.o.o.</item>
    </izvorni_sadrzaj>
    <derivirana_varijabla naziv="DomainObject.Predmet.OstaliListFormatedWithAdressOIB_1">
      <item>Milan Borčić, OIB 61173729723, Tina Ujevića 5, 10000 Zagreb punomoćnik sudionika u postupku LUKAS PROMET d.o.o.</item>
    </derivirana_varijabla>
  </DomainObject.Predmet.OstaliListFormatedWithAdressOIB>
  <DomainObject.Predmet.OstaliListNazivFormated>
    <izvorni_sadrzaj>
      <item>Milan Borčić</item>
    </izvorni_sadrzaj>
    <derivirana_varijabla naziv="DomainObject.Predmet.OstaliListNazivFormated_1">
      <item>Milan Borčić</item>
    </derivirana_varijabla>
  </DomainObject.Predmet.OstaliListNazivFormated>
  <DomainObject.Predmet.OstaliListNazivFormatedOIB>
    <izvorni_sadrzaj>
      <item>Milan Borčić, OIB 61173729723</item>
    </izvorni_sadrzaj>
    <derivirana_varijabla naziv="DomainObject.Predmet.OstaliListNazivFormatedOIB_1">
      <item>Milan Borčić, OIB 61173729723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 PROMET d.o.o.</izvorni_sadrzaj>
    <derivirana_varijabla naziv="DomainObject.Predmet.ProtustrankaIDrugi_1">LUKAS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LUKAS PROMET d.o.o., OIB 20142886017, Ožujska 4, 10000 Zagreb</izvorni_sadrzaj>
    <derivirana_varijabla naziv="DomainObject.Predmet.ProtustrankaIDrugiAdressOIB_1">LUKAS PROMET d.o.o., OIB 20142886017,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 PROMET d.o.o.</item>
      <item>Milan Borčić</item>
    </izvorni_sadrzaj>
    <derivirana_varijabla naziv="DomainObject.Predmet.SudioniciListNaziv_1">
      <item>FINA Regionalni centar Zagreb</item>
      <item>LUKAS PROMET d.o.o.</item>
      <item>Milan Borčić</item>
    </derivirana_varijabla>
  </DomainObject.Predmet.SudioniciListNaziv>
  <DomainObject.Predmet.SudioniciListAdressOIB>
    <izvorni_sadrzaj>
      <item>FINA Regionalni centar Zagreb, OIB 85821130368, Trg svibanjskih žrtava 1995. br. 1,10000 Zagreb</item>
      <item>LUKAS PROMET d.o.o., OIB 20142886017, Ožujska 4,10000 Zagreb</item>
      <item>Milan Borčić, OIB 61173729723, Tina Ujevića 5,10000 Zagreb</item>
    </izvorni_sadrzaj>
    <derivirana_varijabla naziv="DomainObject.Predmet.SudioniciListAdressOIB_1">
      <item>FINA Regionalni centar Zagreb, OIB 85821130368, Trg svibanjskih žrtava 1995. br. 1,10000 Zagreb</item>
      <item>LUKAS PROMET d.o.o., OIB 20142886017, Ožujska 4,10000 Zagreb</item>
      <item>Milan Borčić, OIB 61173729723, Tina Ujevića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20142886017</item>
      <item>, OIB 61173729723</item>
    </izvorni_sadrzaj>
    <derivirana_varijabla naziv="DomainObject.Predmet.SudioniciListNazivOIB_1">
      <item>, OIB 85821130368</item>
      <item>, OIB 20142886017</item>
      <item>, OIB 61173729723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St-4326/2016-21</izvorni_sadrzaj>
    <derivirana_varijabla naziv="DomainObject.PredzadnjaOdlukaIzPredmeta.Oznaka_1">St-4326/2016-21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1559</properties:Words>
  <properties:Characters>8768</properties:Characters>
  <properties:Lines>172</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2019-05-17T10:11:00Z</dcterms:created>
  <dc:creator>Korisnik</dc:creator>
  <cp:lastModifiedBy>Renata Klokočki</cp:lastModifiedBy>
  <cp:lastPrinted>2019-05-17T08:32:00Z</cp:lastPrinted>
  <dcterms:modified xmlns:xsi="http://www.w3.org/2001/XMLSchema-instance" xsi:type="dcterms:W3CDTF">2019-05-17T10:17:00Z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--LUKAS PROMET.docx)</vt:lpwstr>
  </prop:property>
  <prop:property name="CC_coloring" pid="4" fmtid="{D5CDD505-2E9C-101B-9397-08002B2CF9AE}">
    <vt:bool>false</vt:bool>
  </prop:property>
  <prop:property name="BrojStranica" pid="5" fmtid="{D5CDD505-2E9C-101B-9397-08002B2CF9AE}">
    <vt:i4>4</vt:i4>
  </prop:property>
</prop:Properties>
</file>