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0279" w14:paraId="9920279" w:rsidRDefault="004F3563" w:rsidP="004F3563" w:rsidR="004F3563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  <w:lang w:eastAsia="hr-HR"/>
        </w:rPr>
        <w:t xml:space="preserve">     </w:t>
      </w:r>
      <w:r w:rsidR="002E0753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>
        <w:rPr>
          <w:rFonts w:eastAsia="MS Mincho" w:hAnsi="Times New Roman" w:ascii="Times New Roman"/>
          <w:bCs/>
        </w:rPr>
        <w:t xml:space="preserve">  </w:t>
      </w:r>
      <w:r w:rsidRPr="00920ED0">
        <w:rPr>
          <w:rFonts w:eastAsia="MS Mincho" w:hAnsi="Times New Roman" w:ascii="Times New Roman"/>
          <w:bCs/>
        </w:rPr>
        <w:t>REPUBLIKA HRVATSKA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920ED0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1F3E78" w:rsidP="0072382A" w:rsidR="003B5DE4" w:rsidRPr="00F572AE">
      <w:pPr>
        <w:ind w:firstLine="708"/>
        <w:jc w:val="both"/>
        <w:rPr>
          <w:rFonts w:hAnsi="Times New Roman" w:ascii="Times New Roman"/>
        </w:rPr>
      </w:pPr>
      <w:proofErr w:type="spellStart"/>
      <w:r w:rsidRPr="00F572AE">
        <w:rPr>
          <w:rFonts w:hAnsi="Times New Roman" w:ascii="Times New Roman"/>
          <w:lang w:val="de-DE"/>
        </w:rPr>
        <w:t>Trgovački</w:t>
      </w:r>
      <w:proofErr w:type="spellEnd"/>
      <w:r w:rsidRPr="00F572AE">
        <w:rPr>
          <w:rFonts w:hAnsi="Times New Roman" w:ascii="Times New Roman"/>
          <w:lang w:val="de-DE"/>
        </w:rPr>
        <w:t xml:space="preserve"> </w:t>
      </w:r>
      <w:proofErr w:type="spellStart"/>
      <w:r w:rsidRPr="00F572AE">
        <w:rPr>
          <w:rFonts w:hAnsi="Times New Roman" w:ascii="Times New Roman"/>
          <w:lang w:val="de-DE"/>
        </w:rPr>
        <w:t>sud</w:t>
      </w:r>
      <w:proofErr w:type="spellEnd"/>
      <w:r w:rsidRPr="00F572AE">
        <w:rPr>
          <w:rFonts w:hAnsi="Times New Roman" w:ascii="Times New Roman"/>
          <w:lang w:val="de-DE"/>
        </w:rPr>
        <w:t xml:space="preserve"> u </w:t>
      </w:r>
      <w:proofErr w:type="spellStart"/>
      <w:r w:rsidRPr="00F572AE">
        <w:rPr>
          <w:rFonts w:hAnsi="Times New Roman" w:ascii="Times New Roman"/>
          <w:lang w:val="de-DE"/>
        </w:rPr>
        <w:t>Rijeci</w:t>
      </w:r>
      <w:proofErr w:type="spellEnd"/>
      <w:r w:rsidRPr="00F572AE">
        <w:rPr>
          <w:rFonts w:hAnsi="Times New Roman" w:ascii="Times New Roman"/>
          <w:lang w:val="de-DE"/>
        </w:rPr>
        <w:t xml:space="preserve">, </w:t>
      </w:r>
      <w:r w:rsidR="00182A48" w:rsidRPr="00F572AE">
        <w:rPr>
          <w:rFonts w:hAnsi="Times New Roman" w:ascii="Times New Roman"/>
          <w:lang w:val="de-DE"/>
        </w:rPr>
        <w:t xml:space="preserve">na </w:t>
      </w:r>
      <w:proofErr w:type="spellStart"/>
      <w:r w:rsidR="00182A48" w:rsidRPr="00F572AE">
        <w:rPr>
          <w:rFonts w:hAnsi="Times New Roman" w:ascii="Times New Roman"/>
          <w:lang w:val="de-DE"/>
        </w:rPr>
        <w:t>osnovu</w:t>
      </w:r>
      <w:proofErr w:type="spellEnd"/>
      <w:r w:rsidR="00182A48" w:rsidRPr="00F572AE">
        <w:rPr>
          <w:rFonts w:hAnsi="Times New Roman" w:ascii="Times New Roman"/>
          <w:lang w:val="de-DE"/>
        </w:rPr>
        <w:t xml:space="preserve"> </w:t>
      </w:r>
      <w:proofErr w:type="spellStart"/>
      <w:r w:rsidR="00B0403F" w:rsidRPr="00F572AE">
        <w:rPr>
          <w:rFonts w:hAnsi="Times New Roman" w:ascii="Times New Roman"/>
          <w:lang w:val="de-DE"/>
        </w:rPr>
        <w:t>ovosudnog</w:t>
      </w:r>
      <w:proofErr w:type="spellEnd"/>
      <w:r w:rsidR="00B0403F" w:rsidRPr="00F572AE">
        <w:rPr>
          <w:rFonts w:hAnsi="Times New Roman" w:ascii="Times New Roman"/>
          <w:lang w:val="de-DE"/>
        </w:rPr>
        <w:t xml:space="preserve"> </w:t>
      </w:r>
      <w:proofErr w:type="spellStart"/>
      <w:r w:rsidR="00182A48" w:rsidRPr="00F572AE">
        <w:rPr>
          <w:rFonts w:hAnsi="Times New Roman" w:ascii="Times New Roman"/>
          <w:lang w:val="de-DE"/>
        </w:rPr>
        <w:t>zaključka</w:t>
      </w:r>
      <w:proofErr w:type="spellEnd"/>
      <w:r w:rsidR="00182A48" w:rsidRPr="00F572AE">
        <w:rPr>
          <w:rFonts w:hAnsi="Times New Roman" w:ascii="Times New Roman"/>
          <w:lang w:val="de-DE"/>
        </w:rPr>
        <w:t xml:space="preserve"> </w:t>
      </w:r>
      <w:proofErr w:type="spellStart"/>
      <w:r w:rsidR="00182A48" w:rsidRPr="00F572AE">
        <w:rPr>
          <w:rFonts w:hAnsi="Times New Roman" w:ascii="Times New Roman"/>
          <w:lang w:val="de-DE"/>
        </w:rPr>
        <w:t>posl</w:t>
      </w:r>
      <w:proofErr w:type="spellEnd"/>
      <w:r w:rsidR="00182A48" w:rsidRPr="00F572AE">
        <w:rPr>
          <w:rFonts w:hAnsi="Times New Roman" w:ascii="Times New Roman"/>
          <w:lang w:val="de-DE"/>
        </w:rPr>
        <w:t>. br.</w:t>
      </w:r>
      <w:r w:rsidR="00A65B00" w:rsidRPr="00372311">
        <w:rPr>
          <w:rFonts w:hAnsi="Times New Roman" w:ascii="Times New Roman"/>
        </w:rPr>
        <w:t xml:space="preserve"> 7 </w:t>
      </w:r>
      <w:proofErr w:type="spellStart"/>
      <w:r w:rsidR="00A65B00" w:rsidRPr="00372311">
        <w:rPr>
          <w:rFonts w:hAnsi="Times New Roman" w:ascii="Times New Roman"/>
        </w:rPr>
        <w:t>Stpn</w:t>
      </w:r>
      <w:proofErr w:type="spellEnd"/>
      <w:r w:rsidR="00A65B00" w:rsidRPr="00372311">
        <w:rPr>
          <w:rFonts w:hAnsi="Times New Roman" w:ascii="Times New Roman"/>
        </w:rPr>
        <w:t>-</w:t>
      </w:r>
      <w:r w:rsidR="00BE7BD2">
        <w:rPr>
          <w:rFonts w:hAnsi="Times New Roman" w:ascii="Times New Roman"/>
        </w:rPr>
        <w:t>16</w:t>
      </w:r>
      <w:r w:rsidR="00A65B00" w:rsidRPr="00372311">
        <w:rPr>
          <w:rFonts w:hAnsi="Times New Roman" w:ascii="Times New Roman"/>
        </w:rPr>
        <w:t>/1</w:t>
      </w:r>
      <w:r w:rsidR="00A46436">
        <w:rPr>
          <w:rFonts w:hAnsi="Times New Roman" w:ascii="Times New Roman"/>
        </w:rPr>
        <w:t>6</w:t>
      </w:r>
      <w:r w:rsidR="004E54FD">
        <w:rPr>
          <w:rFonts w:hAnsi="Times New Roman" w:ascii="Times New Roman"/>
        </w:rPr>
        <w:t>-</w:t>
      </w:r>
      <w:r w:rsidR="00BE7BD2">
        <w:rPr>
          <w:rFonts w:hAnsi="Times New Roman" w:ascii="Times New Roman"/>
        </w:rPr>
        <w:t>10</w:t>
      </w:r>
      <w:r w:rsidR="00A65B00">
        <w:rPr>
          <w:rFonts w:hAnsi="Times New Roman" w:ascii="Times New Roman"/>
        </w:rPr>
        <w:t xml:space="preserve"> </w:t>
      </w:r>
      <w:proofErr w:type="spellStart"/>
      <w:r w:rsidR="00182A48" w:rsidRPr="00F572AE">
        <w:rPr>
          <w:rFonts w:hAnsi="Times New Roman" w:ascii="Times New Roman"/>
          <w:lang w:val="de-DE"/>
        </w:rPr>
        <w:t>od</w:t>
      </w:r>
      <w:proofErr w:type="spellEnd"/>
      <w:r w:rsidR="00182A48" w:rsidRPr="00F572AE">
        <w:rPr>
          <w:rFonts w:hAnsi="Times New Roman" w:ascii="Times New Roman"/>
          <w:lang w:val="de-DE"/>
        </w:rPr>
        <w:t xml:space="preserve"> </w:t>
      </w:r>
      <w:r w:rsidR="00BE7BD2">
        <w:rPr>
          <w:rFonts w:hAnsi="Times New Roman" w:ascii="Times New Roman"/>
          <w:lang w:val="de-DE"/>
        </w:rPr>
        <w:t>27</w:t>
      </w:r>
      <w:r w:rsidR="00A26866" w:rsidRPr="00A26866">
        <w:rPr>
          <w:rFonts w:hAnsi="Times New Roman" w:ascii="Times New Roman"/>
          <w:lang w:val="de-DE"/>
        </w:rPr>
        <w:t xml:space="preserve">. </w:t>
      </w:r>
      <w:proofErr w:type="spellStart"/>
      <w:r w:rsidR="00A26866" w:rsidRPr="00A26866">
        <w:rPr>
          <w:rFonts w:hAnsi="Times New Roman" w:ascii="Times New Roman"/>
          <w:lang w:val="de-DE"/>
        </w:rPr>
        <w:t>lipnja</w:t>
      </w:r>
      <w:proofErr w:type="spellEnd"/>
      <w:r w:rsidR="00A26866" w:rsidRPr="00A26866">
        <w:rPr>
          <w:rFonts w:hAnsi="Times New Roman" w:ascii="Times New Roman"/>
          <w:lang w:val="de-DE"/>
        </w:rPr>
        <w:t xml:space="preserve"> 2016</w:t>
      </w:r>
      <w:r w:rsidR="00182A48" w:rsidRPr="00F572AE">
        <w:rPr>
          <w:rFonts w:hAnsi="Times New Roman" w:ascii="Times New Roman"/>
          <w:lang w:val="de-DE"/>
        </w:rPr>
        <w:t xml:space="preserve">. </w:t>
      </w:r>
      <w:r w:rsidRPr="00F572AE">
        <w:rPr>
          <w:rFonts w:hAnsi="Times New Roman" w:ascii="Times New Roman"/>
        </w:rPr>
        <w:t xml:space="preserve">u postupku sklapanja </w:t>
      </w:r>
      <w:proofErr w:type="spellStart"/>
      <w:r w:rsidRPr="00F572AE">
        <w:rPr>
          <w:rFonts w:hAnsi="Times New Roman" w:ascii="Times New Roman"/>
        </w:rPr>
        <w:t>predstečajne</w:t>
      </w:r>
      <w:proofErr w:type="spellEnd"/>
      <w:r w:rsidRPr="00F572AE">
        <w:rPr>
          <w:rFonts w:hAnsi="Times New Roman" w:ascii="Times New Roman"/>
        </w:rPr>
        <w:t xml:space="preserve"> nagodbe </w:t>
      </w:r>
      <w:r w:rsidR="00F572AE" w:rsidRPr="003436B3">
        <w:rPr>
          <w:rFonts w:hAnsi="Times New Roman" w:ascii="Times New Roman"/>
        </w:rPr>
        <w:t>dužnik</w:t>
      </w:r>
      <w:r w:rsidR="00E555CD">
        <w:rPr>
          <w:rFonts w:hAnsi="Times New Roman" w:ascii="Times New Roman"/>
        </w:rPr>
        <w:t>a</w:t>
      </w:r>
      <w:r w:rsidR="0023498A">
        <w:rPr>
          <w:rFonts w:hAnsi="Times New Roman" w:ascii="Times New Roman"/>
        </w:rPr>
        <w:t xml:space="preserve"> </w:t>
      </w:r>
      <w:r w:rsidR="0023498A" w:rsidRPr="00BE7BD2">
        <w:rPr>
          <w:rFonts w:hAnsi="Times New Roman" w:ascii="Times New Roman"/>
        </w:rPr>
        <w:t xml:space="preserve">IČIĆI PROJEKT d.o.o. za trgovinu, građenje i usluge  Rijeka, Frana Supila 6 ( MBS   040254996  - OIB 56282856708 </w:t>
      </w:r>
      <w:r w:rsidR="00E555CD">
        <w:rPr>
          <w:rFonts w:hAnsi="Times New Roman" w:ascii="Times New Roman"/>
        </w:rPr>
        <w:t xml:space="preserve"> i njegovih vjerovnika </w:t>
      </w:r>
      <w:r w:rsidR="00A65B00">
        <w:rPr>
          <w:rFonts w:hAnsi="Times New Roman" w:ascii="Times New Roman"/>
        </w:rPr>
        <w:t xml:space="preserve"> </w:t>
      </w:r>
      <w:r w:rsidR="003B5DE4" w:rsidRPr="00F572AE">
        <w:rPr>
          <w:rFonts w:hAnsi="Times New Roman" w:ascii="Times New Roman"/>
        </w:rPr>
        <w:t xml:space="preserve">temeljem </w:t>
      </w:r>
      <w:r w:rsidRPr="00F572AE">
        <w:rPr>
          <w:rFonts w:hAnsi="Times New Roman" w:ascii="Times New Roman"/>
        </w:rPr>
        <w:t xml:space="preserve">odredbe </w:t>
      </w:r>
      <w:r w:rsidR="003B5DE4" w:rsidRPr="00F572AE">
        <w:rPr>
          <w:rFonts w:hAnsi="Times New Roman" w:ascii="Times New Roman"/>
        </w:rPr>
        <w:t>čl</w:t>
      </w:r>
      <w:r w:rsidRPr="00F572AE">
        <w:rPr>
          <w:rFonts w:hAnsi="Times New Roman" w:ascii="Times New Roman"/>
        </w:rPr>
        <w:t xml:space="preserve">anka </w:t>
      </w:r>
      <w:r w:rsidR="003B5DE4" w:rsidRPr="00F572AE">
        <w:rPr>
          <w:rFonts w:hAnsi="Times New Roman" w:ascii="Times New Roman"/>
        </w:rPr>
        <w:t xml:space="preserve"> 66. st</w:t>
      </w:r>
      <w:r w:rsidRPr="00F572AE">
        <w:rPr>
          <w:rFonts w:hAnsi="Times New Roman" w:ascii="Times New Roman"/>
        </w:rPr>
        <w:t xml:space="preserve">avak </w:t>
      </w:r>
      <w:r w:rsidR="003B5DE4" w:rsidRPr="00F572AE">
        <w:rPr>
          <w:rFonts w:hAnsi="Times New Roman" w:ascii="Times New Roman"/>
        </w:rPr>
        <w:t xml:space="preserve"> </w:t>
      </w:r>
      <w:r w:rsidR="00B0403F" w:rsidRPr="00F572AE">
        <w:rPr>
          <w:rFonts w:hAnsi="Times New Roman" w:ascii="Times New Roman"/>
        </w:rPr>
        <w:t>6</w:t>
      </w:r>
      <w:r w:rsidR="003B5DE4" w:rsidRPr="00F572AE">
        <w:rPr>
          <w:rFonts w:hAnsi="Times New Roman" w:ascii="Times New Roman"/>
        </w:rPr>
        <w:t xml:space="preserve">. </w:t>
      </w:r>
      <w:r w:rsidR="00B0403F" w:rsidRPr="00F572AE">
        <w:rPr>
          <w:rFonts w:hAnsi="Times New Roman" w:ascii="Times New Roman"/>
        </w:rPr>
        <w:t>i 7</w:t>
      </w:r>
      <w:r w:rsidR="003B5DE4" w:rsidRPr="00F572AE">
        <w:rPr>
          <w:rFonts w:hAnsi="Times New Roman" w:ascii="Times New Roman"/>
        </w:rPr>
        <w:t xml:space="preserve">. Zakona o financijskom poslovanju i </w:t>
      </w:r>
      <w:proofErr w:type="spellStart"/>
      <w:r w:rsidR="003B5DE4" w:rsidRPr="00F572AE">
        <w:rPr>
          <w:rFonts w:hAnsi="Times New Roman" w:ascii="Times New Roman"/>
        </w:rPr>
        <w:t>predstečajnoj</w:t>
      </w:r>
      <w:proofErr w:type="spellEnd"/>
      <w:r w:rsidR="003B5DE4" w:rsidRPr="00F572AE">
        <w:rPr>
          <w:rFonts w:hAnsi="Times New Roman" w:ascii="Times New Roman"/>
        </w:rPr>
        <w:t xml:space="preserve"> nagodbi </w:t>
      </w:r>
      <w:r w:rsidR="00F572AE" w:rsidRPr="003436B3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3436B3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3436B3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3436B3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3436B3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3436B3">
        <w:rPr>
          <w:rFonts w:hAnsi="Times New Roman" w:ascii="Times New Roman"/>
        </w:rPr>
        <w:t>)</w:t>
      </w:r>
      <w:r w:rsidR="003B5DE4" w:rsidRPr="00F572AE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</w:rPr>
        <w:t xml:space="preserve">objavljuje </w:t>
      </w:r>
    </w:p>
    <w:p w:rsidRDefault="00BB7AB4" w:rsidR="00BB7AB4" w:rsidRPr="00F572AE">
      <w:pPr>
        <w:rPr>
          <w:rFonts w:hAnsi="Times New Roman" w:ascii="Times New Roman"/>
        </w:rPr>
      </w:pPr>
    </w:p>
    <w:p w:rsidRDefault="003B5DE4" w:rsidR="003B5DE4" w:rsidRPr="00F572AE">
      <w:pPr>
        <w:rPr>
          <w:rFonts w:hAnsi="Times New Roman" w:ascii="Times New Roman"/>
        </w:rPr>
      </w:pPr>
    </w:p>
    <w:p w:rsidRDefault="00182A48" w:rsidP="003B5DE4" w:rsidR="003B5DE4" w:rsidRPr="00F572AE">
      <w:pPr>
        <w:jc w:val="center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O G L A S </w:t>
      </w: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AC4D8F" w:rsidP="00A11A1E" w:rsidR="00A11A1E" w:rsidRPr="00A11A1E">
      <w:pPr>
        <w:jc w:val="both"/>
        <w:rPr>
          <w:rFonts w:hAnsi="Times New Roman" w:ascii="Times New Roman"/>
        </w:rPr>
      </w:pPr>
      <w:r w:rsidRPr="00AB746D">
        <w:rPr>
          <w:rFonts w:hAnsi="Times New Roman" w:ascii="Times New Roman"/>
        </w:rPr>
        <w:tab/>
      </w:r>
    </w:p>
    <w:p w:rsidRDefault="00A11A1E" w:rsidP="00A11A1E" w:rsidR="00A11A1E" w:rsidRPr="00A11A1E">
      <w:pPr>
        <w:jc w:val="both"/>
        <w:rPr>
          <w:rFonts w:hAnsi="Times New Roman" w:ascii="Times New Roman"/>
        </w:rPr>
      </w:pPr>
      <w:r w:rsidRPr="00A11A1E">
        <w:rPr>
          <w:rFonts w:hAnsi="Times New Roman" w:ascii="Times New Roman"/>
        </w:rPr>
        <w:tab/>
        <w:t xml:space="preserve">Ročište radi sklapanja </w:t>
      </w:r>
      <w:proofErr w:type="spellStart"/>
      <w:r w:rsidRPr="00A11A1E">
        <w:rPr>
          <w:rFonts w:hAnsi="Times New Roman" w:ascii="Times New Roman"/>
        </w:rPr>
        <w:t>predstečajne</w:t>
      </w:r>
      <w:proofErr w:type="spellEnd"/>
      <w:r w:rsidRPr="00A11A1E">
        <w:rPr>
          <w:rFonts w:hAnsi="Times New Roman" w:ascii="Times New Roman"/>
        </w:rPr>
        <w:t xml:space="preserve"> nagodbe dužnika </w:t>
      </w:r>
      <w:r w:rsidR="00BE7BD2" w:rsidRPr="00BE7BD2">
        <w:rPr>
          <w:rFonts w:hAnsi="Times New Roman" w:ascii="Times New Roman"/>
        </w:rPr>
        <w:t>IČIĆI PROJEKT d.o.o. za trgovinu, građenje i usluge  Rijeka, Frana Supila 6 ( MBS   040254996  - OIB 56282856708 )</w:t>
      </w:r>
      <w:r w:rsidRPr="00A11A1E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A11A1E" w:rsidP="00A11A1E" w:rsidR="00A11A1E" w:rsidRPr="00A11A1E">
      <w:pPr>
        <w:jc w:val="both"/>
        <w:rPr>
          <w:rFonts w:hAnsi="Times New Roman" w:ascii="Times New Roman"/>
        </w:rPr>
      </w:pPr>
    </w:p>
    <w:p w:rsidRDefault="00BE7BD2" w:rsidP="00A11A1E" w:rsidR="00A26C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CB0E2E">
        <w:rPr>
          <w:rFonts w:hAnsi="Times New Roman" w:ascii="Times New Roman"/>
        </w:rPr>
        <w:t>2</w:t>
      </w:r>
      <w:r w:rsidR="00A26CC8" w:rsidRPr="00A26CC8">
        <w:rPr>
          <w:rFonts w:hAnsi="Times New Roman" w:ascii="Times New Roman"/>
        </w:rPr>
        <w:t>. r</w:t>
      </w:r>
      <w:r>
        <w:rPr>
          <w:rFonts w:hAnsi="Times New Roman" w:ascii="Times New Roman"/>
        </w:rPr>
        <w:t xml:space="preserve">ujna </w:t>
      </w:r>
      <w:r w:rsidR="00A26CC8" w:rsidRPr="00A26CC8">
        <w:rPr>
          <w:rFonts w:hAnsi="Times New Roman" w:ascii="Times New Roman"/>
        </w:rPr>
        <w:t>2016. u 10,00 sati</w:t>
      </w:r>
    </w:p>
    <w:p w:rsidRDefault="00A11A1E" w:rsidP="00A11A1E" w:rsidR="00A11A1E" w:rsidRPr="00A11A1E">
      <w:pPr>
        <w:jc w:val="center"/>
        <w:rPr>
          <w:rFonts w:hAnsi="Times New Roman" w:ascii="Times New Roman"/>
        </w:rPr>
      </w:pPr>
      <w:r w:rsidRPr="00A11A1E">
        <w:rPr>
          <w:rFonts w:hAnsi="Times New Roman" w:ascii="Times New Roman"/>
        </w:rPr>
        <w:t>kod Trgovačkog suda u Rijeci, Zadarska 1 i 3</w:t>
      </w:r>
    </w:p>
    <w:p w:rsidRDefault="00A11A1E" w:rsidP="00A11A1E" w:rsidR="00A11A1E" w:rsidRPr="00A11A1E">
      <w:pPr>
        <w:jc w:val="center"/>
        <w:rPr>
          <w:rFonts w:hAnsi="Times New Roman" w:ascii="Times New Roman"/>
        </w:rPr>
      </w:pPr>
      <w:r w:rsidRPr="00A11A1E">
        <w:rPr>
          <w:rFonts w:hAnsi="Times New Roman" w:ascii="Times New Roman"/>
        </w:rPr>
        <w:t>sudnica 11. I. kat</w:t>
      </w:r>
    </w:p>
    <w:p w:rsidRDefault="00A11A1E" w:rsidP="00A11A1E" w:rsidR="00A11A1E" w:rsidRPr="00A11A1E">
      <w:pPr>
        <w:jc w:val="both"/>
        <w:rPr>
          <w:rFonts w:hAnsi="Times New Roman" w:ascii="Times New Roman"/>
        </w:rPr>
      </w:pPr>
    </w:p>
    <w:p w:rsidRDefault="00A11A1E" w:rsidP="00A11A1E" w:rsidR="00A11A1E" w:rsidRPr="00A11A1E">
      <w:pPr>
        <w:jc w:val="both"/>
        <w:rPr>
          <w:rFonts w:hAnsi="Times New Roman" w:ascii="Times New Roman"/>
        </w:rPr>
      </w:pPr>
    </w:p>
    <w:p w:rsidRDefault="00A11A1E" w:rsidP="00A11A1E" w:rsidR="00F94803">
      <w:pPr>
        <w:ind w:firstLine="708"/>
        <w:jc w:val="both"/>
        <w:rPr>
          <w:rFonts w:hAnsi="Times New Roman" w:ascii="Times New Roman"/>
        </w:rPr>
      </w:pPr>
      <w:r w:rsidRPr="00A11A1E">
        <w:rPr>
          <w:rFonts w:hAnsi="Times New Roman" w:ascii="Times New Roman"/>
        </w:rPr>
        <w:t>O ročištu se dužnik i svi vjerovnici koji su prihvatili plan financijskog restrukturiranja obavještavaju oglasom koji se objavljuje na mrežnoj stranici e-oglasne ploče suda  i objavom na web-stranici Financijske agencije najkasnije 8 dana prije održavanja ročišta.</w:t>
      </w: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0865E1" w:rsidP="00F94803" w:rsidR="000865E1">
      <w:pPr>
        <w:ind w:left="7080"/>
        <w:jc w:val="both"/>
        <w:rPr>
          <w:rFonts w:hAnsi="Times New Roman" w:ascii="Times New Roman"/>
        </w:rPr>
      </w:pPr>
    </w:p>
    <w:p w:rsidRDefault="00F94803" w:rsidP="00F94803" w:rsidR="00F94803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Sudac </w:t>
      </w:r>
    </w:p>
    <w:p w:rsidRDefault="00182A48" w:rsidP="00F94803" w:rsidR="00B75DE6" w:rsidRPr="00F572AE">
      <w:pPr>
        <w:ind w:left="7080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Liljana Ugrin</w:t>
      </w:r>
    </w:p>
    <w:p w:rsidRDefault="00B75DE6" w:rsidP="00B75DE6" w:rsidR="00B75DE6" w:rsidRPr="00F572AE">
      <w:pPr>
        <w:rPr>
          <w:rFonts w:hAnsi="Times New Roman" w:ascii="Times New Roman"/>
          <w:b/>
        </w:rPr>
      </w:pP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</w:p>
    <w:sectPr w:rsidR="00B75DE6" w:rsidRPr="00F572AE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FF2" w:rsidR="00A97FF2">
      <w:r>
        <w:separator/>
      </w:r>
    </w:p>
  </w:endnote>
  <w:endnote w:id="0" w:type="continuationSeparator">
    <w:p w:rsidRDefault="00A97FF2" w:rsidR="00A97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0A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FF2" w:rsidR="00A97FF2">
      <w:r>
        <w:separator/>
      </w:r>
    </w:p>
  </w:footnote>
  <w:footnote w:id="0" w:type="continuationSeparator">
    <w:p w:rsidRDefault="00A97FF2" w:rsidR="00A97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proofErr w:type="spellStart"/>
    <w:r w:rsidRPr="00F572AE">
      <w:rPr>
        <w:rFonts w:hAnsi="Times New Roman" w:ascii="Times New Roman"/>
      </w:rPr>
      <w:t>Posl</w:t>
    </w:r>
    <w:proofErr w:type="spellEnd"/>
    <w:r w:rsidRPr="00F572AE">
      <w:rPr>
        <w:rFonts w:hAnsi="Times New Roman" w:ascii="Times New Roman"/>
      </w:rPr>
      <w:t xml:space="preserve">. br. 7 </w:t>
    </w:r>
    <w:proofErr w:type="spellStart"/>
    <w:r w:rsidRPr="00F572AE">
      <w:rPr>
        <w:rFonts w:hAnsi="Times New Roman" w:ascii="Times New Roman"/>
      </w:rPr>
      <w:t>Stpn</w:t>
    </w:r>
    <w:proofErr w:type="spellEnd"/>
    <w:r w:rsidRPr="00F572AE">
      <w:rPr>
        <w:rFonts w:hAnsi="Times New Roman" w:ascii="Times New Roman"/>
      </w:rPr>
      <w:t>-</w:t>
    </w:r>
    <w:r w:rsidR="00BE7BD2">
      <w:rPr>
        <w:rFonts w:hAnsi="Times New Roman" w:ascii="Times New Roman"/>
      </w:rPr>
      <w:t>16</w:t>
    </w:r>
    <w:r w:rsidRPr="00F572AE">
      <w:rPr>
        <w:rFonts w:hAnsi="Times New Roman" w:ascii="Times New Roman"/>
      </w:rPr>
      <w:t>/1</w:t>
    </w:r>
    <w:r w:rsidR="00A46436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B43634">
      <w:rPr>
        <w:rFonts w:hAnsi="Times New Roman" w:ascii="Times New Roman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2D3D"/>
    <w:rsid w:val="00015161"/>
    <w:rsid w:val="00027AAE"/>
    <w:rsid w:val="00045AA6"/>
    <w:rsid w:val="000760DB"/>
    <w:rsid w:val="00083680"/>
    <w:rsid w:val="0008615D"/>
    <w:rsid w:val="000865E1"/>
    <w:rsid w:val="000B4649"/>
    <w:rsid w:val="00104733"/>
    <w:rsid w:val="00116E2B"/>
    <w:rsid w:val="00120114"/>
    <w:rsid w:val="00136880"/>
    <w:rsid w:val="00164BC6"/>
    <w:rsid w:val="00182A48"/>
    <w:rsid w:val="00184ABF"/>
    <w:rsid w:val="001B3F74"/>
    <w:rsid w:val="001C7DCD"/>
    <w:rsid w:val="001D7484"/>
    <w:rsid w:val="001E448C"/>
    <w:rsid w:val="001F20CD"/>
    <w:rsid w:val="001F3E78"/>
    <w:rsid w:val="0022775F"/>
    <w:rsid w:val="0023498A"/>
    <w:rsid w:val="00253BFF"/>
    <w:rsid w:val="00257065"/>
    <w:rsid w:val="0026374B"/>
    <w:rsid w:val="00290AA0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54FD"/>
    <w:rsid w:val="004E7799"/>
    <w:rsid w:val="004F2F27"/>
    <w:rsid w:val="004F3563"/>
    <w:rsid w:val="0050299E"/>
    <w:rsid w:val="00517E07"/>
    <w:rsid w:val="005309CE"/>
    <w:rsid w:val="00547536"/>
    <w:rsid w:val="00566624"/>
    <w:rsid w:val="00576233"/>
    <w:rsid w:val="00577E52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C7446"/>
    <w:rsid w:val="007D36CA"/>
    <w:rsid w:val="00813049"/>
    <w:rsid w:val="00821E31"/>
    <w:rsid w:val="008718B4"/>
    <w:rsid w:val="008C0670"/>
    <w:rsid w:val="008D4AA0"/>
    <w:rsid w:val="008D61AE"/>
    <w:rsid w:val="00931BFC"/>
    <w:rsid w:val="0093453D"/>
    <w:rsid w:val="00951FDE"/>
    <w:rsid w:val="0095701E"/>
    <w:rsid w:val="00977F58"/>
    <w:rsid w:val="009B048D"/>
    <w:rsid w:val="009B183D"/>
    <w:rsid w:val="009C47F4"/>
    <w:rsid w:val="009D3A53"/>
    <w:rsid w:val="00A11A1E"/>
    <w:rsid w:val="00A15315"/>
    <w:rsid w:val="00A17513"/>
    <w:rsid w:val="00A26866"/>
    <w:rsid w:val="00A26CC8"/>
    <w:rsid w:val="00A43E41"/>
    <w:rsid w:val="00A46436"/>
    <w:rsid w:val="00A65B00"/>
    <w:rsid w:val="00A717C4"/>
    <w:rsid w:val="00A94AD7"/>
    <w:rsid w:val="00A97FF2"/>
    <w:rsid w:val="00AA4274"/>
    <w:rsid w:val="00AC212B"/>
    <w:rsid w:val="00AC4D8F"/>
    <w:rsid w:val="00AE1D40"/>
    <w:rsid w:val="00B0403F"/>
    <w:rsid w:val="00B43634"/>
    <w:rsid w:val="00B47434"/>
    <w:rsid w:val="00B611DD"/>
    <w:rsid w:val="00B75DE6"/>
    <w:rsid w:val="00B76DD7"/>
    <w:rsid w:val="00B97754"/>
    <w:rsid w:val="00BB7AB4"/>
    <w:rsid w:val="00BC5C1C"/>
    <w:rsid w:val="00BD475F"/>
    <w:rsid w:val="00BE7BD2"/>
    <w:rsid w:val="00BF484E"/>
    <w:rsid w:val="00C16905"/>
    <w:rsid w:val="00C3449C"/>
    <w:rsid w:val="00C66D14"/>
    <w:rsid w:val="00C70104"/>
    <w:rsid w:val="00C76773"/>
    <w:rsid w:val="00CA226F"/>
    <w:rsid w:val="00CB02B2"/>
    <w:rsid w:val="00CB0E2E"/>
    <w:rsid w:val="00CE708F"/>
    <w:rsid w:val="00D1471C"/>
    <w:rsid w:val="00D64011"/>
    <w:rsid w:val="00D85AD8"/>
    <w:rsid w:val="00DB281C"/>
    <w:rsid w:val="00DC5306"/>
    <w:rsid w:val="00DF26FD"/>
    <w:rsid w:val="00E37493"/>
    <w:rsid w:val="00E507FF"/>
    <w:rsid w:val="00E50C5B"/>
    <w:rsid w:val="00E5249E"/>
    <w:rsid w:val="00E555CD"/>
    <w:rsid w:val="00E9129E"/>
    <w:rsid w:val="00EB7E4E"/>
    <w:rsid w:val="00EE09B9"/>
    <w:rsid w:val="00EE7A46"/>
    <w:rsid w:val="00F14512"/>
    <w:rsid w:val="00F2483B"/>
    <w:rsid w:val="00F356F9"/>
    <w:rsid w:val="00F411E0"/>
    <w:rsid w:val="00F55DE2"/>
    <w:rsid w:val="00F572AE"/>
    <w:rsid w:val="00F740D8"/>
    <w:rsid w:val="00F94803"/>
    <w:rsid w:val="00FB23D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4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7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4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4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7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4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737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Stpn-16/2016-13</izvorni_sadrzaj>
    <derivirana_varijabla naziv="DomainObject.Oznaka_1">Stpn-16/2016-13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Stpn-16/2016</izvorni_sadrzaj>
    <derivirana_varijabla naziv="DomainObject.Predmet.OznakaBroj_1">Stpn-16/2016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IČIĆI PROJEKT d.o.o.  Rijeka</izvorni_sadrzaj>
    <derivirana_varijabla naziv="DomainObject.Predmet.StrankaFormated_1">  IČIĆI PROJEKT d.o.o.  Rijeka</derivirana_varijabla>
  </DomainObject.Predmet.StrankaFormated>
  <DomainObject.Predmet.StrankaFormatedOIB>
    <izvorni_sadrzaj>  IČIĆI PROJEKT d.o.o.  Rijeka, OIB 56282856708</izvorni_sadrzaj>
    <derivirana_varijabla naziv="DomainObject.Predmet.StrankaFormatedOIB_1">  IČIĆI PROJEKT d.o.o.  Rijeka, OIB 56282856708</derivirana_varijabla>
  </DomainObject.Predmet.StrankaFormatedOIB>
  <DomainObject.Predmet.StrankaFormatedWithAdress>
    <izvorni_sadrzaj> IČIĆI PROJEKT d.o.o.  Rijeka, Frana Supila 6, 51000 Rijeka</izvorni_sadrzaj>
    <derivirana_varijabla naziv="DomainObject.Predmet.StrankaFormatedWithAdress_1"> IČIĆI PROJEKT d.o.o.  Rijeka, Frana Supila 6, 51000 Rijeka</derivirana_varijabla>
  </DomainObject.Predmet.StrankaFormatedWithAdress>
  <DomainObject.Predmet.StrankaFormatedWithAdressOIB>
    <izvorni_sadrzaj> IČIĆI PROJEKT d.o.o.  Rijeka, OIB 56282856708, Frana Supila 6, 51000 Rijeka</izvorni_sadrzaj>
    <derivirana_varijabla naziv="DomainObject.Predmet.StrankaFormatedWithAdressOIB_1"> IČIĆI PROJEKT d.o.o.  Rijeka, OIB 56282856708, Frana Supila 6, 51000 Rijeka</derivirana_varijabla>
  </DomainObject.Predmet.StrankaFormatedWithAdressOIB>
  <DomainObject.Predmet.StrankaWithAdress>
    <izvorni_sadrzaj>IČIĆI PROJEKT d.o.o.  Rijeka Frana Supila 6,51000 Rijeka</izvorni_sadrzaj>
    <derivirana_varijabla naziv="DomainObject.Predmet.StrankaWithAdress_1">IČIĆI PROJEKT d.o.o.  Rijeka Frana Supila 6,51000 Rijeka</derivirana_varijabla>
  </DomainObject.Predmet.StrankaWithAdress>
  <DomainObject.Predmet.StrankaWithAdressOIB>
    <izvorni_sadrzaj>IČIĆI PROJEKT d.o.o.  Rijeka, OIB 56282856708, Frana Supila 6,51000 Rijeka</izvorni_sadrzaj>
    <derivirana_varijabla naziv="DomainObject.Predmet.StrankaWithAdressOIB_1">IČIĆI PROJEKT d.o.o.  Rijeka, OIB 56282856708, Frana Supila 6,51000 Rijeka</derivirana_varijabla>
  </DomainObject.Predmet.StrankaWithAdressOIB>
  <DomainObject.Predmet.StrankaNazivFormated>
    <izvorni_sadrzaj>IČIĆI PROJEKT d.o.o.  Rijeka</izvorni_sadrzaj>
    <derivirana_varijabla naziv="DomainObject.Predmet.StrankaNazivFormated_1">IČIĆI PROJEKT d.o.o.  Rijeka</derivirana_varijabla>
  </DomainObject.Predmet.StrankaNazivFormated>
  <DomainObject.Predmet.StrankaNazivFormatedOIB>
    <izvorni_sadrzaj>IČIĆI PROJEKT d.o.o.  Rijeka, OIB 56282856708</izvorni_sadrzaj>
    <derivirana_varijabla naziv="DomainObject.Predmet.StrankaNazivFormatedOIB_1">IČIĆI PROJEKT d.o.o.  Rijeka, OIB 56282856708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IČIĆI PROJEKT d.o.o.  Rijeka</item>
    </izvorni_sadrzaj>
    <derivirana_varijabla naziv="DomainObject.Predmet.StrankaListFormated_1">
      <item>IČIĆI PROJEKT d.o.o.  Rijeka</item>
    </derivirana_varijabla>
  </DomainObject.Predmet.StrankaListFormated>
  <DomainObject.Predmet.StrankaListFormatedOIB>
    <izvorni_sadrzaj>
      <item>IČIĆI PROJEKT d.o.o.  Rijeka, OIB 56282856708</item>
    </izvorni_sadrzaj>
    <derivirana_varijabla naziv="DomainObject.Predmet.StrankaListFormatedOIB_1">
      <item>IČIĆI PROJEKT d.o.o.  Rijeka, OIB 56282856708</item>
    </derivirana_varijabla>
  </DomainObject.Predmet.StrankaListFormatedOIB>
  <DomainObject.Predmet.StrankaListFormatedWithAdress>
    <izvorni_sadrzaj>
      <item>IČIĆI PROJEKT d.o.o.  Rijeka, Frana Supila 6, 51000 Rijeka</item>
    </izvorni_sadrzaj>
    <derivirana_varijabla naziv="DomainObject.Predmet.StrankaListFormatedWithAdress_1">
      <item>IČIĆI PROJEKT d.o.o.  Rijeka, Frana Supila 6, 51000 Rijeka</item>
    </derivirana_varijabla>
  </DomainObject.Predmet.StrankaListFormatedWithAdress>
  <DomainObject.Predmet.StrankaListFormatedWithAdressOIB>
    <izvorni_sadrzaj>
      <item>IČIĆI PROJEKT d.o.o.  Rijeka, OIB 56282856708, Frana Supila 6, 51000 Rijeka</item>
    </izvorni_sadrzaj>
    <derivirana_varijabla naziv="DomainObject.Predmet.StrankaListFormatedWithAdressOIB_1">
      <item>IČIĆI PROJEKT d.o.o.  Rijeka, OIB 56282856708, Frana Supila 6, 51000 Rijeka</item>
    </derivirana_varijabla>
  </DomainObject.Predmet.StrankaListFormatedWithAdressOIB>
  <DomainObject.Predmet.StrankaListNazivFormated>
    <izvorni_sadrzaj>
      <item>IČIĆI PROJEKT d.o.o.  Rijeka</item>
    </izvorni_sadrzaj>
    <derivirana_varijabla naziv="DomainObject.Predmet.StrankaListNazivFormated_1">
      <item>IČIĆI PROJEKT d.o.o.  Rijeka</item>
    </derivirana_varijabla>
  </DomainObject.Predmet.StrankaListNazivFormated>
  <DomainObject.Predmet.StrankaListNazivFormatedOIB>
    <izvorni_sadrzaj>
      <item>IČIĆI PROJEKT d.o.o.  Rijeka, OIB 56282856708</item>
    </izvorni_sadrzaj>
    <derivirana_varijabla naziv="DomainObject.Predmet.StrankaListNazivFormatedOIB_1">
      <item>IČIĆI PROJEKT d.o.o.  Rijeka, OIB 56282856708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Zajedničko odvjetničko društvo Poldan i partneri</item>
    </izvorni_sadrzaj>
    <derivirana_varijabla naziv="DomainObject.Predmet.OstaliListFormated_1">
      <item>Zajedničko odvjetničko društvo Poldan i partneri</item>
    </derivirana_varijabla>
  </DomainObject.Predmet.OstaliListFormated>
  <DomainObject.Predmet.OstaliListFormatedOIB>
    <izvorni_sadrzaj>
      <item>Zajedničko odvjetničko društvo Poldan i partneri</item>
    </izvorni_sadrzaj>
    <derivirana_varijabla naziv="DomainObject.Predmet.OstaliListFormatedOIB_1">
      <item>Zajedničko odvjetničko društvo Poldan i partneri</item>
    </derivirana_varijabla>
  </DomainObject.Predmet.OstaliListFormatedOIB>
  <DomainObject.Predmet.OstaliListFormatedWithAdress>
    <izvorni_sadrzaj>
      <item>Zajedničko odvjetničko društvo Poldan i partneri, Jadranski trg 4, 51000 Rijeka</item>
    </izvorni_sadrzaj>
    <derivirana_varijabla naziv="DomainObject.Predmet.OstaliListFormatedWithAdress_1">
      <item>Zajedničko odvjetničko društvo Poldan i partneri, Jadranski trg 4, 51000 Rijeka</item>
    </derivirana_varijabla>
  </DomainObject.Predmet.OstaliListFormatedWithAdress>
  <DomainObject.Predmet.OstaliListFormatedWithAdressOIB>
    <izvorni_sadrzaj>
      <item>Zajedničko odvjetničko društvo Poldan i partneri, Jadranski trg 4, 51000 Rijeka</item>
    </izvorni_sadrzaj>
    <derivirana_varijabla naziv="DomainObject.Predmet.OstaliListFormatedWithAdressOIB_1">
      <item>Zajedničko odvjetničko društvo Poldan i partneri, Jadranski trg 4, 51000 Rijeka</item>
    </derivirana_varijabla>
  </DomainObject.Predmet.OstaliListFormatedWithAdressOIB>
  <DomainObject.Predmet.OstaliListNazivFormated>
    <izvorni_sadrzaj>
      <item>Zajedničko odvjetničko društvo Poldan i partneri</item>
    </izvorni_sadrzaj>
    <derivirana_varijabla naziv="DomainObject.Predmet.OstaliListNazivFormated_1">
      <item>Zajedničko odvjetničko društvo Poldan i partneri</item>
    </derivirana_varijabla>
  </DomainObject.Predmet.OstaliListNazivFormated>
  <DomainObject.Predmet.OstaliListNazivFormatedOIB>
    <izvorni_sadrzaj>
      <item>Zajedničko odvjetničko društvo Poldan i partneri</item>
    </izvorni_sadrzaj>
    <derivirana_varijabla naziv="DomainObject.Predmet.OstaliListNazivFormatedOIB_1">
      <item>Zajedničko odvjetničko društvo Poldan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Stpn-16/2016-13</izvorni_sadrzaj>
    <derivirana_varijabla naziv="DomainObject.PoslovniBrojDokumenta_1">Stpn-16/2016-13</derivirana_varijabla>
  </DomainObject.PoslovniBrojDokumenta>
  <DomainObject.Predmet.StrankaIDrugi>
    <izvorni_sadrzaj>IČIĆI PROJEKT d.o.o.  Rijeka</izvorni_sadrzaj>
    <derivirana_varijabla naziv="DomainObject.Predmet.StrankaIDrugi_1">IČIĆI PROJEKT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IČIĆI PROJEKT d.o.o.  Rijeka, OIB 56282856708, Frana Supila 6, 51000 Rijeka</izvorni_sadrzaj>
    <derivirana_varijabla naziv="DomainObject.Predmet.StrankaIDrugiAdressOIB_1">IČIĆI PROJEKT d.o.o.  Rijeka, OIB 56282856708, Frana Supila 6,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IČIĆI PROJEKT d.o.o.  Rijeka</item>
      <item>Zajedničko odvjetničko društvo Poldan i partneri</item>
    </izvorni_sadrzaj>
    <derivirana_varijabla naziv="DomainObject.Predmet.SudioniciListNaziv_1">
      <item>IČIĆI PROJEKT d.o.o.  Rijeka</item>
      <item>Zajedničko odvjetničko društvo Poldan i partneri</item>
    </derivirana_varijabla>
  </DomainObject.Predmet.SudioniciListNaziv>
  <DomainObject.Predmet.SudioniciListAdressOIB>
    <izvorni_sadrzaj>
      <item>IČIĆI PROJEKT d.o.o.  Rijeka, OIB 56282856708, Frana Supila 6,51000 Rijeka</item>
      <item>Zajedničko odvjetničko društvo Poldan i partneri, Jadranski trg 4,51000 Rijeka</item>
    </izvorni_sadrzaj>
    <derivirana_varijabla naziv="DomainObject.Predmet.SudioniciListAdressOIB_1">
      <item>IČIĆI PROJEKT d.o.o.  Rijeka, OIB 56282856708, Frana Supila 6,51000 Rijeka</item>
      <item>Zajedničko odvjetničko društvo Poldan i partneri,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56282856708</item>
      <item>, OIB null</item>
    </izvorni_sadrzaj>
    <derivirana_varijabla naziv="DomainObject.Predmet.SudioniciListNazivOIB_1">
      <item>, OIB 56282856708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978</properties:Characters>
  <properties:Lines>37</properties:Lines>
  <properties:Paragraphs>12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2016-06-27T11:26:00Z</dcterms:created>
  <dc:creator>ksarlija</dc:creator>
  <cp:lastModifiedBy>Tanja Fidel</cp:lastModifiedBy>
  <cp:lastPrinted>2016-06-29T11:07:00Z</cp:lastPrinted>
  <dcterms:modified xmlns:xsi="http://www.w3.org/2001/XMLSchema-instance" xsi:type="dcterms:W3CDTF">2016-06-29T11:11:00Z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Stpn-16/2016-13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