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c6ad" w14:paraId="f87c6ad" w:rsidRDefault="00F268E0" w:rsidP="0021144B" w:rsidR="00F268E0" w:rsidRPr="001E77CF">
      <w:pPr>
        <w15:collapsed w:val="false"/>
      </w:pPr>
      <w:bookmarkStart w:name="_GoBack" w:id="0"/>
      <w:bookmarkEnd w:id="0"/>
    </w:p>
    <w:p w:rsidRDefault="00AF60C6" w:rsidP="0021144B" w:rsidR="00AF60C6" w:rsidRPr="001E77CF"/>
    <w:p w:rsidRDefault="001D5D9F" w:rsidP="0021144B" w:rsidR="001D5D9F">
      <w:pPr>
        <w:rPr>
          <w:b/>
        </w:rPr>
      </w:pPr>
    </w:p>
    <w:p w:rsidRDefault="001D5D9F" w:rsidP="0021144B" w:rsidR="001D5D9F">
      <w:pPr>
        <w:rPr>
          <w:b/>
        </w:rPr>
      </w:pPr>
    </w:p>
    <w:p w:rsidRDefault="0021144B" w:rsidP="0021144B" w:rsidR="0021144B" w:rsidRPr="001D5D9F">
      <w:pPr>
        <w:rPr>
          <w:b/>
        </w:rPr>
      </w:pPr>
      <w:r w:rsidRPr="001D5D9F">
        <w:rPr>
          <w:b/>
        </w:rPr>
        <w:t>REPUBLIKA HRVATSKA</w:t>
      </w:r>
    </w:p>
    <w:p w:rsidRDefault="0021144B" w:rsidP="0021144B" w:rsidR="001E77CF" w:rsidRPr="001D5D9F">
      <w:pPr>
        <w:rPr>
          <w:b/>
        </w:rPr>
      </w:pPr>
      <w:r w:rsidRPr="001D5D9F">
        <w:rPr>
          <w:b/>
        </w:rPr>
        <w:t>TRGOVAČKI SUD U</w:t>
      </w:r>
      <w:r w:rsidR="001E77CF" w:rsidRPr="001D5D9F">
        <w:rPr>
          <w:b/>
        </w:rPr>
        <w:t xml:space="preserve"> ZADRU</w:t>
      </w:r>
    </w:p>
    <w:p w:rsidRDefault="001E77CF" w:rsidP="0021144B" w:rsidR="001E77CF" w:rsidRPr="001D5D9F">
      <w:pPr>
        <w:rPr>
          <w:b/>
        </w:rPr>
      </w:pPr>
      <w:r w:rsidRPr="001D5D9F">
        <w:rPr>
          <w:b/>
        </w:rPr>
        <w:t>Dr.  Franje Tuđmana 35</w:t>
      </w:r>
    </w:p>
    <w:p w:rsidRDefault="001E77CF" w:rsidP="0021144B" w:rsidR="001E77CF"/>
    <w:p w:rsidRDefault="001E77CF" w:rsidP="001E77CF" w:rsidR="0021144B" w:rsidRPr="001D5D9F">
      <w:pPr>
        <w:jc w:val="center"/>
        <w:rPr>
          <w:b/>
        </w:rPr>
      </w:pPr>
      <w:r w:rsidRPr="001D5D9F">
        <w:rPr>
          <w:b/>
        </w:rPr>
        <w:t>R E P U B L I K A   H R V A T S K A</w:t>
      </w:r>
    </w:p>
    <w:p w:rsidRDefault="0021144B" w:rsidP="0021144B" w:rsidR="0021144B" w:rsidRPr="001D5D9F">
      <w:pPr>
        <w:jc w:val="center"/>
        <w:rPr>
          <w:b/>
        </w:rPr>
      </w:pPr>
    </w:p>
    <w:p w:rsidRDefault="0021144B" w:rsidP="0021144B" w:rsidR="0021144B" w:rsidRPr="001D5D9F">
      <w:pPr>
        <w:jc w:val="center"/>
        <w:rPr>
          <w:b/>
        </w:rPr>
      </w:pPr>
      <w:r w:rsidRPr="001D5D9F">
        <w:rPr>
          <w:b/>
        </w:rPr>
        <w:t>R J E Š E N J E</w:t>
      </w:r>
    </w:p>
    <w:p w:rsidRDefault="00F268E0" w:rsidP="0021144B" w:rsidR="00F268E0" w:rsidRPr="001E77CF">
      <w:pPr>
        <w:jc w:val="both"/>
      </w:pPr>
    </w:p>
    <w:p w:rsidRDefault="0021144B" w:rsidP="00BA41DA" w:rsidR="0021144B" w:rsidRPr="001E77CF">
      <w:pPr>
        <w:ind w:firstLine="708"/>
        <w:jc w:val="both"/>
      </w:pPr>
      <w:r w:rsidRPr="001E77CF">
        <w:t>Trgovački sud u Zadru</w:t>
      </w:r>
      <w:r w:rsidR="001E77CF">
        <w:t xml:space="preserve">, </w:t>
      </w:r>
      <w:r w:rsidR="004D535A">
        <w:t>OIB</w:t>
      </w:r>
      <w:r w:rsidR="001E77CF">
        <w:t>: 39670464653, po</w:t>
      </w:r>
      <w:r w:rsidRPr="001E77CF">
        <w:t xml:space="preserve"> </w:t>
      </w:r>
      <w:r w:rsidR="001D5D9F">
        <w:t xml:space="preserve">sutkinji Ani Markač, </w:t>
      </w:r>
      <w:r w:rsidR="001E77CF" w:rsidRPr="001E77CF">
        <w:t>u stečajnom postupku</w:t>
      </w:r>
      <w:r w:rsidR="001E77CF">
        <w:rPr>
          <w:rFonts w:cs="Arial" w:hAnsi="Arial" w:ascii="Arial"/>
          <w:sz w:val="22"/>
          <w:szCs w:val="22"/>
        </w:rPr>
        <w:t xml:space="preserve"> </w:t>
      </w:r>
      <w:r w:rsidR="00210AB5" w:rsidRPr="001E77CF">
        <w:t xml:space="preserve">nad </w:t>
      </w:r>
      <w:r w:rsidR="00FC697E" w:rsidRPr="001E77CF">
        <w:t xml:space="preserve">stečajnim </w:t>
      </w:r>
      <w:r w:rsidR="00210AB5" w:rsidRPr="001E77CF">
        <w:t>dužnik</w:t>
      </w:r>
      <w:r w:rsidR="00FC697E" w:rsidRPr="001E77CF">
        <w:t>om</w:t>
      </w:r>
      <w:r w:rsidR="00210AB5" w:rsidRPr="001E77CF">
        <w:t xml:space="preserve"> </w:t>
      </w:r>
      <w:r w:rsidR="00BA41DA">
        <w:t xml:space="preserve">KOKIĆ P.G.M. d.o.o. u stečaju, Šibenik, </w:t>
      </w:r>
      <w:proofErr w:type="spellStart"/>
      <w:r w:rsidR="00BA41DA">
        <w:t>Prokljanska</w:t>
      </w:r>
      <w:proofErr w:type="spellEnd"/>
      <w:r w:rsidR="00BA41DA">
        <w:t xml:space="preserve"> </w:t>
      </w:r>
      <w:proofErr w:type="spellStart"/>
      <w:r w:rsidR="00BA41DA">
        <w:t>bb</w:t>
      </w:r>
      <w:proofErr w:type="spellEnd"/>
      <w:r w:rsidR="00BA41DA">
        <w:t>, OIB: 74056027183</w:t>
      </w:r>
      <w:r w:rsidR="00FC697E" w:rsidRPr="001E77CF">
        <w:t>,</w:t>
      </w:r>
      <w:r w:rsidRPr="001E77CF">
        <w:t xml:space="preserve"> dana </w:t>
      </w:r>
      <w:r w:rsidR="00BA41DA">
        <w:t>16</w:t>
      </w:r>
      <w:r w:rsidR="001E77CF">
        <w:t xml:space="preserve">. </w:t>
      </w:r>
      <w:r w:rsidR="00BA41DA">
        <w:t xml:space="preserve">ožujka </w:t>
      </w:r>
      <w:r w:rsidR="001E77CF">
        <w:t>201</w:t>
      </w:r>
      <w:r w:rsidR="00BA41DA">
        <w:t>6</w:t>
      </w:r>
      <w:r w:rsidR="001E77CF">
        <w:t>.</w:t>
      </w:r>
      <w:r w:rsidRPr="001E77CF">
        <w:t xml:space="preserve">, </w:t>
      </w:r>
    </w:p>
    <w:p w:rsidRDefault="0021144B" w:rsidP="00F268E0" w:rsidR="0021144B" w:rsidRPr="001E77CF"/>
    <w:p w:rsidRDefault="00336515" w:rsidP="00930E98" w:rsidR="0021144B" w:rsidRPr="001E77CF">
      <w:pPr>
        <w:jc w:val="center"/>
      </w:pPr>
      <w:r w:rsidRPr="001E77CF">
        <w:t>r</w:t>
      </w:r>
      <w:r w:rsidR="00105509" w:rsidRPr="001E77CF">
        <w:t xml:space="preserve"> i j e š i o   j e</w:t>
      </w:r>
    </w:p>
    <w:p w:rsidRDefault="001A2E51" w:rsidP="0021144B" w:rsidR="001A2E51" w:rsidRPr="001E77CF">
      <w:pPr>
        <w:jc w:val="both"/>
      </w:pPr>
    </w:p>
    <w:p w:rsidRDefault="00105509" w:rsidP="001E77CF" w:rsidR="001E77CF" w:rsidRPr="007E0FEA">
      <w:pPr>
        <w:ind w:firstLine="708"/>
        <w:jc w:val="both"/>
      </w:pPr>
      <w:r w:rsidRPr="001E77CF">
        <w:t xml:space="preserve">I. </w:t>
      </w:r>
      <w:r w:rsidR="001E77CF" w:rsidRPr="007E0FEA">
        <w:t xml:space="preserve">Ročište vjerovnika na kojem će se ispitati prijavljene tražbine (ispitno ročište) </w:t>
      </w:r>
      <w:r w:rsidR="001E77CF">
        <w:t>zakazuje</w:t>
      </w:r>
      <w:r w:rsidR="001E77CF" w:rsidRPr="007E0FEA">
        <w:t xml:space="preserve"> se za dan</w:t>
      </w:r>
    </w:p>
    <w:p w:rsidRDefault="001E77CF" w:rsidP="001E77CF" w:rsidR="001E77CF" w:rsidRPr="007E0FEA">
      <w:pPr>
        <w:jc w:val="both"/>
      </w:pPr>
    </w:p>
    <w:p w:rsidRDefault="00BA41DA" w:rsidP="008E2C52" w:rsidR="008E2C52" w:rsidRPr="008E2C52">
      <w:pPr>
        <w:jc w:val="center"/>
        <w:rPr>
          <w:b/>
          <w:u w:val="single"/>
        </w:rPr>
      </w:pPr>
      <w:r w:rsidRPr="008E2C52">
        <w:rPr>
          <w:b/>
          <w:u w:val="single"/>
        </w:rPr>
        <w:t>6</w:t>
      </w:r>
      <w:r w:rsidR="001E77CF" w:rsidRPr="008E2C52">
        <w:rPr>
          <w:b/>
          <w:u w:val="single"/>
        </w:rPr>
        <w:t xml:space="preserve">. </w:t>
      </w:r>
      <w:r w:rsidRPr="008E2C52">
        <w:rPr>
          <w:b/>
          <w:u w:val="single"/>
        </w:rPr>
        <w:t xml:space="preserve">svibnja </w:t>
      </w:r>
      <w:r w:rsidR="001E77CF" w:rsidRPr="008E2C52">
        <w:rPr>
          <w:b/>
          <w:u w:val="single"/>
        </w:rPr>
        <w:t>201</w:t>
      </w:r>
      <w:r w:rsidRPr="008E2C52">
        <w:rPr>
          <w:b/>
          <w:u w:val="single"/>
        </w:rPr>
        <w:t>6</w:t>
      </w:r>
      <w:r w:rsidR="001E77CF" w:rsidRPr="008E2C52">
        <w:rPr>
          <w:b/>
          <w:u w:val="single"/>
        </w:rPr>
        <w:t xml:space="preserve">. u </w:t>
      </w:r>
      <w:r w:rsidRPr="008E2C52">
        <w:rPr>
          <w:b/>
          <w:u w:val="single"/>
        </w:rPr>
        <w:t>11,00</w:t>
      </w:r>
      <w:r w:rsidR="001E77CF" w:rsidRPr="008E2C52">
        <w:rPr>
          <w:b/>
          <w:u w:val="single"/>
        </w:rPr>
        <w:t xml:space="preserve"> sa</w:t>
      </w:r>
      <w:r w:rsidRPr="008E2C52">
        <w:rPr>
          <w:b/>
          <w:u w:val="single"/>
        </w:rPr>
        <w:t xml:space="preserve">ti </w:t>
      </w:r>
      <w:r w:rsidR="008E2C52" w:rsidRPr="008E2C52">
        <w:rPr>
          <w:b/>
          <w:u w:val="single"/>
        </w:rPr>
        <w:t xml:space="preserve">u prostorijama Trgovačkog suda u Zadru, </w:t>
      </w:r>
    </w:p>
    <w:p w:rsidRDefault="008E2C52" w:rsidP="008E2C52" w:rsidR="008E2C52" w:rsidRPr="008E2C52">
      <w:pPr>
        <w:jc w:val="center"/>
        <w:rPr>
          <w:b/>
          <w:u w:val="single"/>
        </w:rPr>
      </w:pPr>
      <w:r w:rsidRPr="008E2C52">
        <w:rPr>
          <w:b/>
          <w:u w:val="single"/>
        </w:rPr>
        <w:t>Dr. Franje Tuđmana 35, sudnica 14/I.</w:t>
      </w:r>
    </w:p>
    <w:p w:rsidRDefault="001E77CF" w:rsidP="008E2C52" w:rsidR="001E77CF" w:rsidRPr="007E0FEA">
      <w:pPr>
        <w:jc w:val="center"/>
      </w:pPr>
    </w:p>
    <w:p w:rsidRDefault="001E77CF" w:rsidP="001E77CF" w:rsidR="001E77CF" w:rsidRPr="007E0FEA">
      <w:pPr>
        <w:ind w:firstLine="708"/>
        <w:jc w:val="both"/>
      </w:pPr>
      <w:r w:rsidRPr="001E77CF">
        <w:t>II</w:t>
      </w:r>
      <w:r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1E77CF" w:rsidP="001E77CF" w:rsidR="001E77CF" w:rsidRPr="007E0FEA">
      <w:pPr>
        <w:jc w:val="both"/>
      </w:pPr>
    </w:p>
    <w:p w:rsidRDefault="00BA41DA" w:rsidP="008E2C52" w:rsidR="008E2C52">
      <w:pPr>
        <w:jc w:val="center"/>
        <w:rPr>
          <w:b/>
          <w:u w:val="single"/>
        </w:rPr>
      </w:pPr>
      <w:r w:rsidRPr="008E2C52">
        <w:rPr>
          <w:b/>
          <w:u w:val="single"/>
        </w:rPr>
        <w:t xml:space="preserve">6. svibnja 2016. u 11,30 sati </w:t>
      </w:r>
      <w:r w:rsidR="008E2C52" w:rsidRPr="008E2C52">
        <w:rPr>
          <w:b/>
          <w:u w:val="single"/>
        </w:rPr>
        <w:t>u prostorijama</w:t>
      </w:r>
      <w:r w:rsidR="008E2C52">
        <w:rPr>
          <w:b/>
          <w:u w:val="single"/>
        </w:rPr>
        <w:t xml:space="preserve"> Trgovačkog suda u Zadru, </w:t>
      </w:r>
    </w:p>
    <w:p w:rsidRDefault="008E2C52" w:rsidP="008E2C52" w:rsidR="008E2C52">
      <w:pPr>
        <w:jc w:val="center"/>
        <w:rPr>
          <w:b/>
        </w:rPr>
      </w:pPr>
      <w:r>
        <w:rPr>
          <w:b/>
          <w:u w:val="single"/>
        </w:rPr>
        <w:t>Dr. Franje Tuđmana 35, sudnica 14/I</w:t>
      </w:r>
    </w:p>
    <w:p w:rsidRDefault="001A2E51" w:rsidP="001E77CF" w:rsidR="001A2E51" w:rsidRPr="001E77CF">
      <w:pPr>
        <w:jc w:val="both"/>
      </w:pPr>
    </w:p>
    <w:p w:rsidRDefault="00105509" w:rsidP="001E77CF" w:rsidR="00105509" w:rsidRPr="001E77CF">
      <w:pPr>
        <w:ind w:firstLine="708"/>
        <w:jc w:val="both"/>
      </w:pPr>
      <w:r w:rsidRPr="001E77CF">
        <w:t>te se pozivaju vjerovnici stečajnog dužnika i ste</w:t>
      </w:r>
      <w:r w:rsidR="001E77CF">
        <w:t xml:space="preserve">čajni upravitelj da prisustvuju </w:t>
      </w:r>
      <w:r w:rsidRPr="001E77CF">
        <w:t>ročištima.</w:t>
      </w:r>
    </w:p>
    <w:p w:rsidRDefault="0021144B" w:rsidP="0021144B" w:rsidR="0021144B"/>
    <w:p w:rsidRDefault="008E2C52" w:rsidP="008E2C52" w:rsidR="008E2C52" w:rsidRPr="008E7E50">
      <w:pPr>
        <w:ind w:firstLine="720"/>
        <w:jc w:val="both"/>
      </w:pPr>
      <w:r>
        <w:t xml:space="preserve">III. </w:t>
      </w:r>
      <w:r w:rsidRPr="008E7E50">
        <w:t>Ovo rješenje objavit</w:t>
      </w:r>
      <w:r>
        <w:t xml:space="preserve"> će se na e-oglasnoj ploči sudova </w:t>
      </w:r>
      <w:r w:rsidRPr="008E7E50">
        <w:t xml:space="preserve">te svim </w:t>
      </w:r>
      <w:r>
        <w:t xml:space="preserve">vjerovnicima služi kao poziv za ispitno i izvještajno ročište. </w:t>
      </w:r>
    </w:p>
    <w:p w:rsidRDefault="008E2C52" w:rsidP="0021144B" w:rsidR="008E2C52" w:rsidRPr="001E77CF"/>
    <w:p w:rsidRDefault="0021144B" w:rsidP="0021144B" w:rsidR="0021144B" w:rsidRPr="001E77CF">
      <w:pPr>
        <w:jc w:val="center"/>
      </w:pPr>
      <w:r w:rsidRPr="001E77CF">
        <w:t xml:space="preserve">U Zadru, dana </w:t>
      </w:r>
      <w:r w:rsidR="00BA41DA">
        <w:t>16</w:t>
      </w:r>
      <w:r w:rsidR="001E77CF">
        <w:t xml:space="preserve">. </w:t>
      </w:r>
      <w:r w:rsidR="00BA41DA">
        <w:t xml:space="preserve">ožujka </w:t>
      </w:r>
      <w:r w:rsidR="001E77CF">
        <w:t>201</w:t>
      </w:r>
      <w:r w:rsidR="00BA41DA">
        <w:t>6</w:t>
      </w:r>
      <w:r w:rsidRPr="001E77CF">
        <w:t>.</w:t>
      </w:r>
    </w:p>
    <w:p w:rsidRDefault="0021144B" w:rsidP="0021144B" w:rsidR="0021144B" w:rsidRPr="001E77CF"/>
    <w:p w:rsidRDefault="008E2C52" w:rsidP="008E2C52" w:rsidR="00336333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336333" w:rsidRPr="002C500F">
        <w:t>Stečajni sudac</w:t>
      </w:r>
    </w:p>
    <w:p w:rsidRDefault="008E2C52" w:rsidP="008E2C52" w:rsidR="000D652D" w:rsidRPr="001E77CF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A41DA">
        <w:t>Ana Markač</w:t>
      </w:r>
      <w:r>
        <w:t>, v.r.</w:t>
      </w:r>
    </w:p>
    <w:p w:rsidRDefault="000D652D" w:rsidP="0021144B" w:rsidR="000D652D"/>
    <w:p w:rsidRDefault="008E2C52" w:rsidP="0021144B" w:rsidR="008E2C52" w:rsidRPr="001E77CF"/>
    <w:p w:rsidRDefault="0021144B" w:rsidP="0021144B" w:rsidR="0021144B" w:rsidRPr="001E77CF">
      <w:r w:rsidRPr="001E77CF">
        <w:t>POUKA O PRAVNOM LIJEKU</w:t>
      </w:r>
    </w:p>
    <w:p w:rsidRDefault="0021144B" w:rsidP="0021144B" w:rsidR="0021144B" w:rsidRPr="001E77CF">
      <w:r w:rsidRPr="001E77CF">
        <w:t>Protiv ovog rješenja nije dopuštena žalba (čl. 42. Stečajnog zakona)</w:t>
      </w:r>
    </w:p>
    <w:p w:rsidRDefault="0021144B" w:rsidP="0021144B" w:rsidR="0021144B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/>
    <w:p w:rsidRDefault="008E2C52" w:rsidP="0021144B" w:rsidR="008E2C52" w:rsidRPr="001E77CF"/>
    <w:p w:rsidRDefault="001E77CF" w:rsidP="008E2C52" w:rsidR="001E77CF" w:rsidRPr="00521C2E">
      <w:r w:rsidRPr="00521C2E">
        <w:t xml:space="preserve">Dostaviti : </w:t>
      </w:r>
    </w:p>
    <w:p w:rsidRDefault="001E77CF" w:rsidP="001E77CF" w:rsidR="001E77CF" w:rsidRPr="00521C2E">
      <w:pPr>
        <w:numPr>
          <w:ilvl w:val="0"/>
          <w:numId w:val="2"/>
        </w:numPr>
      </w:pPr>
      <w:r w:rsidRPr="00521C2E">
        <w:t xml:space="preserve">stečajnom upravitelju </w:t>
      </w:r>
    </w:p>
    <w:p w:rsidRDefault="001E77CF" w:rsidP="001E77CF" w:rsidR="001E77CF" w:rsidRPr="00521C2E">
      <w:pPr>
        <w:numPr>
          <w:ilvl w:val="0"/>
          <w:numId w:val="2"/>
        </w:numPr>
      </w:pPr>
      <w:r>
        <w:t>e-</w:t>
      </w:r>
      <w:r w:rsidRPr="00521C2E">
        <w:t>oglasna ploča</w:t>
      </w:r>
    </w:p>
    <w:p w:rsidRDefault="00974B89" w:rsidR="00974B89" w:rsidRPr="001E77CF"/>
    <w:sectPr w:rsidR="00974B89" w:rsidRPr="001E77C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D9F" w:rsidP="001D5D9F" w:rsidR="001D5D9F">
      <w:r>
        <w:separator/>
      </w:r>
    </w:p>
  </w:endnote>
  <w:endnote w:id="0" w:type="continuationSeparator">
    <w:p w:rsidRDefault="001D5D9F" w:rsidP="001D5D9F" w:rsidR="001D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D9F" w:rsidP="001D5D9F" w:rsidR="001D5D9F">
      <w:r>
        <w:separator/>
      </w:r>
    </w:p>
  </w:footnote>
  <w:footnote w:id="0" w:type="continuationSeparator">
    <w:p w:rsidRDefault="001D5D9F" w:rsidP="001D5D9F" w:rsidR="001D5D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5D9F" w:rsidP="001D5D9F" w:rsidR="001D5D9F">
    <w:pPr>
      <w:pStyle w:val="Zaglavlje"/>
      <w:jc w:val="right"/>
    </w:pPr>
    <w:r>
      <w:t>Poslovni broj: 2 St-73/15-27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37368"/>
    <w:multiLevelType w:val="hybridMultilevel"/>
    <w:tmpl w:val="0980EDC0"/>
    <w:lvl w:tplc="6B8413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0278"/>
    <w:rsid w:val="000D652D"/>
    <w:rsid w:val="00105509"/>
    <w:rsid w:val="00123B38"/>
    <w:rsid w:val="00194E7A"/>
    <w:rsid w:val="001A2E51"/>
    <w:rsid w:val="001D5D9F"/>
    <w:rsid w:val="001E77CF"/>
    <w:rsid w:val="00210AB5"/>
    <w:rsid w:val="0021144B"/>
    <w:rsid w:val="00320092"/>
    <w:rsid w:val="00336333"/>
    <w:rsid w:val="00336515"/>
    <w:rsid w:val="00366B73"/>
    <w:rsid w:val="004D535A"/>
    <w:rsid w:val="00762722"/>
    <w:rsid w:val="00794821"/>
    <w:rsid w:val="007A5ADB"/>
    <w:rsid w:val="008E2C52"/>
    <w:rsid w:val="00926D57"/>
    <w:rsid w:val="00930E98"/>
    <w:rsid w:val="00974B89"/>
    <w:rsid w:val="00A03726"/>
    <w:rsid w:val="00A241EB"/>
    <w:rsid w:val="00AF60C6"/>
    <w:rsid w:val="00BA41DA"/>
    <w:rsid w:val="00D052C9"/>
    <w:rsid w:val="00D64D2E"/>
    <w:rsid w:val="00E55235"/>
    <w:rsid w:val="00E8758E"/>
    <w:rsid w:val="00EA66FA"/>
    <w:rsid w:val="00F16404"/>
    <w:rsid w:val="00F268E0"/>
    <w:rsid w:val="00FC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4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5D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D5D9F"/>
    <w:rPr>
      <w:sz w:val="24"/>
      <w:szCs w:val="24"/>
    </w:rPr>
  </w:style>
  <w:style w:styleId="Podnoje" w:type="paragraph">
    <w:name w:val="footer"/>
    <w:basedOn w:val="Normal"/>
    <w:link w:val="PodnojeChar"/>
    <w:rsid w:val="001D5D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D5D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8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4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5D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D5D9F"/>
    <w:rPr>
      <w:sz w:val="24"/>
      <w:szCs w:val="24"/>
    </w:rPr>
  </w:style>
  <w:style w:styleId="Podnoje" w:type="paragraph">
    <w:name w:val="footer"/>
    <w:basedOn w:val="Normal"/>
    <w:link w:val="PodnojeChar"/>
    <w:rsid w:val="001D5D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D5D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4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8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0651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94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  <item>Ivica Matas</item>
    </izvorni_sadrzaj>
    <derivirana_varijabla naziv="DomainObject.Predmet.SudioniciListNaziv_1">
      <item>FINA - Regionalni centar Split</item>
      <item>KOKIĆ P. G. M.  d.o.o. za trgovinu, uvoz izvoz i turizam</item>
      <item>Ivica Matas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  <item>Ivica Matas, OIB 98549799157, Put Gimnazije 55,22000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  <item>, OIB 98549799157</item>
    </izvorni_sadrzaj>
    <derivirana_varijabla naziv="DomainObject.Predmet.SudioniciListNazivOIB_1">
      <item>, OIB 85821130368</item>
      <item>, OIB 74056027183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18358-32D1-4A20-9136-B9EBBC92D2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1091</properties:Characters>
  <properties:Lines>58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2016-03-16T10:15:00Z</dcterms:created>
  <dc:creator>Administrator</dc:creator>
  <cp:lastModifiedBy>Merlina Klišmanić</cp:lastModifiedBy>
  <cp:lastPrinted>2016-03-16T12:40:00Z</cp:lastPrinted>
  <dcterms:modified xmlns:xsi="http://www.w3.org/2001/XMLSchema-instance" xsi:type="dcterms:W3CDTF">2016-03-17T07:06:00Z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